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46" w:rsidRDefault="004F2846" w:rsidP="00CB7BD2">
      <w:pPr>
        <w:jc w:val="center"/>
        <w:rPr>
          <w:b/>
        </w:rPr>
      </w:pPr>
      <w:r>
        <w:rPr>
          <w:b/>
        </w:rPr>
        <w:t>7.SINIF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4F2846" w:rsidRPr="003D160D" w:rsidRDefault="004F2846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RASYONEL SAYILARLA ÇARPMA BÖLME -4 İŞLEM UYGULAMALARI</w:t>
      </w:r>
      <w:r>
        <w:rPr>
          <w:b/>
        </w:rPr>
        <w:t>)</w:t>
      </w:r>
    </w:p>
    <w:p w:rsidR="004F2846" w:rsidRDefault="004F2846" w:rsidP="003C2BC7">
      <w:pPr>
        <w:ind w:right="-2695"/>
      </w:pPr>
      <w:r>
        <w:t xml:space="preserve">                        ADI-SOYADI: ……………………………………..</w:t>
      </w:r>
    </w:p>
    <w:p w:rsidR="004F2846" w:rsidRDefault="004F2846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7/ ……           VELİ KONTROL İMZASI:……………</w:t>
      </w:r>
    </w:p>
    <w:tbl>
      <w:tblPr>
        <w:tblW w:w="8887" w:type="dxa"/>
        <w:jc w:val="center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3"/>
        <w:gridCol w:w="4444"/>
      </w:tblGrid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1)     </w:t>
            </w:r>
            <w:r w:rsidRPr="007C2F28">
              <w:rPr>
                <w:rFonts w:ascii="Times New Roman" w:hAnsi="Times New Roman" w:cs="Times New Roman"/>
                <w:bCs/>
                <w:sz w:val="20"/>
                <w:szCs w:val="20"/>
              </w:rPr>
              <w:t>Aşağıdaki sıralamalardan hangisi ya da hangileri doğrudur? Doğru ise (D), yanlış ise (Y) kısmına ( X) işareti koyunuz Yanlış ise nedenini açıklayınız..</w:t>
            </w:r>
          </w:p>
          <w:p w:rsidR="004F2846" w:rsidRPr="00B14B7F" w:rsidRDefault="004F2846" w:rsidP="00A42661">
            <w:r w:rsidRPr="007C2F28">
              <w:fldChar w:fldCharType="begin"/>
            </w:r>
            <w:r w:rsidRPr="007C2F28">
              <w:instrText xml:space="preserve"> QUOTE </w:instrText>
            </w:r>
            <w:r w:rsidRPr="007C2F28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67C84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267C84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7C2F28">
              <w:instrText xml:space="preserve"> </w:instrText>
            </w:r>
            <w:r w:rsidRPr="007C2F28">
              <w:fldChar w:fldCharType="separate"/>
            </w:r>
            <w:r w:rsidRPr="007C2F28">
              <w:pict>
                <v:shape id="_x0000_i1026" type="#_x0000_t75" style="width:17.2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67C84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267C84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7C2F28">
              <w:fldChar w:fldCharType="end"/>
            </w:r>
            <w:r w:rsidRPr="00BC57A9">
              <w:t xml:space="preserve">    &gt;   </w:t>
            </w:r>
            <w:r w:rsidRPr="007C2F28">
              <w:fldChar w:fldCharType="begin"/>
            </w:r>
            <w:r w:rsidRPr="007C2F28">
              <w:instrText xml:space="preserve"> QUOTE </w:instrText>
            </w:r>
            <w:r w:rsidRPr="007C2F28">
              <w:pict>
                <v:shape id="_x0000_i1027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E2946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7E294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7C2F28">
              <w:instrText xml:space="preserve"> </w:instrText>
            </w:r>
            <w:r w:rsidRPr="007C2F28">
              <w:fldChar w:fldCharType="separate"/>
            </w:r>
            <w:r w:rsidRPr="007C2F28">
              <w:pict>
                <v:shape id="_x0000_i1028" type="#_x0000_t75" style="width:13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E2946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7E2946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7C2F28">
              <w:fldChar w:fldCharType="end"/>
            </w:r>
            <w:r w:rsidRPr="00BC57A9">
              <w:t xml:space="preserve">            </w:t>
            </w:r>
            <w:r>
              <w:t>( D )</w:t>
            </w:r>
            <w:r w:rsidRPr="00B14B7F">
              <w:t xml:space="preserve"> </w:t>
            </w:r>
            <w:r>
              <w:t xml:space="preserve">( Y )      </w:t>
            </w:r>
          </w:p>
          <w:p w:rsidR="004F2846" w:rsidRDefault="004F2846" w:rsidP="00A42661">
            <w:r w:rsidRPr="007C2F28">
              <w:fldChar w:fldCharType="begin"/>
            </w:r>
            <w:r w:rsidRPr="007C2F28">
              <w:instrText xml:space="preserve"> QUOTE </w:instrText>
            </w:r>
            <w:r w:rsidRPr="007C2F28">
              <w:pict>
                <v:shape id="_x0000_i1029" type="#_x0000_t75" style="width:32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65C6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1E65C6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  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7C2F28">
              <w:instrText xml:space="preserve"> </w:instrText>
            </w:r>
            <w:r w:rsidRPr="007C2F28">
              <w:fldChar w:fldCharType="separate"/>
            </w:r>
            <w:r w:rsidRPr="007C2F28">
              <w:pict>
                <v:shape id="_x0000_i1030" type="#_x0000_t75" style="width:32.2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65C6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1E65C6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&lt;/m:t&gt;&lt;/m:r&gt;&lt;/m:num&gt;&lt;m:den&gt;&lt;m:r&gt;&lt;w:rPr&gt;&lt;w:rFonts w:ascii=&quot;Cambria Math&quot;/&gt;&lt;wx:font wx:val=&quot;Cambria Math&quot;/&gt;&lt;w:i/&gt;&lt;/w:rPr&gt;&lt;m:t&gt;3&lt;/m:t&gt;&lt;/m:r&gt;&lt;/m:den&gt;&lt;/m:f&gt;&lt;m:r&gt;&lt;w:rPr&gt;&lt;w:rFonts w:ascii=&quot;Cambria Math&quot;/&gt;&lt;wx:font wx:val=&quot;Cambria Math&quot;/&gt;&lt;w:i/&gt;&lt;/w:rPr&gt;&lt;m:t&gt;  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 w:rsidRPr="007C2F28">
              <w:fldChar w:fldCharType="end"/>
            </w:r>
            <w:r w:rsidRPr="00BC57A9">
              <w:t xml:space="preserve">&lt;       </w:t>
            </w:r>
            <w:r w:rsidRPr="00B14B7F">
              <w:t xml:space="preserve">  </w:t>
            </w:r>
            <w:r>
              <w:t xml:space="preserve">        ( D)</w:t>
            </w:r>
            <w:r w:rsidRPr="00B14B7F">
              <w:t xml:space="preserve"> </w:t>
            </w:r>
            <w:r>
              <w:t xml:space="preserve">( Y )  </w:t>
            </w:r>
          </w:p>
          <w:p w:rsidR="004F2846" w:rsidRDefault="004F2846" w:rsidP="004C77BD">
            <w:r w:rsidRPr="00BC57A9">
              <w:t xml:space="preserve"> </w:t>
            </w:r>
            <w:r w:rsidRPr="007C2F28">
              <w:fldChar w:fldCharType="begin"/>
            </w:r>
            <w:r w:rsidRPr="007C2F28">
              <w:instrText xml:space="preserve"> QUOTE </w:instrText>
            </w:r>
            <w:r w:rsidRPr="007C2F28">
              <w:pict>
                <v:shape id="_x0000_i1031" type="#_x0000_t75" style="width:58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328D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06328D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15&lt;/m:t&gt;&lt;/m:r&gt;&lt;/m:den&gt;&lt;/m:f&gt;&lt;m:r&gt;&lt;w:rPr&gt;&lt;w:rFonts w:ascii=&quot;Cambria Math&quot;/&gt;&lt;wx:font wx:val=&quot;Cambria Math&quot;/&gt;&lt;w:i/&gt;&lt;/w:rPr&gt;&lt;m:t&gt;&amp;gt;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    36&lt;/m:t&gt;&lt;/m:r&gt;&lt;/m:num&gt;&lt;m:den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/&gt;&lt;wx:font wx:val=&quot;Cambria Math&quot;/&gt;&lt;w:i/&gt;&lt;/w:rPr&gt;&lt;m:t&gt;4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7C2F28">
              <w:instrText xml:space="preserve"> </w:instrText>
            </w:r>
            <w:r w:rsidRPr="007C2F28">
              <w:fldChar w:fldCharType="separate"/>
            </w:r>
            <w:r w:rsidRPr="007C2F28">
              <w:pict>
                <v:shape id="_x0000_i1032" type="#_x0000_t75" style="width:58.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328D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06328D&quot;&gt;&lt;m:oMathPara&gt;&lt;m:oMath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11&lt;/m:t&gt;&lt;/m:r&gt;&lt;/m:num&gt;&lt;m:den&gt;&lt;m:r&gt;&lt;w:rPr&gt;&lt;w:rFonts w:ascii=&quot;Cambria Math&quot;/&gt;&lt;wx:font wx:val=&quot;Cambria Math&quot;/&gt;&lt;w:i/&gt;&lt;/w:rPr&gt;&lt;m:t&gt;15&lt;/m:t&gt;&lt;/m:r&gt;&lt;/m:den&gt;&lt;/m:f&gt;&lt;m:r&gt;&lt;w:rPr&gt;&lt;w:rFonts w:ascii=&quot;Cambria Math&quot;/&gt;&lt;wx:font wx:val=&quot;Cambria Math&quot;/&gt;&lt;w:i/&gt;&lt;/w:rPr&gt;&lt;m:t&gt;&amp;gt;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/&gt;&lt;wx:font wx:val=&quot;Cambria Math&quot;/&gt;&lt;w:i/&gt;&lt;/w:rPr&gt;&lt;m:t&gt;    36&lt;/m:t&gt;&lt;/m:r&gt;&lt;/m:num&gt;&lt;m:den&gt;&lt;m:r&gt;&lt;w:rPr&gt;&lt;w:rFonts w:ascii=&quot;Cambria Math&quot; w:h-ansi=&quot;Cambria Math&quot;/&gt;&lt;wx:font wx:val=&quot;Cambria Math&quot;/&gt;&lt;w:i/&gt;&lt;/w:rPr&gt;&lt;m:t&gt;-&lt;/m:t&gt;&lt;/m:r&gt;&lt;m:r&gt;&lt;w:rPr&gt;&lt;w:rFonts w:ascii=&quot;Cambria Math&quot;/&gt;&lt;wx:font wx:val=&quot;Cambria Math&quot;/&gt;&lt;w:i/&gt;&lt;/w:rPr&gt;&lt;m:t&gt;4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 w:rsidRPr="007C2F28">
              <w:fldChar w:fldCharType="end"/>
            </w:r>
            <w:r>
              <w:t xml:space="preserve">             ( D) (Y )       </w:t>
            </w:r>
          </w:p>
          <w:p w:rsidR="004F2846" w:rsidRPr="00B14B7F" w:rsidRDefault="004F2846" w:rsidP="004C77BD"/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5)      </w:t>
            </w:r>
            <w:r w:rsidRPr="007C2F28">
              <w:rPr>
                <w:position w:val="-24"/>
                <w:sz w:val="22"/>
                <w:szCs w:val="22"/>
              </w:rPr>
              <w:object w:dxaOrig="1160" w:dyaOrig="620">
                <v:shape id="_x0000_i1033" type="#_x0000_t75" style="width:57.75pt;height:30.75pt" o:ole="">
                  <v:imagedata r:id="rId11" o:title=""/>
                </v:shape>
                <o:OLEObject Type="Embed" ProgID="Equation.3" ShapeID="_x0000_i1033" DrawAspect="Content" ObjectID="_1414763628" r:id="rId12"/>
              </w:object>
            </w:r>
            <w:r w:rsidRPr="007C2F28">
              <w:rPr>
                <w:position w:val="-10"/>
                <w:sz w:val="22"/>
                <w:szCs w:val="22"/>
              </w:rPr>
              <w:object w:dxaOrig="180" w:dyaOrig="340">
                <v:shape id="_x0000_i1034" type="#_x0000_t75" style="width:9pt;height:17.25pt" o:ole="">
                  <v:imagedata r:id="rId13" o:title=""/>
                </v:shape>
                <o:OLEObject Type="Embed" ProgID="Equation.3" ShapeID="_x0000_i1034" DrawAspect="Content" ObjectID="_1414763629" r:id="rId14"/>
              </w:object>
            </w:r>
            <w:r w:rsidRPr="007C2F28">
              <w:rPr>
                <w:sz w:val="22"/>
                <w:szCs w:val="22"/>
              </w:rPr>
              <w:t>ifadesinde x yerine yazılması gereken tam sayı aşağıdakilerden hangisidir?</w:t>
            </w:r>
          </w:p>
          <w:p w:rsidR="004F2846" w:rsidRPr="007C2F28" w:rsidRDefault="004F2846" w:rsidP="007C2F28">
            <w:pPr>
              <w:ind w:left="360"/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ind w:left="360"/>
              <w:rPr>
                <w:sz w:val="22"/>
                <w:szCs w:val="22"/>
              </w:rPr>
            </w:pPr>
          </w:p>
          <w:p w:rsidR="004F2846" w:rsidRPr="007C2F28" w:rsidRDefault="004F2846" w:rsidP="006A5DE7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A)1</w:t>
            </w:r>
            <w:r w:rsidRPr="007C2F28">
              <w:rPr>
                <w:sz w:val="22"/>
                <w:szCs w:val="22"/>
              </w:rPr>
              <w:tab/>
              <w:t xml:space="preserve">         B) 3</w:t>
            </w:r>
            <w:r w:rsidRPr="007C2F28">
              <w:rPr>
                <w:sz w:val="22"/>
                <w:szCs w:val="22"/>
              </w:rPr>
              <w:tab/>
              <w:t xml:space="preserve">     C) 5</w:t>
            </w:r>
            <w:r w:rsidRPr="007C2F28">
              <w:rPr>
                <w:sz w:val="22"/>
                <w:szCs w:val="22"/>
              </w:rPr>
              <w:tab/>
              <w:t xml:space="preserve">          D) 7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 xml:space="preserve">2)  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240" w:dyaOrig="620">
                <v:shape id="_x0000_i1035" type="#_x0000_t75" style="width:12pt;height:30.75pt" o:ole="">
                  <v:imagedata r:id="rId15" o:title=""/>
                </v:shape>
                <o:OLEObject Type="Embed" ProgID="Equation.3" ShapeID="_x0000_i1035" DrawAspect="Content" ObjectID="_1414763630" r:id="rId16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 &lt;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320" w:dyaOrig="620">
                <v:shape id="_x0000_i1036" type="#_x0000_t75" style="width:15.75pt;height:30.75pt" o:ole="">
                  <v:imagedata r:id="rId17" o:title=""/>
                </v:shape>
                <o:OLEObject Type="Embed" ProgID="Equation.3" ShapeID="_x0000_i1036" DrawAspect="Content" ObjectID="_1414763631" r:id="rId18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&lt;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360" w:dyaOrig="620">
                <v:shape id="_x0000_i1037" type="#_x0000_t75" style="width:18pt;height:30.75pt" o:ole="">
                  <v:imagedata r:id="rId19" o:title=""/>
                </v:shape>
                <o:OLEObject Type="Embed" ProgID="Equation.3" ShapeID="_x0000_i1037" DrawAspect="Content" ObjectID="_1414763632" r:id="rId20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sıralamasının doğru olması için a doğal sayısı kaç farklı değer alabilir?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A) 1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  B) 2 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C) 3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    D) 4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6A5DE7" w:rsidRDefault="004F2846" w:rsidP="00A42661">
            <w:r w:rsidRPr="006A5DE7">
              <w:t xml:space="preserve">7 )      </w:t>
            </w:r>
            <w:r w:rsidRPr="007C2F28">
              <w:rPr>
                <w:sz w:val="28"/>
                <w:szCs w:val="28"/>
              </w:rPr>
              <w:t xml:space="preserve"> </w:t>
            </w:r>
            <w:r w:rsidRPr="007C2F28">
              <w:rPr>
                <w:sz w:val="28"/>
                <w:szCs w:val="28"/>
              </w:rPr>
              <w:fldChar w:fldCharType="begin"/>
            </w:r>
            <w:r w:rsidRPr="007C2F28">
              <w:rPr>
                <w:sz w:val="28"/>
                <w:szCs w:val="28"/>
              </w:rPr>
              <w:instrText xml:space="preserve"> QUOTE </w:instrText>
            </w:r>
            <w:r w:rsidRPr="007C2F28">
              <w:pict>
                <v:shape id="_x0000_i1038" type="#_x0000_t75" style="width:78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3FC9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1E3FC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4&lt;/m:t&gt;&lt;/m:r&gt;&lt;m:r&gt;&lt;w:rPr&gt;&lt;w:i/&gt;&lt;w:sz w:val=&quot;28&quot;/&gt;&lt;w:sz-cs w:val=&quot;28&quot;/&gt;&lt;/w:rPr&gt;&lt;m:t&gt;-&lt;/m:t&gt;&lt;/m:r&gt;&lt;m:r&gt;&lt;w:rPr&gt;&lt;w:rFonts w:ascii=&quot;Cambria Math&quot;/&gt;&lt;wx:font wx:val=&quot;Cambria Math&quot;/&gt;&lt;w:i/&gt;&lt;w:sz w:val=&quot;28&quot;/&gt;&lt;w:sz-cs w:val=&quot;28&quot;/&gt;&lt;/w:rPr&gt;&lt;m:t&gt;4:4&lt;/m:t&gt;&lt;/m:r&gt;&lt;/m:num&gt;&lt;m:den&gt;&lt;m:r&gt;&lt;w:rPr&gt;&lt;w:rFonts w:ascii=&quot;Cambria Math&quot;/&gt;&lt;wx:font wx:val=&quot;Cambria Math&quot;/&gt;&lt;w:i/&gt;&lt;w:sz w:val=&quot;28&quot;/&gt;&lt;w:sz-cs w:val=&quot;28&quot;/&gt;&lt;/w:rPr&gt;&lt;m:t&gt;4:4&lt;/m:t&gt;&lt;/m:r&gt;&lt;m:r&gt;&lt;w:rPr&gt;&lt;w:i/&gt;&lt;w:sz w:val=&quot;28&quot;/&gt;&lt;w:sz-cs w:val=&quot;28&quot;/&gt;&lt;/w:rPr&gt;&lt;m:t&gt;-&lt;/m:t&gt;&lt;/m:r&gt;&lt;m:r&gt;&lt;w:rPr&gt;&lt;w:rFonts w:asci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7C2F28">
              <w:rPr>
                <w:sz w:val="28"/>
                <w:szCs w:val="28"/>
              </w:rPr>
              <w:instrText xml:space="preserve"> </w:instrText>
            </w:r>
            <w:r w:rsidRPr="007C2F28">
              <w:rPr>
                <w:sz w:val="28"/>
                <w:szCs w:val="28"/>
              </w:rPr>
              <w:fldChar w:fldCharType="separate"/>
            </w:r>
            <w:r w:rsidRPr="007C2F28">
              <w:pict>
                <v:shape id="_x0000_i1039" type="#_x0000_t75" style="width:78pt;height:7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3FC9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1E3FC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/&gt;&lt;wx:font wx:val=&quot;Cambria Math&quot;/&gt;&lt;w:i/&gt;&lt;w:sz w:val=&quot;28&quot;/&gt;&lt;w:sz-cs w:val=&quot;28&quot;/&gt;&lt;/w:rPr&gt;&lt;m:t&gt;4&lt;/m:t&gt;&lt;/m:r&gt;&lt;m:r&gt;&lt;w:rPr&gt;&lt;w:i/&gt;&lt;w:sz w:val=&quot;28&quot;/&gt;&lt;w:sz-cs w:val=&quot;28&quot;/&gt;&lt;/w:rPr&gt;&lt;m:t&gt;-&lt;/m:t&gt;&lt;/m:r&gt;&lt;m:r&gt;&lt;w:rPr&gt;&lt;w:rFonts w:ascii=&quot;Cambria Math&quot;/&gt;&lt;wx:font wx:val=&quot;Cambria Math&quot;/&gt;&lt;w:i/&gt;&lt;w:sz w:val=&quot;28&quot;/&gt;&lt;w:sz-cs w:val=&quot;28&quot;/&gt;&lt;/w:rPr&gt;&lt;m:t&gt;4:4&lt;/m:t&gt;&lt;/m:r&gt;&lt;/m:num&gt;&lt;m:den&gt;&lt;m:r&gt;&lt;w:rPr&gt;&lt;w:rFonts w:ascii=&quot;Cambria Math&quot;/&gt;&lt;wx:font wx:val=&quot;Cambria Math&quot;/&gt;&lt;w:i/&gt;&lt;w:sz w:val=&quot;28&quot;/&gt;&lt;w:sz-cs w:val=&quot;28&quot;/&gt;&lt;/w:rPr&gt;&lt;m:t&gt;4:4&lt;/m:t&gt;&lt;/m:r&gt;&lt;m:r&gt;&lt;w:rPr&gt;&lt;w:i/&gt;&lt;w:sz w:val=&quot;28&quot;/&gt;&lt;w:sz-cs w:val=&quot;28&quot;/&gt;&lt;/w:rPr&gt;&lt;m:t&gt;-&lt;/m:t&gt;&lt;/m:r&gt;&lt;m:r&gt;&lt;w:rPr&gt;&lt;w:rFonts w:ascii=&quot;Cambria Math&quot;/&gt;&lt;wx:font wx:val=&quot;Cambria Math&quot;/&gt;&lt;w:i/&gt;&lt;w:sz w:val=&quot;28&quot;/&gt;&lt;w:sz-cs w:val=&quot;28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7C2F28">
              <w:rPr>
                <w:sz w:val="28"/>
                <w:szCs w:val="28"/>
              </w:rPr>
              <w:fldChar w:fldCharType="end"/>
            </w:r>
            <w:r w:rsidRPr="007C2F28">
              <w:rPr>
                <w:sz w:val="28"/>
                <w:szCs w:val="28"/>
              </w:rPr>
              <w:t xml:space="preserve"> =</w:t>
            </w:r>
          </w:p>
          <w:p w:rsidR="004F2846" w:rsidRPr="006A5DE7" w:rsidRDefault="004F2846" w:rsidP="00A42661"/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</w:rPr>
              <w:t>3)</w:t>
            </w:r>
            <w:r w:rsidRPr="007C2F28">
              <w:rPr>
                <w:rFonts w:ascii="Times New Roman" w:hAnsi="Times New Roman" w:cs="Times New Roman"/>
                <w:bCs/>
              </w:rPr>
              <w:t xml:space="preserve"> Aşağıdaki ifadelerden doğru olanlarının başına “D” , yanlış olanlarının başına “Y” yazınız.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(  ) Rasyonel sayılarla bölme işleminin yutan elemanı 0’dır.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(  ) Bir rasyonel sayı ile bu rasyonel sayının çarpmaya göre tersinin çarpımı 1’dır.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(  ) İki rasyonel sayının çarpımı her zaman rasyonel sayıdır.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(  )Rasyonel sayılarla bölme işleminin değişme özelliği vardır.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(  ) Rasyonel sayılarla çarpma işleminin etkisiz elemanı -1 dır.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8) 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   </w:t>
            </w:r>
            <w:r w:rsidRPr="007C2F28">
              <w:rPr>
                <w:position w:val="-28"/>
                <w:sz w:val="22"/>
                <w:szCs w:val="22"/>
              </w:rPr>
              <w:object w:dxaOrig="1380" w:dyaOrig="680">
                <v:shape id="_x0000_i1040" type="#_x0000_t75" style="width:69pt;height:33.75pt" o:ole="">
                  <v:imagedata r:id="rId22" o:title=""/>
                </v:shape>
                <o:OLEObject Type="Embed" ProgID="Equation.3" ShapeID="_x0000_i1040" DrawAspect="Content" ObjectID="_1414763633" r:id="rId23"/>
              </w:object>
            </w:r>
            <w:r w:rsidRPr="007C2F28">
              <w:rPr>
                <w:sz w:val="22"/>
                <w:szCs w:val="22"/>
              </w:rPr>
              <w:t xml:space="preserve"> İşleminin sonucu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A)-3</w:t>
            </w:r>
            <w:r w:rsidRPr="007C2F28">
              <w:rPr>
                <w:sz w:val="22"/>
                <w:szCs w:val="22"/>
              </w:rPr>
              <w:tab/>
              <w:t xml:space="preserve">         B)-2</w:t>
            </w:r>
            <w:r w:rsidRPr="007C2F28">
              <w:rPr>
                <w:sz w:val="22"/>
                <w:szCs w:val="22"/>
              </w:rPr>
              <w:tab/>
              <w:t xml:space="preserve">   C)2</w:t>
            </w:r>
            <w:r w:rsidRPr="007C2F28">
              <w:rPr>
                <w:sz w:val="22"/>
                <w:szCs w:val="22"/>
              </w:rPr>
              <w:tab/>
              <w:t xml:space="preserve">            D)3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4)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880"/>
              <w:gridCol w:w="792"/>
              <w:gridCol w:w="534"/>
              <w:gridCol w:w="864"/>
            </w:tblGrid>
            <w:tr w:rsidR="004F2846" w:rsidRPr="00A214B7" w:rsidTr="00A42661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X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—1/2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1/2</w:t>
                  </w:r>
                </w:p>
              </w:tc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—1,6</w:t>
                  </w:r>
                </w:p>
              </w:tc>
            </w:tr>
            <w:tr w:rsidR="004F2846" w:rsidRPr="00A214B7" w:rsidTr="00A42661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—2/3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K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L</w:t>
                  </w:r>
                </w:p>
              </w:tc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M</w:t>
                  </w:r>
                </w:p>
              </w:tc>
            </w:tr>
            <w:tr w:rsidR="004F2846" w:rsidRPr="00A214B7" w:rsidTr="00A42661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—5/6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N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P</w:t>
                  </w:r>
                </w:p>
              </w:tc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R</w:t>
                  </w:r>
                </w:p>
              </w:tc>
            </w:tr>
            <w:tr w:rsidR="004F2846" w:rsidRPr="00A214B7" w:rsidTr="00A42661">
              <w:trPr>
                <w:jc w:val="center"/>
              </w:trPr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2,3</w:t>
                  </w:r>
                </w:p>
              </w:tc>
              <w:tc>
                <w:tcPr>
                  <w:tcW w:w="7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S</w:t>
                  </w:r>
                </w:p>
              </w:tc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T</w:t>
                  </w:r>
                </w:p>
              </w:tc>
              <w:tc>
                <w:tcPr>
                  <w:tcW w:w="8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F2846" w:rsidRPr="00A214B7" w:rsidRDefault="004F2846" w:rsidP="00A42661">
                  <w:pPr>
                    <w:pStyle w:val="AralkYok1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A214B7">
                    <w:rPr>
                      <w:rFonts w:ascii="Times New Roman" w:hAnsi="Times New Roman" w:cs="Times New Roman"/>
                      <w:bCs/>
                    </w:rPr>
                    <w:t>Y</w:t>
                  </w:r>
                </w:p>
              </w:tc>
            </w:tr>
          </w:tbl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 xml:space="preserve">        Yukarıdaki tabloda verilen (x) işlemine ait sonuçlar     </w:t>
            </w:r>
          </w:p>
          <w:p w:rsidR="004F2846" w:rsidRPr="007C2F28" w:rsidRDefault="004F2846" w:rsidP="007C2F28">
            <w:pPr>
              <w:pStyle w:val="AralkYok1"/>
              <w:jc w:val="both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 xml:space="preserve">  K,L,M,N,P,R,S,T ve Y olarak verilmiştir. Buna göre kaç işlemin sonucu negatiftir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pStyle w:val="AralkYok1"/>
              <w:numPr>
                <w:ilvl w:val="0"/>
                <w:numId w:val="21"/>
              </w:numPr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5</w:t>
            </w:r>
            <w:r w:rsidRPr="007C2F28">
              <w:rPr>
                <w:rFonts w:ascii="Times New Roman" w:hAnsi="Times New Roman" w:cs="Times New Roman"/>
                <w:bCs/>
              </w:rPr>
              <w:tab/>
            </w:r>
            <w:r w:rsidRPr="007C2F28">
              <w:rPr>
                <w:rFonts w:ascii="Times New Roman" w:hAnsi="Times New Roman" w:cs="Times New Roman"/>
                <w:bCs/>
              </w:rPr>
              <w:tab/>
              <w:t>B) 4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C) 3</w:t>
            </w:r>
            <w:r w:rsidRPr="007C2F28">
              <w:rPr>
                <w:rFonts w:ascii="Times New Roman" w:hAnsi="Times New Roman" w:cs="Times New Roman"/>
                <w:bCs/>
              </w:rPr>
              <w:tab/>
            </w:r>
            <w:r w:rsidRPr="007C2F28">
              <w:rPr>
                <w:rFonts w:ascii="Times New Roman" w:hAnsi="Times New Roman" w:cs="Times New Roman"/>
                <w:bCs/>
              </w:rPr>
              <w:tab/>
              <w:t>D) 2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800C8A" w:rsidRDefault="004F2846" w:rsidP="009F2FBD">
            <w:r>
              <w:t>9</w:t>
            </w:r>
            <w:r w:rsidRPr="00800C8A">
              <w:t xml:space="preserve">) </w:t>
            </w:r>
            <w:r w:rsidRPr="007C2F28">
              <w:rPr>
                <w:position w:val="-28"/>
              </w:rPr>
              <w:object w:dxaOrig="740" w:dyaOrig="680">
                <v:shape id="_x0000_i1041" type="#_x0000_t75" style="width:36.75pt;height:33.75pt" o:ole="">
                  <v:imagedata r:id="rId24" o:title=""/>
                </v:shape>
                <o:OLEObject Type="Embed" ProgID="Equation.3" ShapeID="_x0000_i1041" DrawAspect="Content" ObjectID="_1414763634" r:id="rId25"/>
              </w:object>
            </w:r>
            <w:r w:rsidRPr="00800C8A">
              <w:t>.</w:t>
            </w:r>
            <w:r w:rsidRPr="007C2F28">
              <w:rPr>
                <w:position w:val="-28"/>
              </w:rPr>
              <w:object w:dxaOrig="639" w:dyaOrig="680">
                <v:shape id="_x0000_i1042" type="#_x0000_t75" style="width:32.25pt;height:33.75pt" o:ole="">
                  <v:imagedata r:id="rId26" o:title=""/>
                </v:shape>
                <o:OLEObject Type="Embed" ProgID="Equation.3" ShapeID="_x0000_i1042" DrawAspect="Content" ObjectID="_1414763635" r:id="rId27"/>
              </w:object>
            </w:r>
            <w:r w:rsidRPr="00800C8A">
              <w:t>+</w:t>
            </w:r>
            <w:r w:rsidRPr="007C2F28">
              <w:rPr>
                <w:position w:val="-28"/>
              </w:rPr>
              <w:object w:dxaOrig="639" w:dyaOrig="680">
                <v:shape id="_x0000_i1043" type="#_x0000_t75" style="width:32.25pt;height:33.75pt" o:ole="">
                  <v:imagedata r:id="rId28" o:title=""/>
                </v:shape>
                <o:OLEObject Type="Embed" ProgID="Equation.3" ShapeID="_x0000_i1043" DrawAspect="Content" ObjectID="_1414763636" r:id="rId29"/>
              </w:object>
            </w:r>
            <w:r w:rsidRPr="00800C8A">
              <w:t>.</w:t>
            </w:r>
            <w:r w:rsidRPr="007C2F28">
              <w:rPr>
                <w:position w:val="-28"/>
              </w:rPr>
              <w:object w:dxaOrig="760" w:dyaOrig="680">
                <v:shape id="_x0000_i1044" type="#_x0000_t75" style="width:38.25pt;height:33.75pt" o:ole="">
                  <v:imagedata r:id="rId30" o:title=""/>
                </v:shape>
                <o:OLEObject Type="Embed" ProgID="Equation.3" ShapeID="_x0000_i1044" DrawAspect="Content" ObjectID="_1414763637" r:id="rId31"/>
              </w:object>
            </w:r>
            <w:r w:rsidRPr="00800C8A">
              <w:t xml:space="preserve"> =  </w: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10) 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45" type="#_x0000_t75" style="width:12pt;height:30.75pt" o:ole="">
                  <v:imagedata r:id="rId32" o:title=""/>
                </v:shape>
                <o:OLEObject Type="Embed" ProgID="Equation.3" ShapeID="_x0000_i1045" DrawAspect="Content" ObjectID="_1414763638" r:id="rId33"/>
              </w:object>
            </w:r>
            <w:r w:rsidRPr="007C2F28">
              <w:rPr>
                <w:sz w:val="22"/>
                <w:szCs w:val="22"/>
              </w:rPr>
              <w:t xml:space="preserve"> ün çarpma işlemine göre tersi ile toplama işlemine göre tersinin çarpımını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A)-1</w:t>
            </w:r>
            <w:r w:rsidRPr="007C2F28">
              <w:rPr>
                <w:sz w:val="22"/>
                <w:szCs w:val="22"/>
              </w:rPr>
              <w:tab/>
              <w:t xml:space="preserve">            B)1</w:t>
            </w:r>
            <w:r w:rsidRPr="007C2F28">
              <w:rPr>
                <w:sz w:val="22"/>
                <w:szCs w:val="22"/>
              </w:rPr>
              <w:tab/>
              <w:t xml:space="preserve">      C)2</w:t>
            </w:r>
            <w:r w:rsidRPr="007C2F28">
              <w:rPr>
                <w:sz w:val="22"/>
                <w:szCs w:val="22"/>
              </w:rPr>
              <w:tab/>
              <w:t xml:space="preserve">             D)-2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                                                                                          </w:t>
            </w: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16) 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      [ -75+75–75+75–75+75–75+75].(7575)</w:t>
            </w:r>
            <w:r w:rsidRPr="007C2F28">
              <w:rPr>
                <w:sz w:val="22"/>
                <w:szCs w:val="22"/>
              </w:rPr>
              <w:tab/>
              <w:t xml:space="preserve">       işleminin sonucu aşağıdakilerden hangisidir?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A) -7575            B)  7575          C)1          D)  0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  <w:r w:rsidRPr="007C2F2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11) </w:t>
            </w:r>
            <w:r w:rsidRPr="007C2F28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20" w:dyaOrig="620">
                <v:shape id="_x0000_i1046" type="#_x0000_t75" style="width:11.25pt;height:30.75pt" o:ole="">
                  <v:imagedata r:id="rId34" o:title=""/>
                </v:shape>
                <o:OLEObject Type="Embed" ProgID="Equation.3" ShapeID="_x0000_i1046" DrawAspect="Content" ObjectID="_1414763639" r:id="rId35"/>
              </w:object>
            </w:r>
            <w:r w:rsidRPr="007C2F28">
              <w:rPr>
                <w:rFonts w:ascii="Times New Roman" w:hAnsi="Times New Roman" w:cs="Times New Roman"/>
                <w:sz w:val="20"/>
                <w:szCs w:val="20"/>
              </w:rPr>
              <w:sym w:font="Symbol" w:char="F02D"/>
            </w:r>
            <w:r w:rsidRPr="007C2F28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20" w:dyaOrig="620">
                <v:shape id="_x0000_i1047" type="#_x0000_t75" style="width:11.25pt;height:30.75pt" o:ole="">
                  <v:imagedata r:id="rId36" o:title=""/>
                </v:shape>
                <o:OLEObject Type="Embed" ProgID="Equation.3" ShapeID="_x0000_i1047" DrawAspect="Content" ObjectID="_1414763640" r:id="rId37"/>
              </w:object>
            </w: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 : </w:t>
            </w:r>
            <w:r w:rsidRPr="007C2F28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0" w:dyaOrig="620">
                <v:shape id="_x0000_i1048" type="#_x0000_t75" style="width:12pt;height:30.75pt" o:ole="">
                  <v:imagedata r:id="rId38" o:title=""/>
                </v:shape>
                <o:OLEObject Type="Embed" ProgID="Equation.3" ShapeID="_x0000_i1048" DrawAspect="Content" ObjectID="_1414763641" r:id="rId39"/>
              </w:object>
            </w: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  =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17)  (0,3 ) + ( -  </w:t>
            </w:r>
            <w:r w:rsidRPr="007C2F28">
              <w:rPr>
                <w:position w:val="-24"/>
                <w:sz w:val="22"/>
                <w:szCs w:val="22"/>
              </w:rPr>
              <w:object w:dxaOrig="360" w:dyaOrig="620">
                <v:shape id="_x0000_i1049" type="#_x0000_t75" style="width:18pt;height:30.75pt" o:ole="">
                  <v:imagedata r:id="rId40" o:title=""/>
                </v:shape>
                <o:OLEObject Type="Embed" ProgID="Equation.3" ShapeID="_x0000_i1049" DrawAspect="Content" ObjectID="_1414763642" r:id="rId41"/>
              </w:object>
            </w:r>
            <w:r w:rsidRPr="007C2F28">
              <w:rPr>
                <w:sz w:val="22"/>
                <w:szCs w:val="22"/>
              </w:rPr>
              <w:t xml:space="preserve">  )  =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12)     </w:t>
            </w:r>
            <w:r w:rsidRPr="007C2F28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560" w:dyaOrig="680">
                <v:shape id="_x0000_i1050" type="#_x0000_t75" style="width:78pt;height:33.75pt" o:ole="">
                  <v:imagedata r:id="rId42" o:title=""/>
                </v:shape>
                <o:OLEObject Type="Embed" ProgID="Equation.3" ShapeID="_x0000_i1050" DrawAspect="Content" ObjectID="_1414763643" r:id="rId43"/>
              </w:object>
            </w: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C2F28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740" w:dyaOrig="680">
                <v:shape id="_x0000_i1051" type="#_x0000_t75" style="width:36.75pt;height:33.75pt" o:ole="">
                  <v:imagedata r:id="rId44" o:title=""/>
                </v:shape>
                <o:OLEObject Type="Embed" ProgID="Equation.3" ShapeID="_x0000_i1051" DrawAspect="Content" ObjectID="_1414763644" r:id="rId45"/>
              </w:object>
            </w: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  <w:vertAlign w:val="subscript"/>
              </w:rPr>
            </w:pPr>
            <w:r w:rsidRPr="007C2F28">
              <w:rPr>
                <w:sz w:val="22"/>
                <w:szCs w:val="22"/>
              </w:rPr>
              <w:t xml:space="preserve">18)    </w:t>
            </w:r>
            <w:r w:rsidRPr="007C2F28">
              <w:fldChar w:fldCharType="begin"/>
            </w:r>
            <w:r w:rsidRPr="007C2F28">
              <w:instrText xml:space="preserve"> QUOTE </w:instrText>
            </w:r>
            <w:r w:rsidRPr="007C2F28">
              <w:pict>
                <v:shape id="_x0000_i1052" type="#_x0000_t75" style="width:89.25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0E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A0E1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-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2&lt;/m:t&gt;&lt;/m:r&gt;&lt;/m:e&gt;&lt;/m:d&gt;&lt;m:r&gt;&lt;w:rPr&gt;&lt;w:rFonts w:ascii=&quot;Cambria Math&quot; w:h-ansi=&quot;Cambria Math&quot;/&gt;&lt;wx:font wx:val=&quot;Cambria Math&quot;/&gt;&lt;w:i/&gt;&lt;/w:rPr&gt;&lt;m:t&gt;+(-3)&lt;/m:t&gt;&lt;/m:r&gt;&lt;/m:num&gt;&lt;m:den&gt;&lt;m:r&gt;&lt;w:rPr&gt;&lt;w:rFonts w:ascii=&quot;Cambria Math&quot; w:h-ansi=&quot;Cambria Math&quot;/&gt;&lt;wx:font wx:val=&quot;Cambria Math&quot;/&gt;&lt;w:i/&gt;&lt;/w:rPr&gt;&lt;m:t&gt;(-3)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6" o:title="" chromakey="white"/>
                </v:shape>
              </w:pict>
            </w:r>
            <w:r w:rsidRPr="007C2F28">
              <w:instrText xml:space="preserve"> </w:instrText>
            </w:r>
            <w:r w:rsidRPr="007C2F28">
              <w:fldChar w:fldCharType="separate"/>
            </w:r>
            <w:r w:rsidRPr="007C2F28">
              <w:pict>
                <v:shape id="_x0000_i1053" type="#_x0000_t75" style="width:89.25pt;height:27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0E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A0E1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5&lt;/m:t&gt;&lt;/m:r&gt;&lt;/m:e&gt;&lt;/m:d&gt;&lt;m:r&gt;&lt;w:rPr&gt;&lt;w:rFonts w:ascii=&quot;Cambria Math&quot; w:h-ansi=&quot;Cambria Math&quot;/&gt;&lt;wx:font wx:val=&quot;Cambria Math&quot;/&gt;&lt;w:i/&gt;&lt;/w:rPr&gt;&lt;m:t&gt;-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2&lt;/m:t&gt;&lt;/m:r&gt;&lt;/m:e&gt;&lt;/m:d&gt;&lt;m:r&gt;&lt;w:rPr&gt;&lt;w:rFonts w:ascii=&quot;Cambria Math&quot; w:h-ansi=&quot;Cambria Math&quot;/&gt;&lt;wx:font wx:val=&quot;Cambria Math&quot;/&gt;&lt;w:i/&gt;&lt;/w:rPr&gt;&lt;m:t&gt;+(-3)&lt;/m:t&gt;&lt;/m:r&gt;&lt;/m:num&gt;&lt;m:den&gt;&lt;m:r&gt;&lt;w:rPr&gt;&lt;w:rFonts w:ascii=&quot;Cambria Math&quot; w:h-ansi=&quot;Cambria Math&quot;/&gt;&lt;wx:font wx:val=&quot;Cambria Math&quot;/&gt;&lt;w:i/&gt;&lt;/w:rPr&gt;&lt;m:t&gt;(-3)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46" o:title="" chromakey="white"/>
                </v:shape>
              </w:pict>
            </w:r>
            <w:r w:rsidRPr="007C2F28">
              <w:fldChar w:fldCharType="end"/>
            </w:r>
            <w:r w:rsidRPr="00787700">
              <w:t>=</w:t>
            </w:r>
            <w:r w:rsidRPr="007C2F28">
              <w:rPr>
                <w:sz w:val="22"/>
                <w:szCs w:val="22"/>
              </w:rPr>
              <w:t xml:space="preserve">  </w:t>
            </w:r>
            <w:r w:rsidRPr="007C2F28">
              <w:rPr>
                <w:sz w:val="22"/>
                <w:szCs w:val="22"/>
                <w:vertAlign w:val="subscript"/>
              </w:rPr>
              <w:t xml:space="preserve">           </w:t>
            </w:r>
          </w:p>
          <w:p w:rsidR="004F2846" w:rsidRPr="007C2F28" w:rsidRDefault="004F2846" w:rsidP="00A42661">
            <w:pPr>
              <w:rPr>
                <w:sz w:val="22"/>
                <w:szCs w:val="22"/>
                <w:vertAlign w:val="subscript"/>
              </w:rPr>
            </w:pPr>
          </w:p>
          <w:p w:rsidR="004F2846" w:rsidRPr="00B14B7F" w:rsidRDefault="004F2846" w:rsidP="00A42661">
            <w:r w:rsidRPr="007C2F28">
              <w:rPr>
                <w:sz w:val="22"/>
                <w:szCs w:val="22"/>
                <w:vertAlign w:val="subscript"/>
              </w:rPr>
              <w:t xml:space="preserve">   </w: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7C2F28">
            <w:pPr>
              <w:spacing w:line="312" w:lineRule="auto"/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13)</w:t>
            </w:r>
            <w:r w:rsidRPr="007C2F28">
              <w:rPr>
                <w:position w:val="-4"/>
                <w:sz w:val="22"/>
                <w:szCs w:val="22"/>
              </w:rPr>
              <w:object w:dxaOrig="240" w:dyaOrig="260">
                <v:shape id="_x0000_i1054" type="#_x0000_t75" style="width:12pt;height:12.75pt" o:ole="">
                  <v:imagedata r:id="rId47" o:title=""/>
                </v:shape>
                <o:OLEObject Type="Embed" ProgID="Equation.3" ShapeID="_x0000_i1054" DrawAspect="Content" ObjectID="_1414763645" r:id="rId48"/>
              </w:object>
            </w:r>
            <w:r w:rsidRPr="007C2F28">
              <w:rPr>
                <w:sz w:val="22"/>
                <w:szCs w:val="22"/>
              </w:rPr>
              <w:t>=</w:t>
            </w:r>
            <w:r w:rsidRPr="007C2F28">
              <w:rPr>
                <w:position w:val="-24"/>
                <w:sz w:val="22"/>
                <w:szCs w:val="22"/>
              </w:rPr>
              <w:object w:dxaOrig="720" w:dyaOrig="620">
                <v:shape id="_x0000_i1055" type="#_x0000_t75" style="width:36pt;height:30.75pt" o:ole="">
                  <v:imagedata r:id="rId49" o:title=""/>
                </v:shape>
                <o:OLEObject Type="Embed" ProgID="Equation.3" ShapeID="_x0000_i1055" DrawAspect="Content" ObjectID="_1414763646" r:id="rId50"/>
              </w:object>
            </w:r>
            <w:r w:rsidRPr="007C2F28">
              <w:rPr>
                <w:sz w:val="22"/>
                <w:szCs w:val="22"/>
              </w:rPr>
              <w:t xml:space="preserve"> ve </w:t>
            </w:r>
            <w:r w:rsidRPr="007C2F28">
              <w:rPr>
                <w:position w:val="-4"/>
                <w:sz w:val="22"/>
                <w:szCs w:val="22"/>
              </w:rPr>
              <w:object w:dxaOrig="240" w:dyaOrig="260">
                <v:shape id="_x0000_i1056" type="#_x0000_t75" style="width:12pt;height:12.75pt" o:ole="">
                  <v:imagedata r:id="rId51" o:title=""/>
                </v:shape>
                <o:OLEObject Type="Embed" ProgID="Equation.3" ShapeID="_x0000_i1056" DrawAspect="Content" ObjectID="_1414763647" r:id="rId52"/>
              </w:object>
            </w:r>
            <w:r w:rsidRPr="007C2F28">
              <w:rPr>
                <w:sz w:val="22"/>
                <w:szCs w:val="22"/>
              </w:rPr>
              <w:t>=</w:t>
            </w:r>
            <w:r w:rsidRPr="007C2F28">
              <w:rPr>
                <w:position w:val="-24"/>
                <w:sz w:val="22"/>
                <w:szCs w:val="22"/>
              </w:rPr>
              <w:object w:dxaOrig="700" w:dyaOrig="620">
                <v:shape id="_x0000_i1057" type="#_x0000_t75" style="width:35.25pt;height:30.75pt" o:ole="">
                  <v:imagedata r:id="rId53" o:title=""/>
                </v:shape>
                <o:OLEObject Type="Embed" ProgID="Equation.3" ShapeID="_x0000_i1057" DrawAspect="Content" ObjectID="_1414763648" r:id="rId54"/>
              </w:object>
            </w:r>
            <w:r w:rsidRPr="007C2F28">
              <w:rPr>
                <w:sz w:val="22"/>
                <w:szCs w:val="22"/>
              </w:rPr>
              <w:t xml:space="preserve"> ise  </w:t>
            </w:r>
            <w:r w:rsidRPr="007C2F28">
              <w:rPr>
                <w:position w:val="-24"/>
                <w:sz w:val="22"/>
                <w:szCs w:val="22"/>
              </w:rPr>
              <w:object w:dxaOrig="279" w:dyaOrig="620">
                <v:shape id="_x0000_i1058" type="#_x0000_t75" style="width:14.25pt;height:30.75pt" o:ole="">
                  <v:imagedata r:id="rId55" o:title=""/>
                </v:shape>
                <o:OLEObject Type="Embed" ProgID="Equation.3" ShapeID="_x0000_i1058" DrawAspect="Content" ObjectID="_1414763649" r:id="rId56"/>
              </w:object>
            </w:r>
            <w:r w:rsidRPr="007C2F28">
              <w:rPr>
                <w:sz w:val="22"/>
                <w:szCs w:val="22"/>
              </w:rPr>
              <w:t xml:space="preserve"> =?</w:t>
            </w:r>
          </w:p>
          <w:p w:rsidR="004F2846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 ) 1          B)</w:t>
            </w:r>
            <w:r>
              <w:rPr>
                <w:sz w:val="22"/>
                <w:szCs w:val="22"/>
              </w:rPr>
              <w:t xml:space="preserve">  </w:t>
            </w:r>
            <w:r w:rsidRPr="007C2F28">
              <w:rPr>
                <w:sz w:val="22"/>
                <w:szCs w:val="22"/>
              </w:rPr>
              <w:t xml:space="preserve">       C ) </w:t>
            </w:r>
            <w:r>
              <w:rPr>
                <w:sz w:val="22"/>
                <w:szCs w:val="22"/>
              </w:rPr>
              <w:t xml:space="preserve">  </w:t>
            </w:r>
            <w:r w:rsidRPr="007C2F28">
              <w:rPr>
                <w:sz w:val="22"/>
                <w:szCs w:val="22"/>
              </w:rPr>
              <w:t xml:space="preserve">    D ) </w:t>
            </w:r>
          </w:p>
          <w:p w:rsidR="004F2846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19)   ( 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59" type="#_x0000_t75" style="width:12pt;height:30.75pt" o:ole="">
                  <v:imagedata r:id="rId57" o:title=""/>
                </v:shape>
                <o:OLEObject Type="Embed" ProgID="Equation.3" ShapeID="_x0000_i1059" DrawAspect="Content" ObjectID="_1414763650" r:id="rId58"/>
              </w:object>
            </w:r>
            <w:r w:rsidRPr="007C2F28">
              <w:rPr>
                <w:sz w:val="22"/>
                <w:szCs w:val="22"/>
              </w:rPr>
              <w:t xml:space="preserve">  +  </w:t>
            </w:r>
            <w:r w:rsidRPr="007C2F28">
              <w:rPr>
                <w:color w:val="FF0000"/>
                <w:position w:val="-24"/>
                <w:sz w:val="22"/>
                <w:szCs w:val="22"/>
              </w:rPr>
              <w:object w:dxaOrig="220" w:dyaOrig="620">
                <v:shape id="_x0000_i1060" type="#_x0000_t75" style="width:11.25pt;height:30.75pt" o:ole="">
                  <v:imagedata r:id="rId59" o:title=""/>
                </v:shape>
                <o:OLEObject Type="Embed" ProgID="Equation.3" ShapeID="_x0000_i1060" DrawAspect="Content" ObjectID="_1414763651" r:id="rId60"/>
              </w:object>
            </w:r>
            <w:r w:rsidRPr="007C2F28">
              <w:rPr>
                <w:sz w:val="22"/>
                <w:szCs w:val="22"/>
              </w:rPr>
              <w:t xml:space="preserve"> ) : (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61" type="#_x0000_t75" style="width:12pt;height:30.75pt" o:ole="">
                  <v:imagedata r:id="rId61" o:title=""/>
                </v:shape>
                <o:OLEObject Type="Embed" ProgID="Equation.3" ShapeID="_x0000_i1061" DrawAspect="Content" ObjectID="_1414763652" r:id="rId62"/>
              </w:object>
            </w:r>
            <w:r w:rsidRPr="007C2F28">
              <w:rPr>
                <w:sz w:val="22"/>
                <w:szCs w:val="22"/>
              </w:rPr>
              <w:t xml:space="preserve"> -  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62" type="#_x0000_t75" style="width:12pt;height:30.75pt" o:ole="">
                  <v:imagedata r:id="rId63" o:title=""/>
                </v:shape>
                <o:OLEObject Type="Embed" ProgID="Equation.3" ShapeID="_x0000_i1062" DrawAspect="Content" ObjectID="_1414763653" r:id="rId64"/>
              </w:object>
            </w:r>
            <w:r w:rsidRPr="007C2F28">
              <w:rPr>
                <w:sz w:val="22"/>
                <w:szCs w:val="22"/>
              </w:rPr>
              <w:t>)     İşleminin sonucu hangisidir?</w:t>
            </w:r>
          </w:p>
          <w:p w:rsidR="004F2846" w:rsidRPr="007C2F28" w:rsidRDefault="004F2846" w:rsidP="00A42661">
            <w:pPr>
              <w:rPr>
                <w:caps/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150426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A) 8               B) 7               C) 6                 D) 5</w: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14)       </w:t>
            </w:r>
            <w:r w:rsidRPr="007C2F28">
              <w:rPr>
                <w:position w:val="-28"/>
                <w:sz w:val="22"/>
                <w:szCs w:val="22"/>
              </w:rPr>
              <w:object w:dxaOrig="1620" w:dyaOrig="680">
                <v:shape id="_x0000_i1063" type="#_x0000_t75" style="width:81pt;height:33.75pt" o:ole="">
                  <v:imagedata r:id="rId65" o:title=""/>
                </v:shape>
                <o:OLEObject Type="Embed" ProgID="Equation.3" ShapeID="_x0000_i1063" DrawAspect="Content" ObjectID="_1414763654" r:id="rId66"/>
              </w:object>
            </w:r>
            <w:r w:rsidRPr="007C2F28">
              <w:rPr>
                <w:sz w:val="22"/>
                <w:szCs w:val="22"/>
              </w:rPr>
              <w:tab/>
              <w:t>işleminin sonucu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A) 0 </w:t>
            </w:r>
            <w:r w:rsidRPr="007C2F28">
              <w:rPr>
                <w:sz w:val="22"/>
                <w:szCs w:val="22"/>
              </w:rPr>
              <w:tab/>
              <w:t xml:space="preserve">      B) 1</w:t>
            </w:r>
            <w:r w:rsidRPr="007C2F28">
              <w:rPr>
                <w:sz w:val="22"/>
                <w:szCs w:val="22"/>
              </w:rPr>
              <w:tab/>
              <w:t xml:space="preserve">   C) 2</w:t>
            </w:r>
            <w:r w:rsidRPr="007C2F28">
              <w:rPr>
                <w:sz w:val="22"/>
                <w:szCs w:val="22"/>
              </w:rPr>
              <w:tab/>
            </w:r>
            <w:r w:rsidRPr="007C2F28">
              <w:rPr>
                <w:sz w:val="22"/>
                <w:szCs w:val="22"/>
              </w:rPr>
              <w:tab/>
              <w:t>D) 3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20)</w:t>
            </w:r>
          </w:p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(1+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64" type="#_x0000_t75" style="width:12pt;height:30.75pt" o:ole="">
                  <v:imagedata r:id="rId67" o:title=""/>
                </v:shape>
                <o:OLEObject Type="Embed" ProgID="Equation.3" ShapeID="_x0000_i1064" DrawAspect="Content" ObjectID="_1414763655" r:id="rId68"/>
              </w:object>
            </w:r>
            <w:r w:rsidRPr="007C2F28">
              <w:rPr>
                <w:sz w:val="22"/>
                <w:szCs w:val="22"/>
              </w:rPr>
              <w:t xml:space="preserve">) </w:t>
            </w:r>
            <w:r w:rsidRPr="007C2F28">
              <w:rPr>
                <w:b/>
                <w:sz w:val="22"/>
                <w:szCs w:val="22"/>
              </w:rPr>
              <w:t>.</w:t>
            </w:r>
            <w:r w:rsidRPr="007C2F28">
              <w:rPr>
                <w:sz w:val="22"/>
                <w:szCs w:val="22"/>
              </w:rPr>
              <w:t xml:space="preserve"> (1+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65" type="#_x0000_t75" style="width:12pt;height:30.75pt" o:ole="">
                  <v:imagedata r:id="rId69" o:title=""/>
                </v:shape>
                <o:OLEObject Type="Embed" ProgID="Equation.3" ShapeID="_x0000_i1065" DrawAspect="Content" ObjectID="_1414763656" r:id="rId70"/>
              </w:object>
            </w:r>
            <w:r w:rsidRPr="007C2F28">
              <w:rPr>
                <w:sz w:val="22"/>
                <w:szCs w:val="22"/>
              </w:rPr>
              <w:t xml:space="preserve"> ) </w:t>
            </w:r>
            <w:r w:rsidRPr="007C2F28">
              <w:rPr>
                <w:b/>
                <w:sz w:val="22"/>
                <w:szCs w:val="22"/>
              </w:rPr>
              <w:t xml:space="preserve">. </w:t>
            </w:r>
            <w:r w:rsidRPr="007C2F28">
              <w:rPr>
                <w:sz w:val="22"/>
                <w:szCs w:val="22"/>
              </w:rPr>
              <w:t xml:space="preserve">(1+ 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66" type="#_x0000_t75" style="width:12pt;height:30.75pt" o:ole="">
                  <v:imagedata r:id="rId71" o:title=""/>
                </v:shape>
                <o:OLEObject Type="Embed" ProgID="Equation.3" ShapeID="_x0000_i1066" DrawAspect="Content" ObjectID="_1414763657" r:id="rId72"/>
              </w:object>
            </w:r>
            <w:r w:rsidRPr="007C2F28">
              <w:rPr>
                <w:sz w:val="22"/>
                <w:szCs w:val="22"/>
              </w:rPr>
              <w:t xml:space="preserve">) </w:t>
            </w:r>
            <w:r w:rsidRPr="007C2F28">
              <w:rPr>
                <w:b/>
                <w:sz w:val="22"/>
                <w:szCs w:val="22"/>
              </w:rPr>
              <w:t xml:space="preserve">. </w:t>
            </w:r>
            <w:r w:rsidRPr="007C2F28">
              <w:rPr>
                <w:sz w:val="22"/>
                <w:szCs w:val="22"/>
              </w:rPr>
              <w:t>…(1+</w:t>
            </w:r>
            <w:r w:rsidRPr="007C2F28">
              <w:rPr>
                <w:position w:val="-24"/>
                <w:sz w:val="22"/>
                <w:szCs w:val="22"/>
              </w:rPr>
              <w:object w:dxaOrig="340" w:dyaOrig="620">
                <v:shape id="_x0000_i1067" type="#_x0000_t75" style="width:17.25pt;height:30.75pt" o:ole="">
                  <v:imagedata r:id="rId73" o:title=""/>
                </v:shape>
                <o:OLEObject Type="Embed" ProgID="Equation.3" ShapeID="_x0000_i1067" DrawAspect="Content" ObjectID="_1414763658" r:id="rId74"/>
              </w:object>
            </w:r>
            <w:r w:rsidRPr="007C2F28">
              <w:rPr>
                <w:sz w:val="22"/>
                <w:szCs w:val="22"/>
              </w:rPr>
              <w:t>) =</w: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15)             </w:t>
            </w:r>
            <w:r w:rsidRPr="007C2F28">
              <w:rPr>
                <w:position w:val="-24"/>
                <w:sz w:val="22"/>
                <w:szCs w:val="22"/>
              </w:rPr>
              <w:object w:dxaOrig="820" w:dyaOrig="620">
                <v:shape id="_x0000_i1068" type="#_x0000_t75" style="width:41.25pt;height:30.75pt" o:ole="">
                  <v:imagedata r:id="rId75" o:title=""/>
                </v:shape>
                <o:OLEObject Type="Embed" ProgID="Equation.3" ShapeID="_x0000_i1068" DrawAspect="Content" ObjectID="_1414763659" r:id="rId76"/>
              </w:object>
            </w:r>
            <w:r w:rsidRPr="007C2F28">
              <w:rPr>
                <w:sz w:val="22"/>
                <w:szCs w:val="22"/>
              </w:rPr>
              <w:t xml:space="preserve">  işleminin sonucu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A) </w:t>
            </w:r>
            <w:r w:rsidRPr="007C2F28">
              <w:rPr>
                <w:position w:val="-24"/>
                <w:sz w:val="22"/>
                <w:szCs w:val="22"/>
              </w:rPr>
              <w:object w:dxaOrig="360" w:dyaOrig="620">
                <v:shape id="_x0000_i1069" type="#_x0000_t75" style="width:18pt;height:30.75pt" o:ole="">
                  <v:imagedata r:id="rId77" o:title=""/>
                </v:shape>
                <o:OLEObject Type="Embed" ProgID="Equation.3" ShapeID="_x0000_i1069" DrawAspect="Content" ObjectID="_1414763660" r:id="rId78"/>
              </w:object>
            </w:r>
            <w:r w:rsidRPr="007C2F28">
              <w:rPr>
                <w:sz w:val="22"/>
                <w:szCs w:val="22"/>
              </w:rPr>
              <w:t xml:space="preserve">            B)1               C)</w:t>
            </w:r>
            <w:r w:rsidRPr="007C2F28">
              <w:rPr>
                <w:position w:val="-24"/>
                <w:sz w:val="22"/>
                <w:szCs w:val="22"/>
              </w:rPr>
              <w:object w:dxaOrig="240" w:dyaOrig="620">
                <v:shape id="_x0000_i1070" type="#_x0000_t75" style="width:12pt;height:30.75pt" o:ole="">
                  <v:imagedata r:id="rId79" o:title=""/>
                </v:shape>
                <o:OLEObject Type="Embed" ProgID="Equation.3" ShapeID="_x0000_i1070" DrawAspect="Content" ObjectID="_1414763661" r:id="rId80"/>
              </w:object>
            </w:r>
            <w:r w:rsidRPr="007C2F28">
              <w:rPr>
                <w:sz w:val="22"/>
                <w:szCs w:val="22"/>
              </w:rPr>
              <w:t xml:space="preserve">            D)4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21)        </w:t>
            </w:r>
            <w:r w:rsidRPr="007C2F28">
              <w:rPr>
                <w:position w:val="-28"/>
                <w:sz w:val="22"/>
                <w:szCs w:val="22"/>
              </w:rPr>
              <w:object w:dxaOrig="1200" w:dyaOrig="660">
                <v:shape id="_x0000_i1071" type="#_x0000_t75" style="width:60pt;height:33pt" o:ole="">
                  <v:imagedata r:id="rId81" o:title=""/>
                </v:shape>
                <o:OLEObject Type="Embed" ProgID="Equation.DSMT4" ShapeID="_x0000_i1071" DrawAspect="Content" ObjectID="_1414763662" r:id="rId82"/>
              </w:object>
            </w:r>
            <w:r w:rsidRPr="007C2F28">
              <w:rPr>
                <w:sz w:val="22"/>
                <w:szCs w:val="22"/>
              </w:rPr>
              <w:t xml:space="preserve">    ise  </w:t>
            </w:r>
            <w:r w:rsidRPr="007C2F28">
              <w:rPr>
                <w:position w:val="-6"/>
                <w:sz w:val="22"/>
                <w:szCs w:val="22"/>
              </w:rPr>
              <w:object w:dxaOrig="200" w:dyaOrig="220">
                <v:shape id="_x0000_i1072" type="#_x0000_t75" style="width:9.75pt;height:11.25pt" o:ole="">
                  <v:imagedata r:id="rId83" o:title=""/>
                </v:shape>
                <o:OLEObject Type="Embed" ProgID="Equation.DSMT4" ShapeID="_x0000_i1072" DrawAspect="Content" ObjectID="_1414763663" r:id="rId84"/>
              </w:object>
            </w:r>
            <w:r w:rsidRPr="007C2F28">
              <w:rPr>
                <w:sz w:val="22"/>
                <w:szCs w:val="22"/>
              </w:rPr>
              <w:t xml:space="preserve"> 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A) 2      </w:t>
            </w:r>
            <w:r w:rsidRPr="007C2F28">
              <w:rPr>
                <w:sz w:val="22"/>
                <w:szCs w:val="22"/>
              </w:rPr>
              <w:tab/>
              <w:t>B) 1</w:t>
            </w:r>
            <w:r w:rsidRPr="007C2F28">
              <w:rPr>
                <w:sz w:val="22"/>
                <w:szCs w:val="22"/>
              </w:rPr>
              <w:tab/>
              <w:t xml:space="preserve">   C) 0,1</w:t>
            </w:r>
            <w:r w:rsidRPr="007C2F28">
              <w:rPr>
                <w:sz w:val="22"/>
                <w:szCs w:val="22"/>
              </w:rPr>
              <w:tab/>
              <w:t>D) 0,2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21) </w:t>
            </w:r>
            <w:r w:rsidRPr="007C2F28">
              <w:rPr>
                <w:position w:val="-28"/>
                <w:sz w:val="22"/>
                <w:szCs w:val="22"/>
              </w:rPr>
              <w:object w:dxaOrig="3220" w:dyaOrig="680">
                <v:shape id="_x0000_i1073" type="#_x0000_t75" style="width:161.25pt;height:33.75pt" o:ole="">
                  <v:imagedata r:id="rId85" o:title=""/>
                </v:shape>
                <o:OLEObject Type="Embed" ProgID="Equation.3" ShapeID="_x0000_i1073" DrawAspect="Content" ObjectID="_1414763664" r:id="rId86"/>
              </w:object>
            </w:r>
            <w:r w:rsidRPr="007C2F28">
              <w:rPr>
                <w:sz w:val="22"/>
                <w:szCs w:val="22"/>
              </w:rPr>
              <w:t xml:space="preserve">   işleminin sonucu kaçtır?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tabs>
                <w:tab w:val="left" w:pos="1440"/>
                <w:tab w:val="left" w:pos="252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</w:t>
            </w:r>
          </w:p>
          <w:p w:rsidR="004F2846" w:rsidRPr="007C2F28" w:rsidRDefault="004F2846" w:rsidP="007C2F28">
            <w:pPr>
              <w:tabs>
                <w:tab w:val="left" w:pos="1440"/>
                <w:tab w:val="left" w:pos="252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A) </w:t>
            </w:r>
            <w:r w:rsidRPr="007C2F28">
              <w:rPr>
                <w:position w:val="-24"/>
                <w:sz w:val="22"/>
                <w:szCs w:val="22"/>
              </w:rPr>
              <w:object w:dxaOrig="340" w:dyaOrig="620">
                <v:shape id="_x0000_i1074" type="#_x0000_t75" style="width:17.25pt;height:30.75pt" o:ole="">
                  <v:imagedata r:id="rId87" o:title=""/>
                </v:shape>
                <o:OLEObject Type="Embed" ProgID="Equation.3" ShapeID="_x0000_i1074" DrawAspect="Content" ObjectID="_1414763665" r:id="rId88"/>
              </w:object>
            </w:r>
            <w:r w:rsidRPr="007C2F28">
              <w:rPr>
                <w:sz w:val="22"/>
                <w:szCs w:val="22"/>
              </w:rPr>
              <w:t xml:space="preserve">           B) </w:t>
            </w:r>
            <w:r w:rsidRPr="007C2F28">
              <w:rPr>
                <w:position w:val="-24"/>
                <w:sz w:val="22"/>
                <w:szCs w:val="22"/>
              </w:rPr>
              <w:object w:dxaOrig="320" w:dyaOrig="620">
                <v:shape id="_x0000_i1075" type="#_x0000_t75" style="width:15.75pt;height:30.75pt" o:ole="">
                  <v:imagedata r:id="rId89" o:title=""/>
                </v:shape>
                <o:OLEObject Type="Embed" ProgID="Equation.3" ShapeID="_x0000_i1075" DrawAspect="Content" ObjectID="_1414763666" r:id="rId90"/>
              </w:object>
            </w:r>
            <w:r w:rsidRPr="007C2F28">
              <w:rPr>
                <w:sz w:val="22"/>
                <w:szCs w:val="22"/>
              </w:rPr>
              <w:t xml:space="preserve">           C) </w:t>
            </w:r>
            <w:r w:rsidRPr="007C2F28">
              <w:rPr>
                <w:position w:val="-24"/>
                <w:sz w:val="22"/>
                <w:szCs w:val="22"/>
              </w:rPr>
              <w:object w:dxaOrig="320" w:dyaOrig="620">
                <v:shape id="_x0000_i1076" type="#_x0000_t75" style="width:15.75pt;height:30.75pt" o:ole="">
                  <v:imagedata r:id="rId91" o:title=""/>
                </v:shape>
                <o:OLEObject Type="Embed" ProgID="Equation.3" ShapeID="_x0000_i1076" DrawAspect="Content" ObjectID="_1414763667" r:id="rId92"/>
              </w:object>
            </w:r>
            <w:r w:rsidRPr="007C2F28">
              <w:rPr>
                <w:sz w:val="22"/>
                <w:szCs w:val="22"/>
              </w:rPr>
              <w:t xml:space="preserve">           D) </w:t>
            </w:r>
            <w:r w:rsidRPr="007C2F28">
              <w:rPr>
                <w:position w:val="-4"/>
                <w:sz w:val="22"/>
                <w:szCs w:val="22"/>
              </w:rPr>
              <w:object w:dxaOrig="139" w:dyaOrig="260">
                <v:shape id="_x0000_i1077" type="#_x0000_t75" style="width:6.75pt;height:12.75pt" o:ole="">
                  <v:imagedata r:id="rId93" o:title=""/>
                </v:shape>
                <o:OLEObject Type="Embed" ProgID="Equation.3" ShapeID="_x0000_i1077" DrawAspect="Content" ObjectID="_1414763668" r:id="rId94"/>
              </w:objec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26) Bir kâğıt parçası önce 2 eşit parçaya, sonra her parça 4 eşit parçaya ayrılıyor. Daha sonra da parçalar tekrar 6 eşit parçaya ayrılıyor. Elde edilen en küçük parçası bütün kâğıdın kaçta kaçıdır?</w:t>
            </w:r>
          </w:p>
          <w:p w:rsidR="004F2846" w:rsidRPr="007C2F28" w:rsidRDefault="004F2846" w:rsidP="00A42661">
            <w:pPr>
              <w:rPr>
                <w:b/>
                <w:sz w:val="22"/>
                <w:szCs w:val="22"/>
                <w:u w:val="single"/>
              </w:rPr>
            </w:pPr>
            <w:r w:rsidRPr="007C2F28">
              <w:rPr>
                <w:sz w:val="22"/>
                <w:szCs w:val="22"/>
              </w:rPr>
              <w:t xml:space="preserve">  </w:t>
            </w:r>
            <w:r w:rsidRPr="007C2F28">
              <w:rPr>
                <w:b/>
                <w:sz w:val="22"/>
                <w:szCs w:val="22"/>
                <w:u w:val="single"/>
              </w:rPr>
              <w:t>PROBLEMİN ÇÖZÜMÜ HANGİ İŞLEMLE BULUNUR?</w:t>
            </w:r>
          </w:p>
          <w:p w:rsidR="004F2846" w:rsidRPr="00B77CA1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  A )</w:t>
            </w:r>
            <w:r w:rsidRPr="007C2F28">
              <w:rPr>
                <w:sz w:val="22"/>
                <w:szCs w:val="22"/>
              </w:rPr>
              <w:fldChar w:fldCharType="begin"/>
            </w:r>
            <w:r w:rsidRPr="007C2F28">
              <w:rPr>
                <w:sz w:val="22"/>
                <w:szCs w:val="22"/>
              </w:rPr>
              <w:instrText xml:space="preserve"> QUOTE </w:instrText>
            </w:r>
            <w:r w:rsidRPr="007C2F28">
              <w:pict>
                <v:shape id="_x0000_i1078" type="#_x0000_t75" style="width:91.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05EE9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05EE9&quot;&gt;&lt;m:oMathPara&gt;&lt;m:oMath&gt;&lt;m:r&gt;&lt;w:rPr&gt;&lt;w:rFonts w:ascii=&quot;Cambria Math&quot;/&gt;&lt;wx:font wx:val=&quot;Cambria Math&quot;/&gt;&lt;w:i/&gt;&lt;w:sz w:val=&quot;22&quot;/&gt;&lt;w:sz-cs w:val=&quot;22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2&lt;/m:t&gt;&lt;/m:r&gt;&lt;/m:den&gt;&lt;/m:f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  : 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5" o:title="" chromakey="white"/>
                </v:shape>
              </w:pict>
            </w:r>
            <w:r w:rsidRPr="007C2F28">
              <w:rPr>
                <w:sz w:val="22"/>
                <w:szCs w:val="22"/>
              </w:rPr>
              <w:instrText xml:space="preserve"> </w:instrText>
            </w:r>
            <w:r w:rsidRPr="007C2F28">
              <w:rPr>
                <w:sz w:val="22"/>
                <w:szCs w:val="22"/>
              </w:rPr>
              <w:fldChar w:fldCharType="separate"/>
            </w:r>
            <w:r w:rsidRPr="007C2F28">
              <w:pict>
                <v:shape id="_x0000_i1079" type="#_x0000_t75" style="width:91.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05EE9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05EE9&quot;&gt;&lt;m:oMathPara&gt;&lt;m:oMath&gt;&lt;m:r&gt;&lt;w:rPr&gt;&lt;w:rFonts w:ascii=&quot;Cambria Math&quot;/&gt;&lt;wx:font wx:val=&quot;Cambria Math&quot;/&gt;&lt;w:i/&gt;&lt;w:sz w:val=&quot;22&quot;/&gt;&lt;w:sz-cs w:val=&quot;22&quot;/&gt;&lt;/w:rPr&gt;&lt;m:t&gt;  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2&lt;/m:t&gt;&lt;/m:r&gt;&lt;/m:den&gt;&lt;/m:f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  : 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5" o:title="" chromakey="white"/>
                </v:shape>
              </w:pict>
            </w:r>
            <w:r w:rsidRPr="007C2F28">
              <w:rPr>
                <w:sz w:val="22"/>
                <w:szCs w:val="22"/>
              </w:rPr>
              <w:fldChar w:fldCharType="end"/>
            </w:r>
            <w:r w:rsidRPr="007C2F28">
              <w:rPr>
                <w:sz w:val="22"/>
                <w:szCs w:val="22"/>
              </w:rPr>
              <w:t xml:space="preserve">                               B)     </w:t>
            </w:r>
          </w:p>
          <w:p w:rsidR="004F2846" w:rsidRPr="007C2F28" w:rsidRDefault="004F2846" w:rsidP="007C2F28">
            <w:pPr>
              <w:ind w:left="360"/>
              <w:rPr>
                <w:sz w:val="22"/>
                <w:szCs w:val="22"/>
              </w:rPr>
            </w:pPr>
          </w:p>
          <w:p w:rsidR="004F2846" w:rsidRPr="00B77CA1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   C )   </w:t>
            </w:r>
            <w:r w:rsidRPr="00B77CA1">
              <w:rPr>
                <w:sz w:val="22"/>
                <w:szCs w:val="22"/>
              </w:rPr>
              <w:t xml:space="preserve"> </w:t>
            </w:r>
            <w:r w:rsidRPr="007C2F28">
              <w:rPr>
                <w:sz w:val="22"/>
                <w:szCs w:val="22"/>
              </w:rPr>
              <w:t xml:space="preserve">                                 D)  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</w:rPr>
              <w:t xml:space="preserve">22)     </w:t>
            </w:r>
            <w:r w:rsidRPr="007C2F28">
              <w:rPr>
                <w:rFonts w:ascii="Times New Roman" w:hAnsi="Times New Roman" w:cs="Times New Roman"/>
                <w:bCs/>
              </w:rPr>
              <w:t xml:space="preserve">A kutusunda 18,  B kutusunda ise 24 bilye vardır. A kutusundaki bilyelerin   </w:t>
            </w:r>
            <w:r w:rsidRPr="007C2F28">
              <w:rPr>
                <w:rFonts w:ascii="Times New Roman" w:hAnsi="Times New Roman" w:cs="Times New Roman"/>
                <w:bCs/>
              </w:rPr>
              <w:fldChar w:fldCharType="begin"/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QUOTE </w:instrText>
            </w:r>
            <w:r w:rsidRPr="007C2F28">
              <w:pict>
                <v:shape id="_x0000_i1080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4C1A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64C1A&quot;&gt;&lt;m:oMathPara&gt;&lt;m:oMath&gt;&lt;m:f&gt;&lt;m:fPr&gt;&lt;m:ctrlPr&gt;&lt;w:rPr&gt;&lt;w:rFonts w:ascii=&quot;Cambria Math&quot;/&gt;&lt;wx:font wx:val=&quot;Cambria Math&quot;/&gt;&lt;w:b-cs/&gt;&lt;w:i/&gt;&lt;/w:rPr&gt;&lt;/m:ctrlPr&gt;&lt;/m:fPr&gt;&lt;m:num&gt;&lt;m:r&gt;&lt;w:rPr&gt;&lt;w:rFonts w:ascii=&quot;Cambria Math&quot;/&gt;&lt;wx:font wx:val=&quot;Cambria Math&quot;/&gt;&lt;w:i/&gt;&lt;/w:rPr&gt;&lt;m:t&gt;2&lt;/m:t&gt;&lt;/m:r&gt;&lt;/m:num&gt;&lt;m:den&gt;&lt;m:r&gt;&lt;w:rPr&gt;&lt;w:rFonts w:ascii=&quot;Cambria Math&quot;/&gt;&lt;wx:font wx:val=&quot;Cambria Math&quot;/&gt;&lt;w:i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</w:instrText>
            </w:r>
            <w:r w:rsidRPr="007C2F28">
              <w:rPr>
                <w:rFonts w:ascii="Times New Roman" w:hAnsi="Times New Roman" w:cs="Times New Roman"/>
                <w:bCs/>
              </w:rPr>
              <w:fldChar w:fldCharType="separate"/>
            </w:r>
            <w:r w:rsidRPr="007C2F28">
              <w:pict>
                <v:shape id="_x0000_i1081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4C1A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64C1A&quot;&gt;&lt;m:oMathPara&gt;&lt;m:oMath&gt;&lt;m:f&gt;&lt;m:fPr&gt;&lt;m:ctrlPr&gt;&lt;w:rPr&gt;&lt;w:rFonts w:ascii=&quot;Cambria Math&quot;/&gt;&lt;wx:font wx:val=&quot;Cambria Math&quot;/&gt;&lt;w:b-cs/&gt;&lt;w:i/&gt;&lt;/w:rPr&gt;&lt;/m:ctrlPr&gt;&lt;/m:fPr&gt;&lt;m:num&gt;&lt;m:r&gt;&lt;w:rPr&gt;&lt;w:rFonts w:ascii=&quot;Cambria Math&quot;/&gt;&lt;wx:font wx:val=&quot;Cambria Math&quot;/&gt;&lt;w:i/&gt;&lt;/w:rPr&gt;&lt;m:t&gt;2&lt;/m:t&gt;&lt;/m:r&gt;&lt;/m:num&gt;&lt;m:den&gt;&lt;m:r&gt;&lt;w:rPr&gt;&lt;w:rFonts w:ascii=&quot;Cambria Math&quot;/&gt;&lt;wx:font wx:val=&quot;Cambria Math&quot;/&gt;&lt;w:i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fldChar w:fldCharType="end"/>
            </w:r>
            <w:r w:rsidRPr="007C2F28">
              <w:rPr>
                <w:rFonts w:ascii="Times New Roman" w:hAnsi="Times New Roman" w:cs="Times New Roman"/>
                <w:bCs/>
              </w:rPr>
              <w:t xml:space="preserve"> </w:t>
            </w:r>
            <w:r w:rsidRPr="007C2F28">
              <w:rPr>
                <w:rFonts w:ascii="Times New Roman" w:hAnsi="Times New Roman" w:cs="Times New Roman"/>
                <w:bCs/>
              </w:rPr>
              <w:fldChar w:fldCharType="begin"/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QUOTE </w:instrText>
            </w:r>
            <w:r w:rsidRPr="007C2F28">
              <w:rPr>
                <w:rFonts w:ascii="Times New Roman" w:hAnsi="Times New Roman" w:cs="Times New Roman"/>
                <w:noProof/>
                <w:lang w:eastAsia="tr-TR"/>
              </w:rPr>
              <w:pict>
                <v:shape id="Resim 108" o:spid="_x0000_i1082" type="#_x0000_t75" style="width:9.75pt;height:27.75pt;visibility:visible">
                  <v:imagedata r:id="rId97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</w:instrText>
            </w:r>
            <w:r w:rsidRPr="007C2F28">
              <w:rPr>
                <w:rFonts w:ascii="Times New Roman" w:hAnsi="Times New Roman" w:cs="Times New Roman"/>
                <w:bCs/>
              </w:rPr>
              <w:fldChar w:fldCharType="end"/>
            </w:r>
            <w:r w:rsidRPr="007C2F28">
              <w:rPr>
                <w:rFonts w:ascii="Times New Roman" w:hAnsi="Times New Roman" w:cs="Times New Roman"/>
                <w:bCs/>
              </w:rPr>
              <w:t xml:space="preserve"> si ile B kutusundaki bilyelerin   </w:t>
            </w:r>
            <w:r w:rsidRPr="007C2F28">
              <w:rPr>
                <w:rFonts w:ascii="Times New Roman" w:hAnsi="Times New Roman" w:cs="Times New Roman"/>
                <w:bCs/>
              </w:rPr>
              <w:fldChar w:fldCharType="begin"/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QUOTE </w:instrText>
            </w:r>
            <w:r w:rsidRPr="007C2F28">
              <w:pict>
                <v:shape id="_x0000_i108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E76E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4E76EE&quot;&gt;&lt;m:oMathPara&gt;&lt;m:oMath&gt;&lt;m:f&gt;&lt;m:fPr&gt;&lt;m:ctrlPr&gt;&lt;w:rPr&gt;&lt;w:rFonts w:ascii=&quot;Cambria Math&quot;/&gt;&lt;wx:font wx:val=&quot;Cambria Math&quot;/&gt;&lt;w:b-cs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</w:instrText>
            </w:r>
            <w:r w:rsidRPr="007C2F28">
              <w:rPr>
                <w:rFonts w:ascii="Times New Roman" w:hAnsi="Times New Roman" w:cs="Times New Roman"/>
                <w:bCs/>
              </w:rPr>
              <w:fldChar w:fldCharType="separate"/>
            </w:r>
            <w:r w:rsidRPr="007C2F28">
              <w:pict>
                <v:shape id="_x0000_i108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E76E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4E76EE&quot;&gt;&lt;m:oMathPara&gt;&lt;m:oMath&gt;&lt;m:f&gt;&lt;m:fPr&gt;&lt;m:ctrlPr&gt;&lt;w:rPr&gt;&lt;w:rFonts w:ascii=&quot;Cambria Math&quot;/&gt;&lt;wx:font wx:val=&quot;Cambria Math&quot;/&gt;&lt;w:b-cs/&gt;&lt;w:i/&gt;&lt;/w:rPr&gt;&lt;/m:ctrlPr&gt;&lt;/m:fPr&gt;&lt;m:num&gt;&lt;m:r&gt;&lt;w:rPr&gt;&lt;w:rFonts w:ascii=&quot;Cambria Math&quot;/&gt;&lt;wx:font wx:val=&quot;Cambria Math&quot;/&gt;&lt;w:i/&gt;&lt;/w:rPr&gt;&lt;m:t&gt;5&lt;/m:t&gt;&lt;/m:r&gt;&lt;/m:num&gt;&lt;m:den&gt;&lt;m:r&gt;&lt;w:rPr&gt;&lt;w:rFonts w:ascii=&quot;Cambria Math&quot;/&gt;&lt;wx:font wx:val=&quot;Cambria Math&quot;/&gt;&lt;w:i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fldChar w:fldCharType="end"/>
            </w:r>
            <w:r w:rsidRPr="007C2F28">
              <w:rPr>
                <w:rFonts w:ascii="Times New Roman" w:hAnsi="Times New Roman" w:cs="Times New Roman"/>
                <w:bCs/>
              </w:rPr>
              <w:t xml:space="preserve">   </w:t>
            </w:r>
            <w:r w:rsidRPr="007C2F28">
              <w:rPr>
                <w:rFonts w:ascii="Times New Roman" w:hAnsi="Times New Roman" w:cs="Times New Roman"/>
                <w:bCs/>
              </w:rPr>
              <w:fldChar w:fldCharType="begin"/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QUOTE </w:instrText>
            </w:r>
            <w:r w:rsidRPr="007C2F28">
              <w:rPr>
                <w:rFonts w:ascii="Times New Roman" w:hAnsi="Times New Roman" w:cs="Times New Roman"/>
                <w:noProof/>
                <w:lang w:eastAsia="tr-TR"/>
              </w:rPr>
              <w:pict>
                <v:shape id="Resim 110" o:spid="_x0000_i1085" type="#_x0000_t75" style="width:9.75pt;height:28.5pt;visibility:visible">
                  <v:imagedata r:id="rId98" o:title="" chromakey="white"/>
                </v:shape>
              </w:pict>
            </w:r>
            <w:r w:rsidRPr="007C2F28">
              <w:rPr>
                <w:rFonts w:ascii="Times New Roman" w:hAnsi="Times New Roman" w:cs="Times New Roman"/>
                <w:bCs/>
              </w:rPr>
              <w:instrText xml:space="preserve"> </w:instrText>
            </w:r>
            <w:r w:rsidRPr="007C2F28">
              <w:rPr>
                <w:rFonts w:ascii="Times New Roman" w:hAnsi="Times New Roman" w:cs="Times New Roman"/>
                <w:bCs/>
              </w:rPr>
              <w:fldChar w:fldCharType="end"/>
            </w:r>
            <w:r w:rsidRPr="007C2F28">
              <w:rPr>
                <w:rFonts w:ascii="Times New Roman" w:hAnsi="Times New Roman" w:cs="Times New Roman"/>
                <w:bCs/>
              </w:rPr>
              <w:t xml:space="preserve">  sının toplamı kaçtır?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A) 34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     B)32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C)28   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D)26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44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27) Bir şişe süt dolu iken </w:t>
            </w:r>
            <w:smartTag w:uri="urn:schemas-microsoft-com:office:smarttags" w:element="metricconverter">
              <w:smartTagPr>
                <w:attr w:name="ProductID" w:val="720 gram"/>
              </w:smartTagPr>
              <w:r w:rsidRPr="007C2F28">
                <w:rPr>
                  <w:sz w:val="22"/>
                  <w:szCs w:val="22"/>
                </w:rPr>
                <w:t>720 gram</w:t>
              </w:r>
            </w:smartTag>
            <w:r w:rsidRPr="007C2F28">
              <w:rPr>
                <w:sz w:val="22"/>
                <w:szCs w:val="22"/>
              </w:rPr>
              <w:t xml:space="preserve"> geliyor. Sütün </w:t>
            </w:r>
            <w:r w:rsidRPr="007C2F28">
              <w:rPr>
                <w:sz w:val="22"/>
                <w:szCs w:val="22"/>
              </w:rPr>
              <w:fldChar w:fldCharType="begin"/>
            </w:r>
            <w:r w:rsidRPr="007C2F28">
              <w:rPr>
                <w:sz w:val="22"/>
                <w:szCs w:val="22"/>
              </w:rPr>
              <w:instrText xml:space="preserve"> QUOTE </w:instrText>
            </w:r>
            <w:r w:rsidRPr="007C2F28">
              <w:pict>
                <v:shape id="_x0000_i108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6C30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A06C30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sz w:val="22"/>
                <w:szCs w:val="22"/>
              </w:rPr>
              <w:instrText xml:space="preserve"> </w:instrText>
            </w:r>
            <w:r w:rsidRPr="007C2F28">
              <w:rPr>
                <w:sz w:val="22"/>
                <w:szCs w:val="22"/>
              </w:rPr>
              <w:fldChar w:fldCharType="separate"/>
            </w:r>
            <w:r w:rsidRPr="007C2F28">
              <w:pict>
                <v:shape id="_x0000_i108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6C30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A06C30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6" o:title="" chromakey="white"/>
                </v:shape>
              </w:pict>
            </w:r>
            <w:r w:rsidRPr="007C2F28">
              <w:rPr>
                <w:sz w:val="22"/>
                <w:szCs w:val="22"/>
              </w:rPr>
              <w:fldChar w:fldCharType="end"/>
            </w:r>
            <w:r w:rsidRPr="007C2F28">
              <w:rPr>
                <w:sz w:val="22"/>
                <w:szCs w:val="22"/>
              </w:rPr>
              <w:t xml:space="preserve"> ü kullanıldığında 520 geldiğine göre, boş şişenin kütlesi kaç gramdır?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tabs>
                <w:tab w:val="left" w:pos="2872"/>
                <w:tab w:val="left" w:pos="4192"/>
              </w:tabs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tabs>
                <w:tab w:val="left" w:pos="2872"/>
                <w:tab w:val="left" w:pos="4192"/>
              </w:tabs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tabs>
                <w:tab w:val="left" w:pos="2872"/>
                <w:tab w:val="left" w:pos="4192"/>
              </w:tabs>
              <w:rPr>
                <w:sz w:val="22"/>
                <w:szCs w:val="22"/>
              </w:rPr>
            </w:pPr>
          </w:p>
          <w:p w:rsidR="004F2846" w:rsidRPr="007C2F28" w:rsidRDefault="004F2846" w:rsidP="007C2F28">
            <w:pPr>
              <w:tabs>
                <w:tab w:val="left" w:pos="2872"/>
                <w:tab w:val="left" w:pos="4192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A)360           B)240          C)120        D) 100</w:t>
            </w:r>
          </w:p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rPr>
                <w:sz w:val="22"/>
                <w:szCs w:val="22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23)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pict>
                <v:shape id="_x0000_i1088" type="#_x0000_t75" style="width:174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5704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F05704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5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8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+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1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:[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7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2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.&lt;/m:t&gt;&lt;/m:r&gt;&lt;m:d&gt;&lt;m:d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/&gt;&lt;wx:font wx:val=&quot;Cambria Math&quot;/&gt;&lt;w:i/&gt;&lt;w:sz w:val=&quot;22&quot;/&gt;&lt;w:sz-cs w:val=&quot;22&quot;/&gt;&lt;/w:rPr&gt;&lt;m:t&gt;3&lt;/m:t&gt;&lt;/m:r&gt;&lt;m:r&gt;&lt;w:rPr&gt;&lt;w:rFonts w:ascii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4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5&lt;/m:t&gt;&lt;/m:r&gt;&lt;/m:den&gt;&lt;/m:f&gt;&lt;/m:e&gt;&lt;/m:d&gt;&lt;m:r&gt;&lt;w:rPr&gt;&lt;w:rFonts w:ascii=&quot;Cambria Math&quot;/&gt;&lt;wx:font wx:val=&quot;Cambria Math&quot;/&gt;&lt;w:i/&gt;&lt;w:sz w:val=&quot;22&quot;/&gt;&lt;w:sz-cs w:val=&quot;22&quot;/&gt;&lt;/w:rPr&gt;&lt;m:t&gt;:&lt;/m:t&gt;&lt;/m:r&gt;&lt;m:d&gt;&lt;m:d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dPr&gt;&lt;m:e&gt;&lt;m:r&gt;&lt;w:rPr&gt;&lt;w:rFonts w:ascii=&quot;Cambria Math&quot;/&gt;&lt;w:i/&gt;&lt;w:sz w:val=&quot;22&quot;/&gt;&lt;w:sz-cs w:val=&quot;22&quot;/&gt;&lt;/w:rPr&gt;&lt;m:t&gt;-&lt;/m:t&gt;&lt;/m:r&gt;&lt;m:r&gt;&lt;w:rPr&gt;&lt;w:rFonts w:ascii=&quot;Cambria Math&quot;/&gt;&lt;wx:font wx:val=&quot;Cambria Math&quot;/&gt;&lt;w:i/&gt;&lt;w:sz w:val=&quot;22&quot;/&gt;&lt;w:sz-cs w:val=&quot;22&quot;/&gt;&lt;/w:rPr&gt;&lt;m:t&gt;12&lt;/m:t&gt;&lt;/m:r&gt;&lt;/m:e&gt;&lt;/m:d&gt;&lt;m:r&gt;&lt;w:rPr&gt;&lt;w:rFonts w:ascii=&quot;Cambria Math&quot;/&gt;&lt;wx:font wx:val=&quot;Cambria Math&quot;/&gt;&lt;w:i/&gt;&lt;w:sz w:val=&quot;22&quot;/&gt;&lt;w:sz-cs w:val=&quot;22&quot;/&gt;&lt;/w:rPr&gt;&lt;m:t&gt;]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9" o:title="" chromakey="white"/>
                </v:shape>
              </w:pic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 xml:space="preserve">  Yukarıda verilen işlemde, ilk önce hangi işlem yapılmalıdır?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AE0525" w:rsidRDefault="004F2846" w:rsidP="00A42661">
            <w:pPr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r w:rsidRPr="007C2F28">
              <w:rPr>
                <w:sz w:val="22"/>
                <w:szCs w:val="22"/>
              </w:rPr>
              <w:t xml:space="preserve">        B) </w:t>
            </w:r>
            <w:r w:rsidRPr="007C2F28">
              <w:rPr>
                <w:sz w:val="22"/>
                <w:szCs w:val="22"/>
              </w:rPr>
              <w:fldChar w:fldCharType="begin"/>
            </w:r>
            <w:r w:rsidRPr="007C2F28">
              <w:rPr>
                <w:sz w:val="22"/>
                <w:szCs w:val="22"/>
              </w:rPr>
              <w:instrText xml:space="preserve"> QUOTE </w:instrText>
            </w:r>
            <w:r w:rsidRPr="007C2F28">
              <w:pict>
                <v:shape id="_x0000_i1089" type="#_x0000_t75" style="width:69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907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DB6907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7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2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0" o:title="" chromakey="white"/>
                </v:shape>
              </w:pict>
            </w:r>
            <w:r w:rsidRPr="007C2F28">
              <w:rPr>
                <w:sz w:val="22"/>
                <w:szCs w:val="22"/>
              </w:rPr>
              <w:instrText xml:space="preserve"> </w:instrText>
            </w:r>
            <w:r w:rsidRPr="007C2F28">
              <w:rPr>
                <w:sz w:val="22"/>
                <w:szCs w:val="22"/>
              </w:rPr>
              <w:fldChar w:fldCharType="separate"/>
            </w:r>
            <w:r w:rsidRPr="007C2F28">
              <w:pict>
                <v:shape id="_x0000_i1090" type="#_x0000_t75" style="width:69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907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DB6907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7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2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0" o:title="" chromakey="white"/>
                </v:shape>
              </w:pict>
            </w:r>
            <w:r w:rsidRPr="007C2F28">
              <w:rPr>
                <w:sz w:val="22"/>
                <w:szCs w:val="22"/>
              </w:rPr>
              <w:fldChar w:fldCharType="end"/>
            </w:r>
            <w:r w:rsidRPr="007C2F28">
              <w:rPr>
                <w:sz w:val="22"/>
                <w:szCs w:val="22"/>
              </w:rPr>
              <w:t xml:space="preserve">       C)</w:t>
            </w:r>
            <w:r w:rsidRPr="007C2F28">
              <w:rPr>
                <w:sz w:val="22"/>
                <w:szCs w:val="22"/>
              </w:rPr>
              <w:fldChar w:fldCharType="begin"/>
            </w:r>
            <w:r w:rsidRPr="007C2F28">
              <w:rPr>
                <w:sz w:val="22"/>
                <w:szCs w:val="22"/>
              </w:rPr>
              <w:instrText xml:space="preserve"> QUOTE </w:instrText>
            </w:r>
            <w:r w:rsidRPr="007C2F28">
              <w:pict>
                <v:shape id="_x0000_i1091" type="#_x0000_t75" style="width:17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77777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F77777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2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.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1" o:title="" chromakey="white"/>
                </v:shape>
              </w:pict>
            </w:r>
            <w:r w:rsidRPr="007C2F28">
              <w:rPr>
                <w:sz w:val="22"/>
                <w:szCs w:val="22"/>
              </w:rPr>
              <w:instrText xml:space="preserve"> </w:instrText>
            </w:r>
            <w:r w:rsidRPr="007C2F28">
              <w:rPr>
                <w:sz w:val="22"/>
                <w:szCs w:val="22"/>
              </w:rPr>
              <w:fldChar w:fldCharType="separate"/>
            </w:r>
            <w:r w:rsidRPr="007C2F28">
              <w:pict>
                <v:shape id="_x0000_i1092" type="#_x0000_t75" style="width:17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77777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F77777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/&gt;&lt;wx:font wx:val=&quot;Cambria Math&quot;/&gt;&lt;w:i/&gt;&lt;w:sz w:val=&quot;22&quot;/&gt;&lt;w:sz-cs w:val=&quot;22&quot;/&gt;&lt;/w:rPr&gt;&lt;m:t&gt;2&lt;/m:t&gt;&lt;/m:r&gt;&lt;/m:num&gt;&lt;m:den&gt;&lt;m:r&gt;&lt;w:rPr&gt;&lt;w:rFonts w:ascii=&quot;Cambria Math&quot;/&gt;&lt;wx:font wx:val=&quot;Cambria Math&quot;/&gt;&lt;w:i/&gt;&lt;w:sz w:val=&quot;22&quot;/&gt;&lt;w:sz-cs w:val=&quot;22&quot;/&gt;&lt;/w:rPr&gt;&lt;m:t&gt;4&lt;/m:t&gt;&lt;/m:r&gt;&lt;/m:den&gt;&lt;/m:f&gt;&lt;m:r&gt;&lt;w:rPr&gt;&lt;w:rFonts w:ascii=&quot;Cambria Math&quot;/&gt;&lt;wx:font wx:val=&quot;Cambria Math&quot;/&gt;&lt;w:i/&gt;&lt;w:sz w:val=&quot;22&quot;/&gt;&lt;w:sz-cs w:val=&quot;22&quot;/&gt;&lt;/w:rPr&gt;&lt;m:t&gt;.3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1" o:title="" chromakey="white"/>
                </v:shape>
              </w:pict>
            </w:r>
            <w:r w:rsidRPr="007C2F28">
              <w:rPr>
                <w:sz w:val="22"/>
                <w:szCs w:val="22"/>
              </w:rPr>
              <w:fldChar w:fldCharType="end"/>
            </w:r>
            <w:r w:rsidRPr="007C2F28">
              <w:rPr>
                <w:sz w:val="22"/>
                <w:szCs w:val="22"/>
              </w:rPr>
              <w:t xml:space="preserve">           D) 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  <w:vMerge w:val="restart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  <w:r w:rsidRPr="007C2F28">
              <w:rPr>
                <w:rFonts w:ascii="Times New Roman" w:hAnsi="Times New Roman" w:cs="Times New Roman"/>
              </w:rPr>
              <w:t>28)</w:t>
            </w:r>
            <w:r w:rsidRPr="007C2F28">
              <w:rPr>
                <w:rFonts w:ascii="Times New Roman" w:hAnsi="Times New Roman" w:cs="Times New Roman"/>
                <w:b/>
                <w:i/>
              </w:rPr>
              <w:t xml:space="preserve">   </w:t>
            </w:r>
            <w:r w:rsidRPr="007C2F28">
              <w:rPr>
                <w:rFonts w:ascii="Times New Roman" w:hAnsi="Times New Roman" w:cs="Times New Roman"/>
                <w:position w:val="-58"/>
              </w:rPr>
              <w:object w:dxaOrig="1920" w:dyaOrig="1280">
                <v:shape id="_x0000_i1093" type="#_x0000_t75" style="width:96pt;height:63pt" o:ole="">
                  <v:imagedata r:id="rId102" o:title=""/>
                </v:shape>
                <o:OLEObject Type="Embed" ProgID="Equation.3" ShapeID="_x0000_i1093" DrawAspect="Content" ObjectID="_1414763669" r:id="rId103"/>
              </w:object>
            </w:r>
            <w:r w:rsidRPr="007C2F28">
              <w:rPr>
                <w:rFonts w:ascii="Times New Roman" w:hAnsi="Times New Roman" w:cs="Times New Roman"/>
              </w:rPr>
              <w:t xml:space="preserve">   =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</w:tr>
      <w:tr w:rsidR="004F2846" w:rsidRPr="00D85C42" w:rsidTr="007C2F28">
        <w:trPr>
          <w:trHeight w:val="1193"/>
          <w:jc w:val="center"/>
        </w:trPr>
        <w:tc>
          <w:tcPr>
            <w:tcW w:w="4443" w:type="dxa"/>
            <w:vMerge w:val="restart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</w:rPr>
              <w:t xml:space="preserve">24)  </w:t>
            </w:r>
            <w:r w:rsidRPr="007C2F28">
              <w:rPr>
                <w:rFonts w:ascii="Times New Roman" w:hAnsi="Times New Roman" w:cs="Times New Roman"/>
                <w:bCs/>
              </w:rPr>
              <w:t xml:space="preserve">Ali, bir kitabı 3 günde bitirmiştir. 1.gün 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240" w:dyaOrig="620">
                <v:shape id="_x0000_i1094" type="#_x0000_t75" style="width:12pt;height:30.75pt" o:ole="">
                  <v:imagedata r:id="rId104" o:title=""/>
                </v:shape>
                <o:OLEObject Type="Embed" ProgID="Equation.3" ShapeID="_x0000_i1094" DrawAspect="Content" ObjectID="_1414763670" r:id="rId105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ini,   2.gün 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220" w:dyaOrig="620">
                <v:shape id="_x0000_i1095" type="#_x0000_t75" style="width:11.25pt;height:30.75pt" o:ole="">
                  <v:imagedata r:id="rId106" o:title=""/>
                </v:shape>
                <o:OLEObject Type="Embed" ProgID="Equation.3" ShapeID="_x0000_i1095" DrawAspect="Content" ObjectID="_1414763671" r:id="rId107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 ünü, 3. gün ise 16 sayfasını okuduğuna göre Ali’ nın okuduğu kitap kaç sayfadır?</w: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7C2F28">
            <w:pPr>
              <w:pStyle w:val="AralkYok1"/>
              <w:tabs>
                <w:tab w:val="left" w:pos="352"/>
              </w:tabs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7C2F28">
            <w:pPr>
              <w:pStyle w:val="AralkYok1"/>
              <w:tabs>
                <w:tab w:val="left" w:pos="352"/>
              </w:tabs>
              <w:rPr>
                <w:rFonts w:ascii="Times New Roman" w:hAnsi="Times New Roman" w:cs="Times New Roman"/>
                <w:bCs/>
              </w:rPr>
            </w:pPr>
          </w:p>
          <w:p w:rsidR="004F2846" w:rsidRPr="00FB0E2F" w:rsidRDefault="004F2846" w:rsidP="007C2F28">
            <w:pPr>
              <w:pStyle w:val="AralkYok1"/>
              <w:tabs>
                <w:tab w:val="left" w:pos="352"/>
              </w:tabs>
            </w:pPr>
            <w:r w:rsidRPr="007C2F28">
              <w:rPr>
                <w:rFonts w:ascii="Times New Roman" w:hAnsi="Times New Roman" w:cs="Times New Roman"/>
                <w:bCs/>
              </w:rPr>
              <w:t>A)20</w:t>
            </w:r>
            <w:r w:rsidRPr="007C2F28">
              <w:rPr>
                <w:rFonts w:ascii="Times New Roman" w:hAnsi="Times New Roman" w:cs="Times New Roman"/>
                <w:bCs/>
              </w:rPr>
              <w:tab/>
            </w:r>
            <w:r w:rsidRPr="007C2F28">
              <w:rPr>
                <w:rFonts w:ascii="Times New Roman" w:hAnsi="Times New Roman" w:cs="Times New Roman"/>
                <w:bCs/>
              </w:rPr>
              <w:tab/>
              <w:t>B)45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C)60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     D)75</w:t>
            </w:r>
          </w:p>
        </w:tc>
        <w:tc>
          <w:tcPr>
            <w:tcW w:w="4444" w:type="dxa"/>
            <w:vMerge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4F2846" w:rsidRPr="00D85C42" w:rsidTr="007C2F28">
        <w:trPr>
          <w:trHeight w:val="1192"/>
          <w:jc w:val="center"/>
        </w:trPr>
        <w:tc>
          <w:tcPr>
            <w:tcW w:w="4443" w:type="dxa"/>
            <w:vMerge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vMerge w:val="restart"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  <w:r w:rsidRPr="007C2F28">
              <w:rPr>
                <w:rFonts w:ascii="Times New Roman" w:hAnsi="Times New Roman"/>
              </w:rPr>
              <w:t>29)                2008-SBS</w:t>
            </w:r>
          </w:p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  <w:r w:rsidRPr="007C2F28">
              <w:rPr>
                <w:rFonts w:ascii="Times New Roman" w:hAnsi="Times New Roman"/>
                <w:noProof/>
                <w:lang w:eastAsia="tr-TR"/>
              </w:rPr>
              <w:pict>
                <v:shape id="Resim 128" o:spid="_x0000_i1096" type="#_x0000_t75" style="width:211.5pt;height:107.25pt;visibility:visible">
                  <v:imagedata r:id="rId108" o:title=""/>
                </v:shape>
              </w:pic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A704F">
            <w:pPr>
              <w:rPr>
                <w:sz w:val="20"/>
                <w:szCs w:val="20"/>
              </w:rPr>
            </w:pPr>
            <w:r>
              <w:t>25</w:t>
            </w:r>
            <w:r w:rsidRPr="007C2F28">
              <w:rPr>
                <w:sz w:val="22"/>
                <w:szCs w:val="22"/>
              </w:rPr>
              <w:t xml:space="preserve">) </w:t>
            </w:r>
            <w:r w:rsidRPr="007C2F28">
              <w:rPr>
                <w:sz w:val="20"/>
                <w:szCs w:val="20"/>
              </w:rPr>
              <w:t xml:space="preserve">Aşağıdaki işlemi </w:t>
            </w:r>
            <w:r w:rsidRPr="007C2F28">
              <w:rPr>
                <w:sz w:val="20"/>
                <w:szCs w:val="20"/>
                <w:u w:val="single"/>
              </w:rPr>
              <w:t>ÇARPMANIN DAĞILMA ÖZELLİĞİNİ</w:t>
            </w:r>
            <w:r w:rsidRPr="007C2F28">
              <w:rPr>
                <w:sz w:val="20"/>
                <w:szCs w:val="20"/>
              </w:rPr>
              <w:t xml:space="preserve"> uygulayarak yapınız.</w:t>
            </w:r>
          </w:p>
          <w:p w:rsidR="004F2846" w:rsidRDefault="004F2846" w:rsidP="00AA704F">
            <w:r w:rsidRPr="007C2F28">
              <w:pict>
                <v:shape id="_x0000_i1097" type="#_x0000_t75" style="width:126.75pt;height:35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2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C3C68&quot;/&gt;&lt;wsp:rsid wsp:val=&quot;0000381C&quot;/&gt;&lt;wsp:rsid wsp:val=&quot;0000754B&quot;/&gt;&lt;wsp:rsid wsp:val=&quot;000113BD&quot;/&gt;&lt;wsp:rsid wsp:val=&quot;00011C70&quot;/&gt;&lt;wsp:rsid wsp:val=&quot;00012EC5&quot;/&gt;&lt;wsp:rsid wsp:val=&quot;00013CCD&quot;/&gt;&lt;wsp:rsid wsp:val=&quot;000156FD&quot;/&gt;&lt;wsp:rsid wsp:val=&quot;00017A09&quot;/&gt;&lt;wsp:rsid wsp:val=&quot;000229EF&quot;/&gt;&lt;wsp:rsid wsp:val=&quot;00022FD7&quot;/&gt;&lt;wsp:rsid wsp:val=&quot;000237A8&quot;/&gt;&lt;wsp:rsid wsp:val=&quot;00025027&quot;/&gt;&lt;wsp:rsid wsp:val=&quot;00025564&quot;/&gt;&lt;wsp:rsid wsp:val=&quot;000313E0&quot;/&gt;&lt;wsp:rsid wsp:val=&quot;000349FE&quot;/&gt;&lt;wsp:rsid wsp:val=&quot;000373F6&quot;/&gt;&lt;wsp:rsid wsp:val=&quot;000379D5&quot;/&gt;&lt;wsp:rsid wsp:val=&quot;00040EEA&quot;/&gt;&lt;wsp:rsid wsp:val=&quot;0005435E&quot;/&gt;&lt;wsp:rsid wsp:val=&quot;00056ED5&quot;/&gt;&lt;wsp:rsid wsp:val=&quot;00066143&quot;/&gt;&lt;wsp:rsid wsp:val=&quot;0006657C&quot;/&gt;&lt;wsp:rsid wsp:val=&quot;000709A8&quot;/&gt;&lt;wsp:rsid wsp:val=&quot;00070C91&quot;/&gt;&lt;wsp:rsid wsp:val=&quot;000721B4&quot;/&gt;&lt;wsp:rsid wsp:val=&quot;00073FE0&quot;/&gt;&lt;wsp:rsid wsp:val=&quot;00075612&quot;/&gt;&lt;wsp:rsid wsp:val=&quot;00082F81&quot;/&gt;&lt;wsp:rsid wsp:val=&quot;00083027&quot;/&gt;&lt;wsp:rsid wsp:val=&quot;000846A5&quot;/&gt;&lt;wsp:rsid wsp:val=&quot;00086B6F&quot;/&gt;&lt;wsp:rsid wsp:val=&quot;000902BC&quot;/&gt;&lt;wsp:rsid wsp:val=&quot;0009259C&quot;/&gt;&lt;wsp:rsid wsp:val=&quot;0009400A&quot;/&gt;&lt;wsp:rsid wsp:val=&quot;000A01DC&quot;/&gt;&lt;wsp:rsid wsp:val=&quot;000A3976&quot;/&gt;&lt;wsp:rsid wsp:val=&quot;000A7F1F&quot;/&gt;&lt;wsp:rsid wsp:val=&quot;000B0039&quot;/&gt;&lt;wsp:rsid wsp:val=&quot;000B0D26&quot;/&gt;&lt;wsp:rsid wsp:val=&quot;000B3C2F&quot;/&gt;&lt;wsp:rsid wsp:val=&quot;000B6280&quot;/&gt;&lt;wsp:rsid wsp:val=&quot;000C31DD&quot;/&gt;&lt;wsp:rsid wsp:val=&quot;000C5E2A&quot;/&gt;&lt;wsp:rsid wsp:val=&quot;000D03CC&quot;/&gt;&lt;wsp:rsid wsp:val=&quot;000D0687&quot;/&gt;&lt;wsp:rsid wsp:val=&quot;000D15C6&quot;/&gt;&lt;wsp:rsid wsp:val=&quot;000D21DE&quot;/&gt;&lt;wsp:rsid wsp:val=&quot;000D277B&quot;/&gt;&lt;wsp:rsid wsp:val=&quot;000D3B85&quot;/&gt;&lt;wsp:rsid wsp:val=&quot;000D646E&quot;/&gt;&lt;wsp:rsid wsp:val=&quot;000D791F&quot;/&gt;&lt;wsp:rsid wsp:val=&quot;000D7EF1&quot;/&gt;&lt;wsp:rsid wsp:val=&quot;000E4F70&quot;/&gt;&lt;wsp:rsid wsp:val=&quot;000E661C&quot;/&gt;&lt;wsp:rsid wsp:val=&quot;000F0C25&quot;/&gt;&lt;wsp:rsid wsp:val=&quot;000F1855&quot;/&gt;&lt;wsp:rsid wsp:val=&quot;000F211B&quot;/&gt;&lt;wsp:rsid wsp:val=&quot;000F34A8&quot;/&gt;&lt;wsp:rsid wsp:val=&quot;000F3520&quot;/&gt;&lt;wsp:rsid wsp:val=&quot;000F6957&quot;/&gt;&lt;wsp:rsid wsp:val=&quot;000F6E73&quot;/&gt;&lt;wsp:rsid wsp:val=&quot;000F7F05&quot;/&gt;&lt;wsp:rsid wsp:val=&quot;0010000B&quot;/&gt;&lt;wsp:rsid wsp:val=&quot;00101A70&quot;/&gt;&lt;wsp:rsid wsp:val=&quot;00102D2A&quot;/&gt;&lt;wsp:rsid wsp:val=&quot;0010311C&quot;/&gt;&lt;wsp:rsid wsp:val=&quot;001039AD&quot;/&gt;&lt;wsp:rsid wsp:val=&quot;00103BC9&quot;/&gt;&lt;wsp:rsid wsp:val=&quot;00111581&quot;/&gt;&lt;wsp:rsid wsp:val=&quot;0011400A&quot;/&gt;&lt;wsp:rsid wsp:val=&quot;001176FD&quot;/&gt;&lt;wsp:rsid wsp:val=&quot;00120F26&quot;/&gt;&lt;wsp:rsid wsp:val=&quot;00123706&quot;/&gt;&lt;wsp:rsid wsp:val=&quot;00130B50&quot;/&gt;&lt;wsp:rsid wsp:val=&quot;00130D7E&quot;/&gt;&lt;wsp:rsid wsp:val=&quot;00137485&quot;/&gt;&lt;wsp:rsid wsp:val=&quot;0014002D&quot;/&gt;&lt;wsp:rsid wsp:val=&quot;0014041B&quot;/&gt;&lt;wsp:rsid wsp:val=&quot;001418CF&quot;/&gt;&lt;wsp:rsid wsp:val=&quot;00142115&quot;/&gt;&lt;wsp:rsid wsp:val=&quot;00142434&quot;/&gt;&lt;wsp:rsid wsp:val=&quot;0014472A&quot;/&gt;&lt;wsp:rsid wsp:val=&quot;00150426&quot;/&gt;&lt;wsp:rsid wsp:val=&quot;001517EE&quot;/&gt;&lt;wsp:rsid wsp:val=&quot;00151CCC&quot;/&gt;&lt;wsp:rsid wsp:val=&quot;001534C0&quot;/&gt;&lt;wsp:rsid wsp:val=&quot;001556BD&quot;/&gt;&lt;wsp:rsid wsp:val=&quot;00156FA9&quot;/&gt;&lt;wsp:rsid wsp:val=&quot;001571AA&quot;/&gt;&lt;wsp:rsid wsp:val=&quot;001609E1&quot;/&gt;&lt;wsp:rsid wsp:val=&quot;00162F5C&quot;/&gt;&lt;wsp:rsid wsp:val=&quot;00163441&quot;/&gt;&lt;wsp:rsid wsp:val=&quot;0016351E&quot;/&gt;&lt;wsp:rsid wsp:val=&quot;001647FE&quot;/&gt;&lt;wsp:rsid wsp:val=&quot;001653BE&quot;/&gt;&lt;wsp:rsid wsp:val=&quot;00167533&quot;/&gt;&lt;wsp:rsid wsp:val=&quot;0017449E&quot;/&gt;&lt;wsp:rsid wsp:val=&quot;0017575E&quot;/&gt;&lt;wsp:rsid wsp:val=&quot;0018014C&quot;/&gt;&lt;wsp:rsid wsp:val=&quot;00182267&quot;/&gt;&lt;wsp:rsid wsp:val=&quot;001825DB&quot;/&gt;&lt;wsp:rsid wsp:val=&quot;0018269B&quot;/&gt;&lt;wsp:rsid wsp:val=&quot;00183217&quot;/&gt;&lt;wsp:rsid wsp:val=&quot;00185DF3&quot;/&gt;&lt;wsp:rsid wsp:val=&quot;00190142&quot;/&gt;&lt;wsp:rsid wsp:val=&quot;00190E20&quot;/&gt;&lt;wsp:rsid wsp:val=&quot;0019143E&quot;/&gt;&lt;wsp:rsid wsp:val=&quot;0019655C&quot;/&gt;&lt;wsp:rsid wsp:val=&quot;00197F3B&quot;/&gt;&lt;wsp:rsid wsp:val=&quot;001A050A&quot;/&gt;&lt;wsp:rsid wsp:val=&quot;001A0EC2&quot;/&gt;&lt;wsp:rsid wsp:val=&quot;001A3484&quot;/&gt;&lt;wsp:rsid wsp:val=&quot;001B3660&quot;/&gt;&lt;wsp:rsid wsp:val=&quot;001C18D4&quot;/&gt;&lt;wsp:rsid wsp:val=&quot;001C2790&quot;/&gt;&lt;wsp:rsid wsp:val=&quot;001C2B58&quot;/&gt;&lt;wsp:rsid wsp:val=&quot;001C725F&quot;/&gt;&lt;wsp:rsid wsp:val=&quot;001D1C85&quot;/&gt;&lt;wsp:rsid wsp:val=&quot;001D2F00&quot;/&gt;&lt;wsp:rsid wsp:val=&quot;001D5B73&quot;/&gt;&lt;wsp:rsid wsp:val=&quot;001D6D3E&quot;/&gt;&lt;wsp:rsid wsp:val=&quot;001E0FBC&quot;/&gt;&lt;wsp:rsid wsp:val=&quot;001E52FA&quot;/&gt;&lt;wsp:rsid wsp:val=&quot;001E53F7&quot;/&gt;&lt;wsp:rsid wsp:val=&quot;001E7B40&quot;/&gt;&lt;wsp:rsid wsp:val=&quot;001F12C4&quot;/&gt;&lt;wsp:rsid wsp:val=&quot;001F5595&quot;/&gt;&lt;wsp:rsid wsp:val=&quot;001F6688&quot;/&gt;&lt;wsp:rsid wsp:val=&quot;00200317&quot;/&gt;&lt;wsp:rsid wsp:val=&quot;002004A9&quot;/&gt;&lt;wsp:rsid wsp:val=&quot;00201291&quot;/&gt;&lt;wsp:rsid wsp:val=&quot;002019DC&quot;/&gt;&lt;wsp:rsid wsp:val=&quot;00206FFF&quot;/&gt;&lt;wsp:rsid wsp:val=&quot;00214CD4&quot;/&gt;&lt;wsp:rsid wsp:val=&quot;0021646F&quot;/&gt;&lt;wsp:rsid wsp:val=&quot;00222CDD&quot;/&gt;&lt;wsp:rsid wsp:val=&quot;00227062&quot;/&gt;&lt;wsp:rsid wsp:val=&quot;002304F9&quot;/&gt;&lt;wsp:rsid wsp:val=&quot;00242D9B&quot;/&gt;&lt;wsp:rsid wsp:val=&quot;002560B7&quot;/&gt;&lt;wsp:rsid wsp:val=&quot;00266582&quot;/&gt;&lt;wsp:rsid wsp:val=&quot;00270F2C&quot;/&gt;&lt;wsp:rsid wsp:val=&quot;00271C6B&quot;/&gt;&lt;wsp:rsid wsp:val=&quot;0027568B&quot;/&gt;&lt;wsp:rsid wsp:val=&quot;00275F3D&quot;/&gt;&lt;wsp:rsid wsp:val=&quot;00276912&quot;/&gt;&lt;wsp:rsid wsp:val=&quot;002808E5&quot;/&gt;&lt;wsp:rsid wsp:val=&quot;002847FE&quot;/&gt;&lt;wsp:rsid wsp:val=&quot;00295487&quot;/&gt;&lt;wsp:rsid wsp:val=&quot;002A304F&quot;/&gt;&lt;wsp:rsid wsp:val=&quot;002A5527&quot;/&gt;&lt;wsp:rsid wsp:val=&quot;002B0D3E&quot;/&gt;&lt;wsp:rsid wsp:val=&quot;002B1544&quot;/&gt;&lt;wsp:rsid wsp:val=&quot;002B46C9&quot;/&gt;&lt;wsp:rsid wsp:val=&quot;002B4E43&quot;/&gt;&lt;wsp:rsid wsp:val=&quot;002B6B77&quot;/&gt;&lt;wsp:rsid wsp:val=&quot;002C03FB&quot;/&gt;&lt;wsp:rsid wsp:val=&quot;002C624E&quot;/&gt;&lt;wsp:rsid wsp:val=&quot;002C6EA3&quot;/&gt;&lt;wsp:rsid wsp:val=&quot;002C787C&quot;/&gt;&lt;wsp:rsid wsp:val=&quot;002C79FA&quot;/&gt;&lt;wsp:rsid wsp:val=&quot;002D2B42&quot;/&gt;&lt;wsp:rsid wsp:val=&quot;002D646D&quot;/&gt;&lt;wsp:rsid wsp:val=&quot;002D666E&quot;/&gt;&lt;wsp:rsid wsp:val=&quot;002D78F1&quot;/&gt;&lt;wsp:rsid wsp:val=&quot;002E26AB&quot;/&gt;&lt;wsp:rsid wsp:val=&quot;002E33A6&quot;/&gt;&lt;wsp:rsid wsp:val=&quot;002E6BBC&quot;/&gt;&lt;wsp:rsid wsp:val=&quot;002E7092&quot;/&gt;&lt;wsp:rsid wsp:val=&quot;002F04A8&quot;/&gt;&lt;wsp:rsid wsp:val=&quot;002F1E7E&quot;/&gt;&lt;wsp:rsid wsp:val=&quot;002F714D&quot;/&gt;&lt;wsp:rsid wsp:val=&quot;00300033&quot;/&gt;&lt;wsp:rsid wsp:val=&quot;003011BC&quot;/&gt;&lt;wsp:rsid wsp:val=&quot;00302890&quot;/&gt;&lt;wsp:rsid wsp:val=&quot;00304421&quot;/&gt;&lt;wsp:rsid wsp:val=&quot;003156FE&quot;/&gt;&lt;wsp:rsid wsp:val=&quot;003158C7&quot;/&gt;&lt;wsp:rsid wsp:val=&quot;0032031E&quot;/&gt;&lt;wsp:rsid wsp:val=&quot;00320492&quot;/&gt;&lt;wsp:rsid wsp:val=&quot;00320E4B&quot;/&gt;&lt;wsp:rsid wsp:val=&quot;00324EE8&quot;/&gt;&lt;wsp:rsid wsp:val=&quot;00325B22&quot;/&gt;&lt;wsp:rsid wsp:val=&quot;003326B4&quot;/&gt;&lt;wsp:rsid wsp:val=&quot;00337B3E&quot;/&gt;&lt;wsp:rsid wsp:val=&quot;003423CF&quot;/&gt;&lt;wsp:rsid wsp:val=&quot;00346924&quot;/&gt;&lt;wsp:rsid wsp:val=&quot;00350F3D&quot;/&gt;&lt;wsp:rsid wsp:val=&quot;003524DE&quot;/&gt;&lt;wsp:rsid wsp:val=&quot;00352893&quot;/&gt;&lt;wsp:rsid wsp:val=&quot;00354391&quot;/&gt;&lt;wsp:rsid wsp:val=&quot;003544F3&quot;/&gt;&lt;wsp:rsid wsp:val=&quot;00355179&quot;/&gt;&lt;wsp:rsid wsp:val=&quot;0036200E&quot;/&gt;&lt;wsp:rsid wsp:val=&quot;00363713&quot;/&gt;&lt;wsp:rsid wsp:val=&quot;00364A32&quot;/&gt;&lt;wsp:rsid wsp:val=&quot;0037365F&quot;/&gt;&lt;wsp:rsid wsp:val=&quot;0038275C&quot;/&gt;&lt;wsp:rsid wsp:val=&quot;003909DD&quot;/&gt;&lt;wsp:rsid wsp:val=&quot;00390A5E&quot;/&gt;&lt;wsp:rsid wsp:val=&quot;00391AFC&quot;/&gt;&lt;wsp:rsid wsp:val=&quot;00393B37&quot;/&gt;&lt;wsp:rsid wsp:val=&quot;003A189A&quot;/&gt;&lt;wsp:rsid wsp:val=&quot;003A44FB&quot;/&gt;&lt;wsp:rsid wsp:val=&quot;003A4919&quot;/&gt;&lt;wsp:rsid wsp:val=&quot;003B3888&quot;/&gt;&lt;wsp:rsid wsp:val=&quot;003B7C5A&quot;/&gt;&lt;wsp:rsid wsp:val=&quot;003C1982&quot;/&gt;&lt;wsp:rsid wsp:val=&quot;003C2BC7&quot;/&gt;&lt;wsp:rsid wsp:val=&quot;003C33B4&quot;/&gt;&lt;wsp:rsid wsp:val=&quot;003C3B3B&quot;/&gt;&lt;wsp:rsid wsp:val=&quot;003C5098&quot;/&gt;&lt;wsp:rsid wsp:val=&quot;003D1E91&quot;/&gt;&lt;wsp:rsid wsp:val=&quot;003E0B16&quot;/&gt;&lt;wsp:rsid wsp:val=&quot;003E1C9D&quot;/&gt;&lt;wsp:rsid wsp:val=&quot;003E6B6A&quot;/&gt;&lt;wsp:rsid wsp:val=&quot;003E6CFA&quot;/&gt;&lt;wsp:rsid wsp:val=&quot;003F1616&quot;/&gt;&lt;wsp:rsid wsp:val=&quot;003F28C1&quot;/&gt;&lt;wsp:rsid wsp:val=&quot;003F338C&quot;/&gt;&lt;wsp:rsid wsp:val=&quot;003F591D&quot;/&gt;&lt;wsp:rsid wsp:val=&quot;003F65E7&quot;/&gt;&lt;wsp:rsid wsp:val=&quot;004013B8&quot;/&gt;&lt;wsp:rsid wsp:val=&quot;00401E8C&quot;/&gt;&lt;wsp:rsid wsp:val=&quot;0040206F&quot;/&gt;&lt;wsp:rsid wsp:val=&quot;00404D3E&quot;/&gt;&lt;wsp:rsid wsp:val=&quot;00405B03&quot;/&gt;&lt;wsp:rsid wsp:val=&quot;004079A9&quot;/&gt;&lt;wsp:rsid wsp:val=&quot;00412F8C&quot;/&gt;&lt;wsp:rsid wsp:val=&quot;00417E14&quot;/&gt;&lt;wsp:rsid wsp:val=&quot;004204C8&quot;/&gt;&lt;wsp:rsid wsp:val=&quot;00424819&quot;/&gt;&lt;wsp:rsid wsp:val=&quot;00427267&quot;/&gt;&lt;wsp:rsid wsp:val=&quot;0042783D&quot;/&gt;&lt;wsp:rsid wsp:val=&quot;00430DC6&quot;/&gt;&lt;wsp:rsid wsp:val=&quot;00435D16&quot;/&gt;&lt;wsp:rsid wsp:val=&quot;00442E82&quot;/&gt;&lt;wsp:rsid wsp:val=&quot;00451580&quot;/&gt;&lt;wsp:rsid wsp:val=&quot;004548DB&quot;/&gt;&lt;wsp:rsid wsp:val=&quot;004568D5&quot;/&gt;&lt;wsp:rsid wsp:val=&quot;00457A35&quot;/&gt;&lt;wsp:rsid wsp:val=&quot;00461B3C&quot;/&gt;&lt;wsp:rsid wsp:val=&quot;00462057&quot;/&gt;&lt;wsp:rsid wsp:val=&quot;00462831&quot;/&gt;&lt;wsp:rsid wsp:val=&quot;004631EA&quot;/&gt;&lt;wsp:rsid wsp:val=&quot;00465AAC&quot;/&gt;&lt;wsp:rsid wsp:val=&quot;00472068&quot;/&gt;&lt;wsp:rsid wsp:val=&quot;00477451&quot;/&gt;&lt;wsp:rsid wsp:val=&quot;00480945&quot;/&gt;&lt;wsp:rsid wsp:val=&quot;004812AD&quot;/&gt;&lt;wsp:rsid wsp:val=&quot;00482049&quot;/&gt;&lt;wsp:rsid wsp:val=&quot;00487BE6&quot;/&gt;&lt;wsp:rsid wsp:val=&quot;00496612&quot;/&gt;&lt;wsp:rsid wsp:val=&quot;00497819&quot;/&gt;&lt;wsp:rsid wsp:val=&quot;004A014C&quot;/&gt;&lt;wsp:rsid wsp:val=&quot;004A5092&quot;/&gt;&lt;wsp:rsid wsp:val=&quot;004B0064&quot;/&gt;&lt;wsp:rsid wsp:val=&quot;004B0804&quot;/&gt;&lt;wsp:rsid wsp:val=&quot;004B1AC8&quot;/&gt;&lt;wsp:rsid wsp:val=&quot;004B4825&quot;/&gt;&lt;wsp:rsid wsp:val=&quot;004B679D&quot;/&gt;&lt;wsp:rsid wsp:val=&quot;004B7F8F&quot;/&gt;&lt;wsp:rsid wsp:val=&quot;004C1939&quot;/&gt;&lt;wsp:rsid wsp:val=&quot;004C31AA&quot;/&gt;&lt;wsp:rsid wsp:val=&quot;004C401B&quot;/&gt;&lt;wsp:rsid wsp:val=&quot;004C4479&quot;/&gt;&lt;wsp:rsid wsp:val=&quot;004C67C5&quot;/&gt;&lt;wsp:rsid wsp:val=&quot;004C77BD&quot;/&gt;&lt;wsp:rsid wsp:val=&quot;004D0386&quot;/&gt;&lt;wsp:rsid wsp:val=&quot;004D1244&quot;/&gt;&lt;wsp:rsid wsp:val=&quot;004D26E4&quot;/&gt;&lt;wsp:rsid wsp:val=&quot;004D3957&quot;/&gt;&lt;wsp:rsid wsp:val=&quot;004D3CA3&quot;/&gt;&lt;wsp:rsid wsp:val=&quot;004D4C73&quot;/&gt;&lt;wsp:rsid wsp:val=&quot;004D5FF2&quot;/&gt;&lt;wsp:rsid wsp:val=&quot;004D76CB&quot;/&gt;&lt;wsp:rsid wsp:val=&quot;004D7F8B&quot;/&gt;&lt;wsp:rsid wsp:val=&quot;004E68AE&quot;/&gt;&lt;wsp:rsid wsp:val=&quot;004F035D&quot;/&gt;&lt;wsp:rsid wsp:val=&quot;004F0733&quot;/&gt;&lt;wsp:rsid wsp:val=&quot;004F3B26&quot;/&gt;&lt;wsp:rsid wsp:val=&quot;004F66C1&quot;/&gt;&lt;wsp:rsid wsp:val=&quot;00500E24&quot;/&gt;&lt;wsp:rsid wsp:val=&quot;005025EF&quot;/&gt;&lt;wsp:rsid wsp:val=&quot;00503425&quot;/&gt;&lt;wsp:rsid wsp:val=&quot;00504D2B&quot;/&gt;&lt;wsp:rsid wsp:val=&quot;00507C1B&quot;/&gt;&lt;wsp:rsid wsp:val=&quot;0051073D&quot;/&gt;&lt;wsp:rsid wsp:val=&quot;00511EA7&quot;/&gt;&lt;wsp:rsid wsp:val=&quot;00516DB7&quot;/&gt;&lt;wsp:rsid wsp:val=&quot;00517EC5&quot;/&gt;&lt;wsp:rsid wsp:val=&quot;005357B4&quot;/&gt;&lt;wsp:rsid wsp:val=&quot;00536427&quot;/&gt;&lt;wsp:rsid wsp:val=&quot;00540E26&quot;/&gt;&lt;wsp:rsid wsp:val=&quot;00541A6C&quot;/&gt;&lt;wsp:rsid wsp:val=&quot;00541D10&quot;/&gt;&lt;wsp:rsid wsp:val=&quot;0054275F&quot;/&gt;&lt;wsp:rsid wsp:val=&quot;00552A88&quot;/&gt;&lt;wsp:rsid wsp:val=&quot;0055594E&quot;/&gt;&lt;wsp:rsid wsp:val=&quot;00555D6B&quot;/&gt;&lt;wsp:rsid wsp:val=&quot;00557906&quot;/&gt;&lt;wsp:rsid wsp:val=&quot;005607F8&quot;/&gt;&lt;wsp:rsid wsp:val=&quot;005620EA&quot;/&gt;&lt;wsp:rsid wsp:val=&quot;005624F7&quot;/&gt;&lt;wsp:rsid wsp:val=&quot;00563CAE&quot;/&gt;&lt;wsp:rsid wsp:val=&quot;00566489&quot;/&gt;&lt;wsp:rsid wsp:val=&quot;005678E3&quot;/&gt;&lt;wsp:rsid wsp:val=&quot;00572D16&quot;/&gt;&lt;wsp:rsid wsp:val=&quot;00575745&quot;/&gt;&lt;wsp:rsid wsp:val=&quot;00576B36&quot;/&gt;&lt;wsp:rsid wsp:val=&quot;00582241&quot;/&gt;&lt;wsp:rsid wsp:val=&quot;00582F1D&quot;/&gt;&lt;wsp:rsid wsp:val=&quot;0058425E&quot;/&gt;&lt;wsp:rsid wsp:val=&quot;00584F41&quot;/&gt;&lt;wsp:rsid wsp:val=&quot;00586046&quot;/&gt;&lt;wsp:rsid wsp:val=&quot;0058685D&quot;/&gt;&lt;wsp:rsid wsp:val=&quot;00594052&quot;/&gt;&lt;wsp:rsid wsp:val=&quot;00594512&quot;/&gt;&lt;wsp:rsid wsp:val=&quot;00595A14&quot;/&gt;&lt;wsp:rsid wsp:val=&quot;005A4120&quot;/&gt;&lt;wsp:rsid wsp:val=&quot;005A58C7&quot;/&gt;&lt;wsp:rsid wsp:val=&quot;005B54CE&quot;/&gt;&lt;wsp:rsid wsp:val=&quot;005C0518&quot;/&gt;&lt;wsp:rsid wsp:val=&quot;005C12DC&quot;/&gt;&lt;wsp:rsid wsp:val=&quot;005C3942&quot;/&gt;&lt;wsp:rsid wsp:val=&quot;005D0480&quot;/&gt;&lt;wsp:rsid wsp:val=&quot;005D0A8A&quot;/&gt;&lt;wsp:rsid wsp:val=&quot;005D23CE&quot;/&gt;&lt;wsp:rsid wsp:val=&quot;005D3B48&quot;/&gt;&lt;wsp:rsid wsp:val=&quot;005D46A7&quot;/&gt;&lt;wsp:rsid wsp:val=&quot;005D4A6F&quot;/&gt;&lt;wsp:rsid wsp:val=&quot;005D52A3&quot;/&gt;&lt;wsp:rsid wsp:val=&quot;005D679A&quot;/&gt;&lt;wsp:rsid wsp:val=&quot;005D73B5&quot;/&gt;&lt;wsp:rsid wsp:val=&quot;005E2A39&quot;/&gt;&lt;wsp:rsid wsp:val=&quot;005E2D01&quot;/&gt;&lt;wsp:rsid wsp:val=&quot;005E336E&quot;/&gt;&lt;wsp:rsid wsp:val=&quot;005F0F77&quot;/&gt;&lt;wsp:rsid wsp:val=&quot;005F39B1&quot;/&gt;&lt;wsp:rsid wsp:val=&quot;005F69A4&quot;/&gt;&lt;wsp:rsid wsp:val=&quot;00603195&quot;/&gt;&lt;wsp:rsid wsp:val=&quot;00603FEA&quot;/&gt;&lt;wsp:rsid wsp:val=&quot;0060714E&quot;/&gt;&lt;wsp:rsid wsp:val=&quot;00611447&quot;/&gt;&lt;wsp:rsid wsp:val=&quot;0061148D&quot;/&gt;&lt;wsp:rsid wsp:val=&quot;00625668&quot;/&gt;&lt;wsp:rsid wsp:val=&quot;00627F05&quot;/&gt;&lt;wsp:rsid wsp:val=&quot;00630C66&quot;/&gt;&lt;wsp:rsid wsp:val=&quot;00631299&quot;/&gt;&lt;wsp:rsid wsp:val=&quot;00640659&quot;/&gt;&lt;wsp:rsid wsp:val=&quot;006437B8&quot;/&gt;&lt;wsp:rsid wsp:val=&quot;00644643&quot;/&gt;&lt;wsp:rsid wsp:val=&quot;00644F16&quot;/&gt;&lt;wsp:rsid wsp:val=&quot;006512CE&quot;/&gt;&lt;wsp:rsid wsp:val=&quot;00652796&quot;/&gt;&lt;wsp:rsid wsp:val=&quot;00652EF3&quot;/&gt;&lt;wsp:rsid wsp:val=&quot;00654CCD&quot;/&gt;&lt;wsp:rsid wsp:val=&quot;00654E5C&quot;/&gt;&lt;wsp:rsid wsp:val=&quot;00660528&quot;/&gt;&lt;wsp:rsid wsp:val=&quot;00662481&quot;/&gt;&lt;wsp:rsid wsp:val=&quot;00666769&quot;/&gt;&lt;wsp:rsid wsp:val=&quot;00677D1B&quot;/&gt;&lt;wsp:rsid wsp:val=&quot;00683DF9&quot;/&gt;&lt;wsp:rsid wsp:val=&quot;006869C9&quot;/&gt;&lt;wsp:rsid wsp:val=&quot;0068733B&quot;/&gt;&lt;wsp:rsid wsp:val=&quot;006A0376&quot;/&gt;&lt;wsp:rsid wsp:val=&quot;006A1843&quot;/&gt;&lt;wsp:rsid wsp:val=&quot;006A4362&quot;/&gt;&lt;wsp:rsid wsp:val=&quot;006A5DE7&quot;/&gt;&lt;wsp:rsid wsp:val=&quot;006A79A7&quot;/&gt;&lt;wsp:rsid wsp:val=&quot;006B1105&quot;/&gt;&lt;wsp:rsid wsp:val=&quot;006B46BB&quot;/&gt;&lt;wsp:rsid wsp:val=&quot;006C2579&quot;/&gt;&lt;wsp:rsid wsp:val=&quot;006C3890&quot;/&gt;&lt;wsp:rsid wsp:val=&quot;006C3C68&quot;/&gt;&lt;wsp:rsid wsp:val=&quot;006C3D9F&quot;/&gt;&lt;wsp:rsid wsp:val=&quot;006D0C31&quot;/&gt;&lt;wsp:rsid wsp:val=&quot;006D107C&quot;/&gt;&lt;wsp:rsid wsp:val=&quot;006D1D40&quot;/&gt;&lt;wsp:rsid wsp:val=&quot;006E0D35&quot;/&gt;&lt;wsp:rsid wsp:val=&quot;006E2142&quot;/&gt;&lt;wsp:rsid wsp:val=&quot;006E3795&quot;/&gt;&lt;wsp:rsid wsp:val=&quot;006E3EF1&quot;/&gt;&lt;wsp:rsid wsp:val=&quot;006E5114&quot;/&gt;&lt;wsp:rsid wsp:val=&quot;006F3DE5&quot;/&gt;&lt;wsp:rsid wsp:val=&quot;007002EB&quot;/&gt;&lt;wsp:rsid wsp:val=&quot;00702689&quot;/&gt;&lt;wsp:rsid wsp:val=&quot;007057BF&quot;/&gt;&lt;wsp:rsid wsp:val=&quot;00711832&quot;/&gt;&lt;wsp:rsid wsp:val=&quot;00713E3C&quot;/&gt;&lt;wsp:rsid wsp:val=&quot;00714512&quot;/&gt;&lt;wsp:rsid wsp:val=&quot;00714878&quot;/&gt;&lt;wsp:rsid wsp:val=&quot;00716AD7&quot;/&gt;&lt;wsp:rsid wsp:val=&quot;0072203F&quot;/&gt;&lt;wsp:rsid wsp:val=&quot;0072397D&quot;/&gt;&lt;wsp:rsid wsp:val=&quot;00726B5C&quot;/&gt;&lt;wsp:rsid wsp:val=&quot;00733330&quot;/&gt;&lt;wsp:rsid wsp:val=&quot;00734473&quot;/&gt;&lt;wsp:rsid wsp:val=&quot;00734AED&quot;/&gt;&lt;wsp:rsid wsp:val=&quot;0073585A&quot;/&gt;&lt;wsp:rsid wsp:val=&quot;00741E5B&quot;/&gt;&lt;wsp:rsid wsp:val=&quot;00745691&quot;/&gt;&lt;wsp:rsid wsp:val=&quot;00746403&quot;/&gt;&lt;wsp:rsid wsp:val=&quot;00750388&quot;/&gt;&lt;wsp:rsid wsp:val=&quot;00762ABB&quot;/&gt;&lt;wsp:rsid wsp:val=&quot;00770669&quot;/&gt;&lt;wsp:rsid wsp:val=&quot;00774B7F&quot;/&gt;&lt;wsp:rsid wsp:val=&quot;007761B7&quot;/&gt;&lt;wsp:rsid wsp:val=&quot;00780714&quot;/&gt;&lt;wsp:rsid wsp:val=&quot;007812DB&quot;/&gt;&lt;wsp:rsid wsp:val=&quot;00781D98&quot;/&gt;&lt;wsp:rsid wsp:val=&quot;00784D00&quot;/&gt;&lt;wsp:rsid wsp:val=&quot;00791C73&quot;/&gt;&lt;wsp:rsid wsp:val=&quot;00791E4E&quot;/&gt;&lt;wsp:rsid wsp:val=&quot;00795EC6&quot;/&gt;&lt;wsp:rsid wsp:val=&quot;007A0012&quot;/&gt;&lt;wsp:rsid wsp:val=&quot;007A0131&quot;/&gt;&lt;wsp:rsid wsp:val=&quot;007A0C2D&quot;/&gt;&lt;wsp:rsid wsp:val=&quot;007B20A3&quot;/&gt;&lt;wsp:rsid wsp:val=&quot;007B458D&quot;/&gt;&lt;wsp:rsid wsp:val=&quot;007B56AE&quot;/&gt;&lt;wsp:rsid wsp:val=&quot;007B6FB9&quot;/&gt;&lt;wsp:rsid wsp:val=&quot;007C1AEA&quot;/&gt;&lt;wsp:rsid wsp:val=&quot;007C2F28&quot;/&gt;&lt;wsp:rsid wsp:val=&quot;007C38E1&quot;/&gt;&lt;wsp:rsid wsp:val=&quot;007C48ED&quot;/&gt;&lt;wsp:rsid wsp:val=&quot;007D611D&quot;/&gt;&lt;wsp:rsid wsp:val=&quot;007E0608&quot;/&gt;&lt;wsp:rsid wsp:val=&quot;007E0757&quot;/&gt;&lt;wsp:rsid wsp:val=&quot;007F0632&quot;/&gt;&lt;wsp:rsid wsp:val=&quot;007F0997&quot;/&gt;&lt;wsp:rsid wsp:val=&quot;007F491B&quot;/&gt;&lt;wsp:rsid wsp:val=&quot;007F73C4&quot;/&gt;&lt;wsp:rsid wsp:val=&quot;007F7ECF&quot;/&gt;&lt;wsp:rsid wsp:val=&quot;008008B8&quot;/&gt;&lt;wsp:rsid wsp:val=&quot;00800B23&quot;/&gt;&lt;wsp:rsid wsp:val=&quot;00802BA1&quot;/&gt;&lt;wsp:rsid wsp:val=&quot;0080397E&quot;/&gt;&lt;wsp:rsid wsp:val=&quot;00811C63&quot;/&gt;&lt;wsp:rsid wsp:val=&quot;008223BB&quot;/&gt;&lt;wsp:rsid wsp:val=&quot;00826D27&quot;/&gt;&lt;wsp:rsid wsp:val=&quot;00827C2C&quot;/&gt;&lt;wsp:rsid wsp:val=&quot;00833917&quot;/&gt;&lt;wsp:rsid wsp:val=&quot;00835751&quot;/&gt;&lt;wsp:rsid wsp:val=&quot;00836090&quot;/&gt;&lt;wsp:rsid wsp:val=&quot;00836A0B&quot;/&gt;&lt;wsp:rsid wsp:val=&quot;008373F7&quot;/&gt;&lt;wsp:rsid wsp:val=&quot;00846452&quot;/&gt;&lt;wsp:rsid wsp:val=&quot;00847D1B&quot;/&gt;&lt;wsp:rsid wsp:val=&quot;00847FC0&quot;/&gt;&lt;wsp:rsid wsp:val=&quot;00850220&quot;/&gt;&lt;wsp:rsid wsp:val=&quot;008504E0&quot;/&gt;&lt;wsp:rsid wsp:val=&quot;00852DF2&quot;/&gt;&lt;wsp:rsid wsp:val=&quot;00854DE7&quot;/&gt;&lt;wsp:rsid wsp:val=&quot;00855B36&quot;/&gt;&lt;wsp:rsid wsp:val=&quot;00857FFE&quot;/&gt;&lt;wsp:rsid wsp:val=&quot;0086130B&quot;/&gt;&lt;wsp:rsid wsp:val=&quot;0086217A&quot;/&gt;&lt;wsp:rsid wsp:val=&quot;0086377D&quot;/&gt;&lt;wsp:rsid wsp:val=&quot;008656AB&quot;/&gt;&lt;wsp:rsid wsp:val=&quot;0086591E&quot;/&gt;&lt;wsp:rsid wsp:val=&quot;00866257&quot;/&gt;&lt;wsp:rsid wsp:val=&quot;00867540&quot;/&gt;&lt;wsp:rsid wsp:val=&quot;00870E74&quot;/&gt;&lt;wsp:rsid wsp:val=&quot;00871BEB&quot;/&gt;&lt;wsp:rsid wsp:val=&quot;00872A20&quot;/&gt;&lt;wsp:rsid wsp:val=&quot;00877335&quot;/&gt;&lt;wsp:rsid wsp:val=&quot;00881624&quot;/&gt;&lt;wsp:rsid wsp:val=&quot;008819C0&quot;/&gt;&lt;wsp:rsid wsp:val=&quot;008857C7&quot;/&gt;&lt;wsp:rsid wsp:val=&quot;008911D8&quot;/&gt;&lt;wsp:rsid wsp:val=&quot;00893D7E&quot;/&gt;&lt;wsp:rsid wsp:val=&quot;00896917&quot;/&gt;&lt;wsp:rsid wsp:val=&quot;00897E0E&quot;/&gt;&lt;wsp:rsid wsp:val=&quot;008A051E&quot;/&gt;&lt;wsp:rsid wsp:val=&quot;008A4E44&quot;/&gt;&lt;wsp:rsid wsp:val=&quot;008A6F0E&quot;/&gt;&lt;wsp:rsid wsp:val=&quot;008C0216&quot;/&gt;&lt;wsp:rsid wsp:val=&quot;008C0996&quot;/&gt;&lt;wsp:rsid wsp:val=&quot;008C22D9&quot;/&gt;&lt;wsp:rsid wsp:val=&quot;008C2E9C&quot;/&gt;&lt;wsp:rsid wsp:val=&quot;008C6B3E&quot;/&gt;&lt;wsp:rsid wsp:val=&quot;008C75A7&quot;/&gt;&lt;wsp:rsid wsp:val=&quot;008D7406&quot;/&gt;&lt;wsp:rsid wsp:val=&quot;008E19C3&quot;/&gt;&lt;wsp:rsid wsp:val=&quot;008E1B39&quot;/&gt;&lt;wsp:rsid wsp:val=&quot;008E1DC5&quot;/&gt;&lt;wsp:rsid wsp:val=&quot;008E3352&quot;/&gt;&lt;wsp:rsid wsp:val=&quot;008E512C&quot;/&gt;&lt;wsp:rsid wsp:val=&quot;008F480F&quot;/&gt;&lt;wsp:rsid wsp:val=&quot;009018D3&quot;/&gt;&lt;wsp:rsid wsp:val=&quot;0090373F&quot;/&gt;&lt;wsp:rsid wsp:val=&quot;009061B0&quot;/&gt;&lt;wsp:rsid wsp:val=&quot;00913A51&quot;/&gt;&lt;wsp:rsid wsp:val=&quot;00914D69&quot;/&gt;&lt;wsp:rsid wsp:val=&quot;00915250&quot;/&gt;&lt;wsp:rsid wsp:val=&quot;00917867&quot;/&gt;&lt;wsp:rsid wsp:val=&quot;00920DF1&quot;/&gt;&lt;wsp:rsid wsp:val=&quot;009212F1&quot;/&gt;&lt;wsp:rsid wsp:val=&quot;009224D2&quot;/&gt;&lt;wsp:rsid wsp:val=&quot;00923BB8&quot;/&gt;&lt;wsp:rsid wsp:val=&quot;00924888&quot;/&gt;&lt;wsp:rsid wsp:val=&quot;0093029A&quot;/&gt;&lt;wsp:rsid wsp:val=&quot;00935B05&quot;/&gt;&lt;wsp:rsid wsp:val=&quot;009404C6&quot;/&gt;&lt;wsp:rsid wsp:val=&quot;00943139&quot;/&gt;&lt;wsp:rsid wsp:val=&quot;00944E12&quot;/&gt;&lt;wsp:rsid wsp:val=&quot;00945C6D&quot;/&gt;&lt;wsp:rsid wsp:val=&quot;0094732F&quot;/&gt;&lt;wsp:rsid wsp:val=&quot;00950284&quot;/&gt;&lt;wsp:rsid wsp:val=&quot;00954065&quot;/&gt;&lt;wsp:rsid wsp:val=&quot;00961C7C&quot;/&gt;&lt;wsp:rsid wsp:val=&quot;00967C35&quot;/&gt;&lt;wsp:rsid wsp:val=&quot;00976CC5&quot;/&gt;&lt;wsp:rsid wsp:val=&quot;0098088E&quot;/&gt;&lt;wsp:rsid wsp:val=&quot;00981992&quot;/&gt;&lt;wsp:rsid wsp:val=&quot;0098302F&quot;/&gt;&lt;wsp:rsid wsp:val=&quot;009832D7&quot;/&gt;&lt;wsp:rsid wsp:val=&quot;00984DF6&quot;/&gt;&lt;wsp:rsid wsp:val=&quot;00985CEB&quot;/&gt;&lt;wsp:rsid wsp:val=&quot;00990B25&quot;/&gt;&lt;wsp:rsid wsp:val=&quot;00991579&quot;/&gt;&lt;wsp:rsid wsp:val=&quot;00994241&quot;/&gt;&lt;wsp:rsid wsp:val=&quot;00996308&quot;/&gt;&lt;wsp:rsid wsp:val=&quot;009A02EA&quot;/&gt;&lt;wsp:rsid wsp:val=&quot;009A7542&quot;/&gt;&lt;wsp:rsid wsp:val=&quot;009B0880&quot;/&gt;&lt;wsp:rsid wsp:val=&quot;009B32E0&quot;/&gt;&lt;wsp:rsid wsp:val=&quot;009B4201&quot;/&gt;&lt;wsp:rsid wsp:val=&quot;009B5CA0&quot;/&gt;&lt;wsp:rsid wsp:val=&quot;009C14BB&quot;/&gt;&lt;wsp:rsid wsp:val=&quot;009C48E3&quot;/&gt;&lt;wsp:rsid wsp:val=&quot;009C5F5C&quot;/&gt;&lt;wsp:rsid wsp:val=&quot;009C7973&quot;/&gt;&lt;wsp:rsid wsp:val=&quot;009C7B62&quot;/&gt;&lt;wsp:rsid wsp:val=&quot;009D0837&quot;/&gt;&lt;wsp:rsid wsp:val=&quot;009D27FB&quot;/&gt;&lt;wsp:rsid wsp:val=&quot;009D45E7&quot;/&gt;&lt;wsp:rsid wsp:val=&quot;009D5CF1&quot;/&gt;&lt;wsp:rsid wsp:val=&quot;009E07B9&quot;/&gt;&lt;wsp:rsid wsp:val=&quot;009E1502&quot;/&gt;&lt;wsp:rsid wsp:val=&quot;009E4B3A&quot;/&gt;&lt;wsp:rsid wsp:val=&quot;009E50B0&quot;/&gt;&lt;wsp:rsid wsp:val=&quot;009E5388&quot;/&gt;&lt;wsp:rsid wsp:val=&quot;009E70AC&quot;/&gt;&lt;wsp:rsid wsp:val=&quot;009F0C4A&quot;/&gt;&lt;wsp:rsid wsp:val=&quot;009F249A&quot;/&gt;&lt;wsp:rsid wsp:val=&quot;009F2977&quot;/&gt;&lt;wsp:rsid wsp:val=&quot;009F2FBD&quot;/&gt;&lt;wsp:rsid wsp:val=&quot;009F4147&quot;/&gt;&lt;wsp:rsid wsp:val=&quot;009F58BF&quot;/&gt;&lt;wsp:rsid wsp:val=&quot;009F7538&quot;/&gt;&lt;wsp:rsid wsp:val=&quot;00A00FE3&quot;/&gt;&lt;wsp:rsid wsp:val=&quot;00A02016&quot;/&gt;&lt;wsp:rsid wsp:val=&quot;00A03C68&quot;/&gt;&lt;wsp:rsid wsp:val=&quot;00A07F5A&quot;/&gt;&lt;wsp:rsid wsp:val=&quot;00A109A0&quot;/&gt;&lt;wsp:rsid wsp:val=&quot;00A13495&quot;/&gt;&lt;wsp:rsid wsp:val=&quot;00A13C0C&quot;/&gt;&lt;wsp:rsid wsp:val=&quot;00A14554&quot;/&gt;&lt;wsp:rsid wsp:val=&quot;00A1753A&quot;/&gt;&lt;wsp:rsid wsp:val=&quot;00A177F4&quot;/&gt;&lt;wsp:rsid wsp:val=&quot;00A17D3A&quot;/&gt;&lt;wsp:rsid wsp:val=&quot;00A17D74&quot;/&gt;&lt;wsp:rsid wsp:val=&quot;00A20671&quot;/&gt;&lt;wsp:rsid wsp:val=&quot;00A214B7&quot;/&gt;&lt;wsp:rsid wsp:val=&quot;00A21D14&quot;/&gt;&lt;wsp:rsid wsp:val=&quot;00A22D79&quot;/&gt;&lt;wsp:rsid wsp:val=&quot;00A233BA&quot;/&gt;&lt;wsp:rsid wsp:val=&quot;00A2521B&quot;/&gt;&lt;wsp:rsid wsp:val=&quot;00A2608F&quot;/&gt;&lt;wsp:rsid wsp:val=&quot;00A26E3E&quot;/&gt;&lt;wsp:rsid wsp:val=&quot;00A42661&quot;/&gt;&lt;wsp:rsid wsp:val=&quot;00A44DCE&quot;/&gt;&lt;wsp:rsid wsp:val=&quot;00A45448&quot;/&gt;&lt;wsp:rsid wsp:val=&quot;00A51EC1&quot;/&gt;&lt;wsp:rsid wsp:val=&quot;00A52466&quot;/&gt;&lt;wsp:rsid wsp:val=&quot;00A53E6B&quot;/&gt;&lt;wsp:rsid wsp:val=&quot;00A54C5E&quot;/&gt;&lt;wsp:rsid wsp:val=&quot;00A60FB4&quot;/&gt;&lt;wsp:rsid wsp:val=&quot;00A624AF&quot;/&gt;&lt;wsp:rsid wsp:val=&quot;00A64FA4&quot;/&gt;&lt;wsp:rsid wsp:val=&quot;00A65598&quot;/&gt;&lt;wsp:rsid wsp:val=&quot;00A76BAB&quot;/&gt;&lt;wsp:rsid wsp:val=&quot;00A76C60&quot;/&gt;&lt;wsp:rsid wsp:val=&quot;00A82B1E&quot;/&gt;&lt;wsp:rsid wsp:val=&quot;00A85966&quot;/&gt;&lt;wsp:rsid wsp:val=&quot;00A85D40&quot;/&gt;&lt;wsp:rsid wsp:val=&quot;00A926D3&quot;/&gt;&lt;wsp:rsid wsp:val=&quot;00A92877&quot;/&gt;&lt;wsp:rsid wsp:val=&quot;00A957BB&quot;/&gt;&lt;wsp:rsid wsp:val=&quot;00A97FFA&quot;/&gt;&lt;wsp:rsid wsp:val=&quot;00AA1B5B&quot;/&gt;&lt;wsp:rsid wsp:val=&quot;00AA3F24&quot;/&gt;&lt;wsp:rsid wsp:val=&quot;00AA6EE4&quot;/&gt;&lt;wsp:rsid wsp:val=&quot;00AA704F&quot;/&gt;&lt;wsp:rsid wsp:val=&quot;00AB0A8E&quot;/&gt;&lt;wsp:rsid wsp:val=&quot;00AB14A3&quot;/&gt;&lt;wsp:rsid wsp:val=&quot;00AB2602&quot;/&gt;&lt;wsp:rsid wsp:val=&quot;00AB34D1&quot;/&gt;&lt;wsp:rsid wsp:val=&quot;00AB6ADB&quot;/&gt;&lt;wsp:rsid wsp:val=&quot;00AC40E0&quot;/&gt;&lt;wsp:rsid wsp:val=&quot;00AC7F88&quot;/&gt;&lt;wsp:rsid wsp:val=&quot;00AD354F&quot;/&gt;&lt;wsp:rsid wsp:val=&quot;00AE0525&quot;/&gt;&lt;wsp:rsid wsp:val=&quot;00AE31A3&quot;/&gt;&lt;wsp:rsid wsp:val=&quot;00AF0FAA&quot;/&gt;&lt;wsp:rsid wsp:val=&quot;00AF3C8D&quot;/&gt;&lt;wsp:rsid wsp:val=&quot;00B01C34&quot;/&gt;&lt;wsp:rsid wsp:val=&quot;00B073CA&quot;/&gt;&lt;wsp:rsid wsp:val=&quot;00B1066D&quot;/&gt;&lt;wsp:rsid wsp:val=&quot;00B109D6&quot;/&gt;&lt;wsp:rsid wsp:val=&quot;00B16C9E&quot;/&gt;&lt;wsp:rsid wsp:val=&quot;00B2173D&quot;/&gt;&lt;wsp:rsid wsp:val=&quot;00B24008&quot;/&gt;&lt;wsp:rsid wsp:val=&quot;00B25B54&quot;/&gt;&lt;wsp:rsid wsp:val=&quot;00B261B7&quot;/&gt;&lt;wsp:rsid wsp:val=&quot;00B274FD&quot;/&gt;&lt;wsp:rsid wsp:val=&quot;00B31A03&quot;/&gt;&lt;wsp:rsid wsp:val=&quot;00B3719C&quot;/&gt;&lt;wsp:rsid wsp:val=&quot;00B43002&quot;/&gt;&lt;wsp:rsid wsp:val=&quot;00B432F2&quot;/&gt;&lt;wsp:rsid wsp:val=&quot;00B46BBD&quot;/&gt;&lt;wsp:rsid wsp:val=&quot;00B5287C&quot;/&gt;&lt;wsp:rsid wsp:val=&quot;00B563AA&quot;/&gt;&lt;wsp:rsid wsp:val=&quot;00B56536&quot;/&gt;&lt;wsp:rsid wsp:val=&quot;00B65F03&quot;/&gt;&lt;wsp:rsid wsp:val=&quot;00B66577&quot;/&gt;&lt;wsp:rsid wsp:val=&quot;00B672CD&quot;/&gt;&lt;wsp:rsid wsp:val=&quot;00B70A1B&quot;/&gt;&lt;wsp:rsid wsp:val=&quot;00B736CC&quot;/&gt;&lt;wsp:rsid wsp:val=&quot;00B76B30&quot;/&gt;&lt;wsp:rsid wsp:val=&quot;00B77CA1&quot;/&gt;&lt;wsp:rsid wsp:val=&quot;00B80F11&quot;/&gt;&lt;wsp:rsid wsp:val=&quot;00B8456B&quot;/&gt;&lt;wsp:rsid wsp:val=&quot;00B84630&quot;/&gt;&lt;wsp:rsid wsp:val=&quot;00B84ACD&quot;/&gt;&lt;wsp:rsid wsp:val=&quot;00B852FD&quot;/&gt;&lt;wsp:rsid wsp:val=&quot;00B8607A&quot;/&gt;&lt;wsp:rsid wsp:val=&quot;00B86ACE&quot;/&gt;&lt;wsp:rsid wsp:val=&quot;00B94851&quot;/&gt;&lt;wsp:rsid wsp:val=&quot;00B9682D&quot;/&gt;&lt;wsp:rsid wsp:val=&quot;00B96E1F&quot;/&gt;&lt;wsp:rsid wsp:val=&quot;00BA37C4&quot;/&gt;&lt;wsp:rsid wsp:val=&quot;00BA3CDE&quot;/&gt;&lt;wsp:rsid wsp:val=&quot;00BA7D70&quot;/&gt;&lt;wsp:rsid wsp:val=&quot;00BB6F65&quot;/&gt;&lt;wsp:rsid wsp:val=&quot;00BC22F6&quot;/&gt;&lt;wsp:rsid wsp:val=&quot;00BC28EA&quot;/&gt;&lt;wsp:rsid wsp:val=&quot;00BC3916&quot;/&gt;&lt;wsp:rsid wsp:val=&quot;00BC3E15&quot;/&gt;&lt;wsp:rsid wsp:val=&quot;00BC6138&quot;/&gt;&lt;wsp:rsid wsp:val=&quot;00BC61E1&quot;/&gt;&lt;wsp:rsid wsp:val=&quot;00BD37A3&quot;/&gt;&lt;wsp:rsid wsp:val=&quot;00BE01FB&quot;/&gt;&lt;wsp:rsid wsp:val=&quot;00BE1C35&quot;/&gt;&lt;wsp:rsid wsp:val=&quot;00BE24E8&quot;/&gt;&lt;wsp:rsid wsp:val=&quot;00BE3D0E&quot;/&gt;&lt;wsp:rsid wsp:val=&quot;00BE7E59&quot;/&gt;&lt;wsp:rsid wsp:val=&quot;00BF161C&quot;/&gt;&lt;wsp:rsid wsp:val=&quot;00BF1CCC&quot;/&gt;&lt;wsp:rsid wsp:val=&quot;00BF3191&quot;/&gt;&lt;wsp:rsid wsp:val=&quot;00C021DD&quot;/&gt;&lt;wsp:rsid wsp:val=&quot;00C025A3&quot;/&gt;&lt;wsp:rsid wsp:val=&quot;00C1121A&quot;/&gt;&lt;wsp:rsid wsp:val=&quot;00C119B9&quot;/&gt;&lt;wsp:rsid wsp:val=&quot;00C13B51&quot;/&gt;&lt;wsp:rsid wsp:val=&quot;00C21581&quot;/&gt;&lt;wsp:rsid wsp:val=&quot;00C234F2&quot;/&gt;&lt;wsp:rsid wsp:val=&quot;00C24833&quot;/&gt;&lt;wsp:rsid wsp:val=&quot;00C318C9&quot;/&gt;&lt;wsp:rsid wsp:val=&quot;00C33838&quot;/&gt;&lt;wsp:rsid wsp:val=&quot;00C364E4&quot;/&gt;&lt;wsp:rsid wsp:val=&quot;00C367D0&quot;/&gt;&lt;wsp:rsid wsp:val=&quot;00C401D1&quot;/&gt;&lt;wsp:rsid wsp:val=&quot;00C40EF5&quot;/&gt;&lt;wsp:rsid wsp:val=&quot;00C4459A&quot;/&gt;&lt;wsp:rsid wsp:val=&quot;00C532C0&quot;/&gt;&lt;wsp:rsid wsp:val=&quot;00C60B09&quot;/&gt;&lt;wsp:rsid wsp:val=&quot;00C6273B&quot;/&gt;&lt;wsp:rsid wsp:val=&quot;00C66D00&quot;/&gt;&lt;wsp:rsid wsp:val=&quot;00C67825&quot;/&gt;&lt;wsp:rsid wsp:val=&quot;00C71198&quot;/&gt;&lt;wsp:rsid wsp:val=&quot;00C71B31&quot;/&gt;&lt;wsp:rsid wsp:val=&quot;00C73F2C&quot;/&gt;&lt;wsp:rsid wsp:val=&quot;00C7565C&quot;/&gt;&lt;wsp:rsid wsp:val=&quot;00C84207&quot;/&gt;&lt;wsp:rsid wsp:val=&quot;00C85327&quot;/&gt;&lt;wsp:rsid wsp:val=&quot;00C90DED&quot;/&gt;&lt;wsp:rsid wsp:val=&quot;00C9203E&quot;/&gt;&lt;wsp:rsid wsp:val=&quot;00CA3982&quot;/&gt;&lt;wsp:rsid wsp:val=&quot;00CA5EEC&quot;/&gt;&lt;wsp:rsid wsp:val=&quot;00CA6701&quot;/&gt;&lt;wsp:rsid wsp:val=&quot;00CA7AF3&quot;/&gt;&lt;wsp:rsid wsp:val=&quot;00CB047A&quot;/&gt;&lt;wsp:rsid wsp:val=&quot;00CB2C39&quot;/&gt;&lt;wsp:rsid wsp:val=&quot;00CB4101&quot;/&gt;&lt;wsp:rsid wsp:val=&quot;00CB7BD2&quot;/&gt;&lt;wsp:rsid wsp:val=&quot;00CD07FB&quot;/&gt;&lt;wsp:rsid wsp:val=&quot;00CE0483&quot;/&gt;&lt;wsp:rsid wsp:val=&quot;00CE2227&quot;/&gt;&lt;wsp:rsid wsp:val=&quot;00CE3093&quot;/&gt;&lt;wsp:rsid wsp:val=&quot;00CE3E43&quot;/&gt;&lt;wsp:rsid wsp:val=&quot;00CE7D01&quot;/&gt;&lt;wsp:rsid wsp:val=&quot;00CF2926&quot;/&gt;&lt;wsp:rsid wsp:val=&quot;00CF55DA&quot;/&gt;&lt;wsp:rsid wsp:val=&quot;00CF6103&quot;/&gt;&lt;wsp:rsid wsp:val=&quot;00CF63CF&quot;/&gt;&lt;wsp:rsid wsp:val=&quot;00CF696C&quot;/&gt;&lt;wsp:rsid wsp:val=&quot;00CF7D3A&quot;/&gt;&lt;wsp:rsid wsp:val=&quot;00D0130F&quot;/&gt;&lt;wsp:rsid wsp:val=&quot;00D03172&quot;/&gt;&lt;wsp:rsid wsp:val=&quot;00D063FB&quot;/&gt;&lt;wsp:rsid wsp:val=&quot;00D07467&quot;/&gt;&lt;wsp:rsid wsp:val=&quot;00D07F0D&quot;/&gt;&lt;wsp:rsid wsp:val=&quot;00D108C8&quot;/&gt;&lt;wsp:rsid wsp:val=&quot;00D11795&quot;/&gt;&lt;wsp:rsid wsp:val=&quot;00D12495&quot;/&gt;&lt;wsp:rsid wsp:val=&quot;00D15880&quot;/&gt;&lt;wsp:rsid wsp:val=&quot;00D15AC5&quot;/&gt;&lt;wsp:rsid wsp:val=&quot;00D2068A&quot;/&gt;&lt;wsp:rsid wsp:val=&quot;00D217F0&quot;/&gt;&lt;wsp:rsid wsp:val=&quot;00D21E94&quot;/&gt;&lt;wsp:rsid wsp:val=&quot;00D26767&quot;/&gt;&lt;wsp:rsid wsp:val=&quot;00D271B5&quot;/&gt;&lt;wsp:rsid wsp:val=&quot;00D330D2&quot;/&gt;&lt;wsp:rsid wsp:val=&quot;00D33538&quot;/&gt;&lt;wsp:rsid wsp:val=&quot;00D37857&quot;/&gt;&lt;wsp:rsid wsp:val=&quot;00D408E2&quot;/&gt;&lt;wsp:rsid wsp:val=&quot;00D41255&quot;/&gt;&lt;wsp:rsid wsp:val=&quot;00D4218A&quot;/&gt;&lt;wsp:rsid wsp:val=&quot;00D4246F&quot;/&gt;&lt;wsp:rsid wsp:val=&quot;00D47FCA&quot;/&gt;&lt;wsp:rsid wsp:val=&quot;00D522F8&quot;/&gt;&lt;wsp:rsid wsp:val=&quot;00D61D76&quot;/&gt;&lt;wsp:rsid wsp:val=&quot;00D61DD5&quot;/&gt;&lt;wsp:rsid wsp:val=&quot;00D70D78&quot;/&gt;&lt;wsp:rsid wsp:val=&quot;00D723A8&quot;/&gt;&lt;wsp:rsid wsp:val=&quot;00D7368D&quot;/&gt;&lt;wsp:rsid wsp:val=&quot;00D74E85&quot;/&gt;&lt;wsp:rsid wsp:val=&quot;00D77566&quot;/&gt;&lt;wsp:rsid wsp:val=&quot;00D8006B&quot;/&gt;&lt;wsp:rsid wsp:val=&quot;00D80B7A&quot;/&gt;&lt;wsp:rsid wsp:val=&quot;00D82926&quot;/&gt;&lt;wsp:rsid wsp:val=&quot;00D85C42&quot;/&gt;&lt;wsp:rsid wsp:val=&quot;00D905D9&quot;/&gt;&lt;wsp:rsid wsp:val=&quot;00D92B5C&quot;/&gt;&lt;wsp:rsid wsp:val=&quot;00D95651&quot;/&gt;&lt;wsp:rsid wsp:val=&quot;00D96C92&quot;/&gt;&lt;wsp:rsid wsp:val=&quot;00DB0451&quot;/&gt;&lt;wsp:rsid wsp:val=&quot;00DB3571&quot;/&gt;&lt;wsp:rsid wsp:val=&quot;00DB4785&quot;/&gt;&lt;wsp:rsid wsp:val=&quot;00DB6BC4&quot;/&gt;&lt;wsp:rsid wsp:val=&quot;00DC18A5&quot;/&gt;&lt;wsp:rsid wsp:val=&quot;00DC3A50&quot;/&gt;&lt;wsp:rsid wsp:val=&quot;00DC5963&quot;/&gt;&lt;wsp:rsid wsp:val=&quot;00DD0BD5&quot;/&gt;&lt;wsp:rsid wsp:val=&quot;00DD0DD9&quot;/&gt;&lt;wsp:rsid wsp:val=&quot;00DE19FC&quot;/&gt;&lt;wsp:rsid wsp:val=&quot;00DE2B1B&quot;/&gt;&lt;wsp:rsid wsp:val=&quot;00DE3536&quot;/&gt;&lt;wsp:rsid wsp:val=&quot;00DF202E&quot;/&gt;&lt;wsp:rsid wsp:val=&quot;00DF4E67&quot;/&gt;&lt;wsp:rsid wsp:val=&quot;00DF55EC&quot;/&gt;&lt;wsp:rsid wsp:val=&quot;00E03379&quot;/&gt;&lt;wsp:rsid wsp:val=&quot;00E03385&quot;/&gt;&lt;wsp:rsid wsp:val=&quot;00E03E52&quot;/&gt;&lt;wsp:rsid wsp:val=&quot;00E103CE&quot;/&gt;&lt;wsp:rsid wsp:val=&quot;00E117A6&quot;/&gt;&lt;wsp:rsid wsp:val=&quot;00E122E7&quot;/&gt;&lt;wsp:rsid wsp:val=&quot;00E12725&quot;/&gt;&lt;wsp:rsid wsp:val=&quot;00E134DD&quot;/&gt;&lt;wsp:rsid wsp:val=&quot;00E139E0&quot;/&gt;&lt;wsp:rsid wsp:val=&quot;00E156FE&quot;/&gt;&lt;wsp:rsid wsp:val=&quot;00E16159&quot;/&gt;&lt;wsp:rsid wsp:val=&quot;00E163F3&quot;/&gt;&lt;wsp:rsid wsp:val=&quot;00E16613&quot;/&gt;&lt;wsp:rsid wsp:val=&quot;00E21C9A&quot;/&gt;&lt;wsp:rsid wsp:val=&quot;00E25399&quot;/&gt;&lt;wsp:rsid wsp:val=&quot;00E27C83&quot;/&gt;&lt;wsp:rsid wsp:val=&quot;00E347C8&quot;/&gt;&lt;wsp:rsid wsp:val=&quot;00E4122B&quot;/&gt;&lt;wsp:rsid wsp:val=&quot;00E43548&quot;/&gt;&lt;wsp:rsid wsp:val=&quot;00E44E43&quot;/&gt;&lt;wsp:rsid wsp:val=&quot;00E46EA4&quot;/&gt;&lt;wsp:rsid wsp:val=&quot;00E53E09&quot;/&gt;&lt;wsp:rsid wsp:val=&quot;00E54452&quot;/&gt;&lt;wsp:rsid wsp:val=&quot;00E6427C&quot;/&gt;&lt;wsp:rsid wsp:val=&quot;00E644B1&quot;/&gt;&lt;wsp:rsid wsp:val=&quot;00E7464B&quot;/&gt;&lt;wsp:rsid wsp:val=&quot;00E80FD8&quot;/&gt;&lt;wsp:rsid wsp:val=&quot;00E8170B&quot;/&gt;&lt;wsp:rsid wsp:val=&quot;00E8214A&quot;/&gt;&lt;wsp:rsid wsp:val=&quot;00E827A2&quot;/&gt;&lt;wsp:rsid wsp:val=&quot;00E84AFA&quot;/&gt;&lt;wsp:rsid wsp:val=&quot;00E95BE7&quot;/&gt;&lt;wsp:rsid wsp:val=&quot;00EA4FE5&quot;/&gt;&lt;wsp:rsid wsp:val=&quot;00EA664A&quot;/&gt;&lt;wsp:rsid wsp:val=&quot;00EA7795&quot;/&gt;&lt;wsp:rsid wsp:val=&quot;00EB15EE&quot;/&gt;&lt;wsp:rsid wsp:val=&quot;00EC0BCF&quot;/&gt;&lt;wsp:rsid wsp:val=&quot;00ED0775&quot;/&gt;&lt;wsp:rsid wsp:val=&quot;00ED62BC&quot;/&gt;&lt;wsp:rsid wsp:val=&quot;00ED77BC&quot;/&gt;&lt;wsp:rsid wsp:val=&quot;00EE356B&quot;/&gt;&lt;wsp:rsid wsp:val=&quot;00EF3DB7&quot;/&gt;&lt;wsp:rsid wsp:val=&quot;00F025CC&quot;/&gt;&lt;wsp:rsid wsp:val=&quot;00F05505&quot;/&gt;&lt;wsp:rsid wsp:val=&quot;00F06232&quot;/&gt;&lt;wsp:rsid wsp:val=&quot;00F064B7&quot;/&gt;&lt;wsp:rsid wsp:val=&quot;00F07457&quot;/&gt;&lt;wsp:rsid wsp:val=&quot;00F132C5&quot;/&gt;&lt;wsp:rsid wsp:val=&quot;00F140CB&quot;/&gt;&lt;wsp:rsid wsp:val=&quot;00F15B1E&quot;/&gt;&lt;wsp:rsid wsp:val=&quot;00F17DAD&quot;/&gt;&lt;wsp:rsid wsp:val=&quot;00F22B03&quot;/&gt;&lt;wsp:rsid wsp:val=&quot;00F245B1&quot;/&gt;&lt;wsp:rsid wsp:val=&quot;00F3254B&quot;/&gt;&lt;wsp:rsid wsp:val=&quot;00F361B3&quot;/&gt;&lt;wsp:rsid wsp:val=&quot;00F4154E&quot;/&gt;&lt;wsp:rsid wsp:val=&quot;00F42A14&quot;/&gt;&lt;wsp:rsid wsp:val=&quot;00F4335F&quot;/&gt;&lt;wsp:rsid wsp:val=&quot;00F43E8D&quot;/&gt;&lt;wsp:rsid wsp:val=&quot;00F43EE4&quot;/&gt;&lt;wsp:rsid wsp:val=&quot;00F456C1&quot;/&gt;&lt;wsp:rsid wsp:val=&quot;00F472FD&quot;/&gt;&lt;wsp:rsid wsp:val=&quot;00F5777E&quot;/&gt;&lt;wsp:rsid wsp:val=&quot;00F6039F&quot;/&gt;&lt;wsp:rsid wsp:val=&quot;00F64FB5&quot;/&gt;&lt;wsp:rsid wsp:val=&quot;00F67A9A&quot;/&gt;&lt;wsp:rsid wsp:val=&quot;00F70857&quot;/&gt;&lt;wsp:rsid wsp:val=&quot;00F7285B&quot;/&gt;&lt;wsp:rsid wsp:val=&quot;00F834BC&quot;/&gt;&lt;wsp:rsid wsp:val=&quot;00F875D0&quot;/&gt;&lt;wsp:rsid wsp:val=&quot;00F90C7C&quot;/&gt;&lt;wsp:rsid wsp:val=&quot;00F93BFB&quot;/&gt;&lt;wsp:rsid wsp:val=&quot;00F9484D&quot;/&gt;&lt;wsp:rsid wsp:val=&quot;00F94987&quot;/&gt;&lt;wsp:rsid wsp:val=&quot;00FA1550&quot;/&gt;&lt;wsp:rsid wsp:val=&quot;00FA3B55&quot;/&gt;&lt;wsp:rsid wsp:val=&quot;00FA6A26&quot;/&gt;&lt;wsp:rsid wsp:val=&quot;00FB0E2F&quot;/&gt;&lt;wsp:rsid wsp:val=&quot;00FB2A7D&quot;/&gt;&lt;wsp:rsid wsp:val=&quot;00FB5342&quot;/&gt;&lt;wsp:rsid wsp:val=&quot;00FC00CB&quot;/&gt;&lt;wsp:rsid wsp:val=&quot;00FC166A&quot;/&gt;&lt;wsp:rsid wsp:val=&quot;00FC43AC&quot;/&gt;&lt;wsp:rsid wsp:val=&quot;00FD7316&quot;/&gt;&lt;wsp:rsid wsp:val=&quot;00FE4836&quot;/&gt;&lt;wsp:rsid wsp:val=&quot;00FE7929&quot;/&gt;&lt;wsp:rsid wsp:val=&quot;00FE7E0B&quot;/&gt;&lt;wsp:rsid wsp:val=&quot;00FF5AC7&quot;/&gt;&lt;wsp:rsid wsp:val=&quot;00FF636E&quot;/&gt;&lt;/wsp:rsids&gt;&lt;/w:docPr&gt;&lt;w:body&gt;&lt;w:p wsp:rsidR=&quot;00000000&quot; wsp:rsidRDefault=&quot;008E3352&quot;&gt;&lt;m:oMathPara&gt;&lt;m:oMath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5&lt;/m:t&gt;&lt;/m:r&gt;&lt;/m:den&gt;&lt;/m:f&gt;&lt;/m:e&gt;&lt;/m:d&gt;&lt;m:r&gt;&lt;w:rPr&gt;&lt;w:rFonts w:ascii=&quot;Cambria Math&quot; w:h-ansi=&quot;Cambria Math&quot;/&gt;&lt;wx:font wx:val=&quot;Cambria Math&quot;/&gt;&lt;w:i/&gt;&lt;/w:rPr&gt;&lt;m:t&gt;x[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+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/m:e&gt;&lt;/m:d&gt;&lt;m:r&gt;&lt;w:rPr&gt;&lt;w:rFonts w:ascii=&quot;Cambria Math&quot; w:h-ansi=&quot;Cambria Math&quot;/&gt;&lt;wx:font wx:val=&quot;Cambria Math&quot;/&gt;&lt;w:i/&gt;&lt;/w:rPr&gt;&lt;m:t&gt;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2&lt;/m:t&gt;&lt;/m:r&gt;&lt;/m:num&gt;&lt;m:den&gt;&lt;m:r&gt;&lt;w:rPr&gt;&lt;w:rFonts w:ascii=&quot;Cambria Math&quot; w:h-ansi=&quot;Cambria Math&quot;/&gt;&lt;wx:font wx:val=&quot;Cambria Math&quot;/&gt;&lt;w:i/&gt;&lt;/w:rPr&gt;&lt;m:t&gt;4&lt;/m:t&gt;&lt;/m:r&gt;&lt;/m:den&gt;&lt;/m:f&gt;&lt;/m:e&gt;&lt;/m:d&gt;&lt;m:r&gt;&lt;w:rPr&gt;&lt;w:rFonts w:ascii=&quot;Cambria Math&quot; w:h-ansi=&quot;Cambria Math&quot;/&gt;&lt;wx:font wx:val=&quot;Cambria Math&quot;/&gt;&lt;w:i/&gt;&lt;/w:rPr&gt;&lt;m:t&gt;]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9" o:title="" chromakey="white"/>
                </v:shape>
              </w:pict>
            </w: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</w:rPr>
            </w:pPr>
          </w:p>
        </w:tc>
        <w:tc>
          <w:tcPr>
            <w:tcW w:w="4444" w:type="dxa"/>
            <w:vMerge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2F28">
              <w:rPr>
                <w:rFonts w:ascii="Times New Roman" w:hAnsi="Times New Roman" w:cs="Times New Roman"/>
                <w:sz w:val="20"/>
                <w:szCs w:val="20"/>
              </w:rPr>
              <w:t xml:space="preserve">30)                    </w:t>
            </w:r>
            <w:r w:rsidRPr="007C2F28">
              <w:rPr>
                <w:rFonts w:ascii="Times New Roman" w:hAnsi="Times New Roman" w:cs="Times New Roman"/>
                <w:bCs/>
                <w:sz w:val="20"/>
                <w:szCs w:val="20"/>
              </w:rPr>
              <w:t>2007 DPY</w:t>
            </w:r>
          </w:p>
          <w:p w:rsidR="004F2846" w:rsidRPr="00076986" w:rsidRDefault="004F2846" w:rsidP="00A42661"/>
          <w:p w:rsidR="004F2846" w:rsidRPr="00076986" w:rsidRDefault="004F2846" w:rsidP="007C2F28">
            <w:pPr>
              <w:jc w:val="center"/>
            </w:pPr>
            <w:r w:rsidRPr="00EC72D8">
              <w:rPr>
                <w:noProof/>
              </w:rPr>
              <w:pict>
                <v:shape id="Resim 6" o:spid="_x0000_i1098" type="#_x0000_t75" style="width:208.5pt;height:93pt;visibility:visible">
                  <v:imagedata r:id="rId110" o:title=""/>
                </v:shape>
              </w:pict>
            </w:r>
          </w:p>
          <w:p w:rsidR="004F2846" w:rsidRPr="00076986" w:rsidRDefault="004F2846" w:rsidP="00A42661"/>
          <w:p w:rsidR="004F2846" w:rsidRDefault="004F2846" w:rsidP="00A42661"/>
          <w:p w:rsidR="004F2846" w:rsidRPr="00076986" w:rsidRDefault="004F2846" w:rsidP="00A42661"/>
        </w:tc>
        <w:tc>
          <w:tcPr>
            <w:tcW w:w="4444" w:type="dxa"/>
            <w:vMerge w:val="restart"/>
          </w:tcPr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35)                        2011-SBS</w:t>
            </w:r>
          </w:p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jc w:val="center"/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object w:dxaOrig="4800" w:dyaOrig="5235">
                <v:shape id="_x0000_i1099" type="#_x0000_t75" style="width:204pt;height:261.75pt" o:ole="">
                  <v:imagedata r:id="rId111" o:title=""/>
                </v:shape>
                <o:OLEObject Type="Embed" ProgID="Paint.Picture" ShapeID="_x0000_i1099" DrawAspect="Content" ObjectID="_1414763672" r:id="rId112"/>
              </w:objec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pStyle w:val="AralkYok2"/>
              <w:rPr>
                <w:rFonts w:ascii="Times New Roman" w:hAnsi="Times New Roman"/>
                <w:bCs/>
                <w:sz w:val="20"/>
                <w:szCs w:val="20"/>
              </w:rPr>
            </w:pPr>
            <w:r w:rsidRPr="007C2F28">
              <w:rPr>
                <w:rFonts w:ascii="Times New Roman" w:hAnsi="Times New Roman"/>
                <w:sz w:val="20"/>
                <w:szCs w:val="20"/>
              </w:rPr>
              <w:t xml:space="preserve">31)         </w:t>
            </w:r>
            <w:r w:rsidRPr="007C2F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        </w:t>
            </w:r>
            <w:r w:rsidRPr="007C2F28">
              <w:rPr>
                <w:rFonts w:ascii="Times New Roman" w:hAnsi="Times New Roman"/>
                <w:bCs/>
                <w:sz w:val="20"/>
                <w:szCs w:val="20"/>
              </w:rPr>
              <w:t>2009 SBS</w:t>
            </w:r>
          </w:p>
          <w:p w:rsidR="004F2846" w:rsidRDefault="004F2846" w:rsidP="007C2F28">
            <w:pPr>
              <w:tabs>
                <w:tab w:val="left" w:pos="2475"/>
                <w:tab w:val="left" w:pos="5130"/>
              </w:tabs>
              <w:jc w:val="center"/>
            </w:pPr>
          </w:p>
          <w:p w:rsidR="004F2846" w:rsidRDefault="004F2846" w:rsidP="007C2F28">
            <w:pPr>
              <w:tabs>
                <w:tab w:val="left" w:pos="2475"/>
                <w:tab w:val="left" w:pos="5130"/>
              </w:tabs>
              <w:jc w:val="center"/>
            </w:pPr>
            <w:r w:rsidRPr="00EC72D8">
              <w:rPr>
                <w:noProof/>
              </w:rPr>
              <w:pict>
                <v:shape id="Resim 14" o:spid="_x0000_i1100" type="#_x0000_t75" style="width:207.75pt;height:86.25pt;visibility:visible">
                  <v:imagedata r:id="rId113" o:title=""/>
                </v:shape>
              </w:pict>
            </w:r>
          </w:p>
          <w:p w:rsidR="004F2846" w:rsidRDefault="004F2846" w:rsidP="007C2F28">
            <w:pPr>
              <w:tabs>
                <w:tab w:val="left" w:pos="2475"/>
                <w:tab w:val="left" w:pos="5130"/>
              </w:tabs>
              <w:jc w:val="center"/>
            </w:pPr>
          </w:p>
          <w:p w:rsidR="004F2846" w:rsidRPr="0027367A" w:rsidRDefault="004F2846" w:rsidP="007C2F28">
            <w:pPr>
              <w:tabs>
                <w:tab w:val="left" w:pos="2475"/>
                <w:tab w:val="left" w:pos="5130"/>
              </w:tabs>
              <w:jc w:val="center"/>
            </w:pPr>
          </w:p>
        </w:tc>
        <w:tc>
          <w:tcPr>
            <w:tcW w:w="4444" w:type="dxa"/>
            <w:vMerge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4F2846" w:rsidRPr="00487BE6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7C2F28">
            <w:pPr>
              <w:tabs>
                <w:tab w:val="left" w:pos="2475"/>
                <w:tab w:val="left" w:pos="5130"/>
              </w:tabs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t>32)                    2009-SBS</w:t>
            </w:r>
          </w:p>
          <w:p w:rsidR="004F2846" w:rsidRPr="007C2F28" w:rsidRDefault="004F2846" w:rsidP="007C2F28">
            <w:pPr>
              <w:jc w:val="center"/>
              <w:rPr>
                <w:sz w:val="22"/>
                <w:szCs w:val="22"/>
              </w:rPr>
            </w:pPr>
            <w:r w:rsidRPr="007C2F28">
              <w:rPr>
                <w:sz w:val="22"/>
                <w:szCs w:val="22"/>
              </w:rPr>
              <w:object w:dxaOrig="4515" w:dyaOrig="2310">
                <v:shape id="_x0000_i1101" type="#_x0000_t75" style="width:212.25pt;height:115.5pt" o:ole="">
                  <v:imagedata r:id="rId114" o:title=""/>
                </v:shape>
                <o:OLEObject Type="Embed" ProgID="Paint.Picture" ShapeID="_x0000_i1101" DrawAspect="Content" ObjectID="_1414763673" r:id="rId115"/>
              </w:objec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</w:tc>
        <w:tc>
          <w:tcPr>
            <w:tcW w:w="4444" w:type="dxa"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  <w:r w:rsidRPr="007C2F28">
              <w:rPr>
                <w:rFonts w:ascii="Times New Roman" w:hAnsi="Times New Roman"/>
              </w:rPr>
              <w:t>36)                2007-DPY</w:t>
            </w:r>
          </w:p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  <w:r>
              <w:object w:dxaOrig="4215" w:dyaOrig="1410">
                <v:shape id="_x0000_i1102" type="#_x0000_t75" style="width:210.75pt;height:70.5pt" o:ole="">
                  <v:imagedata r:id="rId116" o:title=""/>
                </v:shape>
                <o:OLEObject Type="Embed" ProgID="Paint.Picture" ShapeID="_x0000_i1102" DrawAspect="Content" ObjectID="_1414763674" r:id="rId117"/>
              </w:object>
            </w: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7C2F28" w:rsidRDefault="004F2846" w:rsidP="00A42661">
            <w:pPr>
              <w:rPr>
                <w:sz w:val="22"/>
                <w:szCs w:val="22"/>
              </w:rPr>
            </w:pPr>
            <w:r>
              <w:t xml:space="preserve">33)  </w:t>
            </w:r>
            <w:r w:rsidRPr="007C2F28">
              <w:rPr>
                <w:position w:val="-28"/>
                <w:sz w:val="22"/>
                <w:szCs w:val="22"/>
              </w:rPr>
              <w:object w:dxaOrig="1480" w:dyaOrig="680">
                <v:shape id="_x0000_i1103" type="#_x0000_t75" style="width:74.25pt;height:33.75pt" o:ole="">
                  <v:imagedata r:id="rId118" o:title=""/>
                </v:shape>
                <o:OLEObject Type="Embed" ProgID="Equation.3" ShapeID="_x0000_i1103" DrawAspect="Content" ObjectID="_1414763675" r:id="rId119"/>
              </w:object>
            </w:r>
            <w:r w:rsidRPr="007C2F28">
              <w:rPr>
                <w:sz w:val="22"/>
                <w:szCs w:val="22"/>
              </w:rPr>
              <w:t>=</w:t>
            </w: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rPr>
                <w:sz w:val="22"/>
                <w:szCs w:val="22"/>
              </w:rPr>
            </w:pPr>
          </w:p>
          <w:p w:rsidR="004F2846" w:rsidRPr="007C2F28" w:rsidRDefault="004F2846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  <w:vMerge w:val="restart"/>
          </w:tcPr>
          <w:p w:rsidR="004F2846" w:rsidRPr="007C2F28" w:rsidRDefault="004F2846" w:rsidP="00496612">
            <w:pPr>
              <w:pStyle w:val="NoSpacing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</w:rPr>
              <w:t>37)</w:t>
            </w:r>
            <w:r w:rsidRPr="007C2F28">
              <w:rPr>
                <w:rFonts w:ascii="Times New Roman" w:hAnsi="Times New Roman" w:cs="Times New Roman"/>
                <w:bCs/>
              </w:rPr>
              <w:t xml:space="preserve"> Ali 132 tane leblebinin </w:t>
            </w:r>
            <w:r w:rsidRPr="007C2F28">
              <w:rPr>
                <w:rFonts w:ascii="Times New Roman" w:hAnsi="Times New Roman" w:cs="Times New Roman"/>
                <w:bCs/>
                <w:position w:val="-24"/>
              </w:rPr>
              <w:object w:dxaOrig="300" w:dyaOrig="620">
                <v:shape id="_x0000_i1104" type="#_x0000_t75" style="width:15pt;height:30.75pt" o:ole="">
                  <v:imagedata r:id="rId120" o:title=""/>
                </v:shape>
                <o:OLEObject Type="Embed" ProgID="Equation.3" ShapeID="_x0000_i1104" DrawAspect="Content" ObjectID="_1414763676" r:id="rId121"/>
              </w:object>
            </w:r>
            <w:r w:rsidRPr="007C2F28">
              <w:rPr>
                <w:rFonts w:ascii="Times New Roman" w:hAnsi="Times New Roman" w:cs="Times New Roman"/>
                <w:bCs/>
              </w:rPr>
              <w:t xml:space="preserve"> ini yedikten sonra kalanını anne ve babasına paylaştırmıştır. Bu paylaşım sonucunda annesine düşen leblebi sayısı kaçtır?</w:t>
            </w:r>
          </w:p>
          <w:p w:rsidR="004F2846" w:rsidRPr="007C2F28" w:rsidRDefault="004F2846" w:rsidP="00496612">
            <w:pPr>
              <w:pStyle w:val="NoSpacing1"/>
              <w:rPr>
                <w:rFonts w:ascii="Times New Roman" w:hAnsi="Times New Roman" w:cs="Times New Roman"/>
                <w:bCs/>
              </w:rPr>
            </w:pPr>
          </w:p>
          <w:p w:rsidR="004F2846" w:rsidRPr="007C2F28" w:rsidRDefault="004F2846" w:rsidP="00496612">
            <w:pPr>
              <w:pStyle w:val="NoSpacing1"/>
              <w:rPr>
                <w:rFonts w:ascii="Times New Roman" w:hAnsi="Times New Roman" w:cs="Times New Roman"/>
                <w:bCs/>
              </w:rPr>
            </w:pPr>
            <w:r w:rsidRPr="007C2F28">
              <w:rPr>
                <w:rFonts w:ascii="Times New Roman" w:hAnsi="Times New Roman" w:cs="Times New Roman"/>
                <w:bCs/>
              </w:rPr>
              <w:t>A) 48                 B) 54</w:t>
            </w:r>
            <w:r w:rsidRPr="007C2F28">
              <w:rPr>
                <w:rFonts w:ascii="Times New Roman" w:hAnsi="Times New Roman" w:cs="Times New Roman"/>
                <w:bCs/>
              </w:rPr>
              <w:tab/>
              <w:t xml:space="preserve">      C)56</w:t>
            </w:r>
            <w:r w:rsidRPr="007C2F28">
              <w:rPr>
                <w:rFonts w:ascii="Times New Roman" w:hAnsi="Times New Roman" w:cs="Times New Roman"/>
                <w:bCs/>
              </w:rPr>
              <w:tab/>
              <w:t>D) 60</w:t>
            </w:r>
          </w:p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</w:p>
        </w:tc>
      </w:tr>
      <w:tr w:rsidR="004F2846" w:rsidRPr="00D85C42" w:rsidTr="007C2F28">
        <w:trPr>
          <w:trHeight w:val="210"/>
          <w:jc w:val="center"/>
        </w:trPr>
        <w:tc>
          <w:tcPr>
            <w:tcW w:w="4443" w:type="dxa"/>
          </w:tcPr>
          <w:p w:rsidR="004F2846" w:rsidRPr="00D33CE2" w:rsidRDefault="004F2846" w:rsidP="00930BCD">
            <w:r>
              <w:t>34</w:t>
            </w:r>
            <w:r w:rsidRPr="00D33CE2">
              <w:t xml:space="preserve">) </w:t>
            </w:r>
            <w:r w:rsidRPr="007C2F28">
              <w:rPr>
                <w:position w:val="-24"/>
              </w:rPr>
              <w:object w:dxaOrig="360" w:dyaOrig="620">
                <v:shape id="_x0000_i1105" type="#_x0000_t75" style="width:18pt;height:30.75pt" o:ole="">
                  <v:imagedata r:id="rId122" o:title=""/>
                </v:shape>
                <o:OLEObject Type="Embed" ProgID="Equation.3" ShapeID="_x0000_i1105" DrawAspect="Content" ObjectID="_1414763677" r:id="rId123"/>
              </w:object>
            </w:r>
            <w:r w:rsidRPr="00D33CE2">
              <w:t xml:space="preserve">rasyonel sayısı </w:t>
            </w:r>
            <w:r w:rsidRPr="007C2F28">
              <w:rPr>
                <w:position w:val="-24"/>
              </w:rPr>
              <w:object w:dxaOrig="220" w:dyaOrig="620">
                <v:shape id="_x0000_i1106" type="#_x0000_t75" style="width:11.25pt;height:30.75pt" o:ole="">
                  <v:imagedata r:id="rId124" o:title=""/>
                </v:shape>
                <o:OLEObject Type="Embed" ProgID="Equation.3" ShapeID="_x0000_i1106" DrawAspect="Content" ObjectID="_1414763678" r:id="rId125"/>
              </w:object>
            </w:r>
            <w:r w:rsidRPr="00D33CE2">
              <w:t>un kaç katıdır?</w:t>
            </w:r>
          </w:p>
          <w:p w:rsidR="004F2846" w:rsidRPr="007C2F28" w:rsidRDefault="004F2846" w:rsidP="00930BCD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930BCD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930BCD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846" w:rsidRPr="007C2F28" w:rsidRDefault="004F2846" w:rsidP="00930BCD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4" w:type="dxa"/>
            <w:vMerge/>
          </w:tcPr>
          <w:p w:rsidR="004F2846" w:rsidRPr="007C2F28" w:rsidRDefault="004F2846" w:rsidP="00855B36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4F2846" w:rsidRDefault="004F2846" w:rsidP="0059333F">
      <w:pPr>
        <w:tabs>
          <w:tab w:val="center" w:pos="5698"/>
          <w:tab w:val="left" w:pos="7815"/>
        </w:tabs>
      </w:pPr>
      <w:r>
        <w:tab/>
        <w:t>M.TEVFİK SÖZÜDOĞRU</w:t>
      </w:r>
      <w:r>
        <w:tab/>
      </w:r>
      <w:hyperlink r:id="rId126" w:history="1">
        <w:r>
          <w:rPr>
            <w:rStyle w:val="Hyperlink"/>
          </w:rPr>
          <w:t>www.sorubak.com</w:t>
        </w:r>
      </w:hyperlink>
    </w:p>
    <w:sectPr w:rsidR="004F2846" w:rsidSect="00F025CC">
      <w:headerReference w:type="default" r:id="rId127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846" w:rsidRDefault="004F2846" w:rsidP="00427267">
      <w:r>
        <w:separator/>
      </w:r>
    </w:p>
  </w:endnote>
  <w:endnote w:type="continuationSeparator" w:id="0">
    <w:p w:rsidR="004F2846" w:rsidRDefault="004F2846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846" w:rsidRDefault="004F2846" w:rsidP="00427267">
      <w:r>
        <w:separator/>
      </w:r>
    </w:p>
  </w:footnote>
  <w:footnote w:type="continuationSeparator" w:id="0">
    <w:p w:rsidR="004F2846" w:rsidRDefault="004F2846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846" w:rsidRDefault="004F2846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4F2846" w:rsidRDefault="004F28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77A"/>
    <w:multiLevelType w:val="hybridMultilevel"/>
    <w:tmpl w:val="46661656"/>
    <w:lvl w:ilvl="0" w:tplc="286C1594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0E655CD3"/>
    <w:multiLevelType w:val="hybridMultilevel"/>
    <w:tmpl w:val="F6DA95EE"/>
    <w:lvl w:ilvl="0" w:tplc="9FAAA7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0D3B1A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5A3C7A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B95E13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991A2C"/>
    <w:multiLevelType w:val="hybridMultilevel"/>
    <w:tmpl w:val="1EC245B4"/>
    <w:lvl w:ilvl="0" w:tplc="26F879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2938E2"/>
    <w:multiLevelType w:val="hybridMultilevel"/>
    <w:tmpl w:val="B114CF0A"/>
    <w:lvl w:ilvl="0" w:tplc="1BFCF0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A1F84"/>
    <w:multiLevelType w:val="hybridMultilevel"/>
    <w:tmpl w:val="8F6EEC30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BC4BA9"/>
    <w:multiLevelType w:val="hybridMultilevel"/>
    <w:tmpl w:val="2C2AC526"/>
    <w:lvl w:ilvl="0" w:tplc="9B129E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9A1C5C"/>
    <w:multiLevelType w:val="hybridMultilevel"/>
    <w:tmpl w:val="E5D6DBD4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0C0475"/>
    <w:multiLevelType w:val="hybridMultilevel"/>
    <w:tmpl w:val="640C8A7A"/>
    <w:lvl w:ilvl="0" w:tplc="FECEE07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>
    <w:nsid w:val="4F0712D3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55E90"/>
    <w:multiLevelType w:val="hybridMultilevel"/>
    <w:tmpl w:val="87F655D6"/>
    <w:lvl w:ilvl="0" w:tplc="4B10FB90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3">
    <w:nsid w:val="5D030B99"/>
    <w:multiLevelType w:val="hybridMultilevel"/>
    <w:tmpl w:val="C9567B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2F4862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8D046E"/>
    <w:multiLevelType w:val="hybridMultilevel"/>
    <w:tmpl w:val="906AC732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392E50"/>
    <w:multiLevelType w:val="hybridMultilevel"/>
    <w:tmpl w:val="72580978"/>
    <w:lvl w:ilvl="0" w:tplc="AB1CEE8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C357C81"/>
    <w:multiLevelType w:val="hybridMultilevel"/>
    <w:tmpl w:val="25301942"/>
    <w:lvl w:ilvl="0" w:tplc="EE5863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CA2A6C"/>
    <w:multiLevelType w:val="hybridMultilevel"/>
    <w:tmpl w:val="64941F7E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79021336"/>
    <w:multiLevelType w:val="hybridMultilevel"/>
    <w:tmpl w:val="724AEE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A701BD"/>
    <w:multiLevelType w:val="hybridMultilevel"/>
    <w:tmpl w:val="3AAA1A14"/>
    <w:lvl w:ilvl="0" w:tplc="4420E95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19"/>
  </w:num>
  <w:num w:numId="5">
    <w:abstractNumId w:val="1"/>
  </w:num>
  <w:num w:numId="6">
    <w:abstractNumId w:val="17"/>
  </w:num>
  <w:num w:numId="7">
    <w:abstractNumId w:val="16"/>
  </w:num>
  <w:num w:numId="8">
    <w:abstractNumId w:val="6"/>
  </w:num>
  <w:num w:numId="9">
    <w:abstractNumId w:val="4"/>
  </w:num>
  <w:num w:numId="10">
    <w:abstractNumId w:val="14"/>
  </w:num>
  <w:num w:numId="11">
    <w:abstractNumId w:val="9"/>
  </w:num>
  <w:num w:numId="12">
    <w:abstractNumId w:val="15"/>
  </w:num>
  <w:num w:numId="13">
    <w:abstractNumId w:val="10"/>
  </w:num>
  <w:num w:numId="14">
    <w:abstractNumId w:val="13"/>
  </w:num>
  <w:num w:numId="15">
    <w:abstractNumId w:val="3"/>
  </w:num>
  <w:num w:numId="16">
    <w:abstractNumId w:val="11"/>
  </w:num>
  <w:num w:numId="17">
    <w:abstractNumId w:val="2"/>
  </w:num>
  <w:num w:numId="18">
    <w:abstractNumId w:val="0"/>
  </w:num>
  <w:num w:numId="19">
    <w:abstractNumId w:val="5"/>
  </w:num>
  <w:num w:numId="20">
    <w:abstractNumId w:val="2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C68"/>
    <w:rsid w:val="0000381C"/>
    <w:rsid w:val="0000754B"/>
    <w:rsid w:val="000113BD"/>
    <w:rsid w:val="00011C70"/>
    <w:rsid w:val="00012EC5"/>
    <w:rsid w:val="00013CCD"/>
    <w:rsid w:val="000156FD"/>
    <w:rsid w:val="00017A09"/>
    <w:rsid w:val="000229EF"/>
    <w:rsid w:val="00022FD7"/>
    <w:rsid w:val="000237A8"/>
    <w:rsid w:val="00025027"/>
    <w:rsid w:val="00025564"/>
    <w:rsid w:val="000313E0"/>
    <w:rsid w:val="000349FE"/>
    <w:rsid w:val="000373F6"/>
    <w:rsid w:val="000379D5"/>
    <w:rsid w:val="00040EEA"/>
    <w:rsid w:val="0005435E"/>
    <w:rsid w:val="00056ED5"/>
    <w:rsid w:val="00066143"/>
    <w:rsid w:val="0006657C"/>
    <w:rsid w:val="000709A8"/>
    <w:rsid w:val="00070C91"/>
    <w:rsid w:val="000721B4"/>
    <w:rsid w:val="00073FE0"/>
    <w:rsid w:val="00075612"/>
    <w:rsid w:val="00076986"/>
    <w:rsid w:val="00082F81"/>
    <w:rsid w:val="00083027"/>
    <w:rsid w:val="000846A5"/>
    <w:rsid w:val="00086B6F"/>
    <w:rsid w:val="000902BC"/>
    <w:rsid w:val="0009259C"/>
    <w:rsid w:val="0009400A"/>
    <w:rsid w:val="000A01DC"/>
    <w:rsid w:val="000A3976"/>
    <w:rsid w:val="000A7F1F"/>
    <w:rsid w:val="000B0039"/>
    <w:rsid w:val="000B0D26"/>
    <w:rsid w:val="000B3C2F"/>
    <w:rsid w:val="000B6280"/>
    <w:rsid w:val="000C31DD"/>
    <w:rsid w:val="000C5E2A"/>
    <w:rsid w:val="000D03CC"/>
    <w:rsid w:val="000D0687"/>
    <w:rsid w:val="000D15C6"/>
    <w:rsid w:val="000D21DE"/>
    <w:rsid w:val="000D277B"/>
    <w:rsid w:val="000D3B85"/>
    <w:rsid w:val="000D646E"/>
    <w:rsid w:val="000D791F"/>
    <w:rsid w:val="000D7EF1"/>
    <w:rsid w:val="000E4F70"/>
    <w:rsid w:val="000E661C"/>
    <w:rsid w:val="000F0C25"/>
    <w:rsid w:val="000F1855"/>
    <w:rsid w:val="000F211B"/>
    <w:rsid w:val="000F34A8"/>
    <w:rsid w:val="000F3520"/>
    <w:rsid w:val="000F6957"/>
    <w:rsid w:val="000F6E73"/>
    <w:rsid w:val="000F7F05"/>
    <w:rsid w:val="0010000B"/>
    <w:rsid w:val="00101A70"/>
    <w:rsid w:val="00102D2A"/>
    <w:rsid w:val="0010311C"/>
    <w:rsid w:val="001039AD"/>
    <w:rsid w:val="00103BC9"/>
    <w:rsid w:val="00111581"/>
    <w:rsid w:val="0011400A"/>
    <w:rsid w:val="001176FD"/>
    <w:rsid w:val="00120F26"/>
    <w:rsid w:val="00123706"/>
    <w:rsid w:val="00130B50"/>
    <w:rsid w:val="00130D7E"/>
    <w:rsid w:val="00137485"/>
    <w:rsid w:val="0014002D"/>
    <w:rsid w:val="0014041B"/>
    <w:rsid w:val="001418CF"/>
    <w:rsid w:val="00142115"/>
    <w:rsid w:val="00142434"/>
    <w:rsid w:val="0014472A"/>
    <w:rsid w:val="00150426"/>
    <w:rsid w:val="001517EE"/>
    <w:rsid w:val="00151CCC"/>
    <w:rsid w:val="001534C0"/>
    <w:rsid w:val="001556BD"/>
    <w:rsid w:val="00156FA9"/>
    <w:rsid w:val="001571AA"/>
    <w:rsid w:val="001609E1"/>
    <w:rsid w:val="00162F5C"/>
    <w:rsid w:val="00163441"/>
    <w:rsid w:val="0016351E"/>
    <w:rsid w:val="001647FE"/>
    <w:rsid w:val="001653BE"/>
    <w:rsid w:val="00167533"/>
    <w:rsid w:val="0017449E"/>
    <w:rsid w:val="0017575E"/>
    <w:rsid w:val="0018014C"/>
    <w:rsid w:val="00182267"/>
    <w:rsid w:val="001825DB"/>
    <w:rsid w:val="0018269B"/>
    <w:rsid w:val="00183217"/>
    <w:rsid w:val="00185DF3"/>
    <w:rsid w:val="00190142"/>
    <w:rsid w:val="00190E20"/>
    <w:rsid w:val="0019143E"/>
    <w:rsid w:val="0019655C"/>
    <w:rsid w:val="00197F3B"/>
    <w:rsid w:val="001A050A"/>
    <w:rsid w:val="001A0EC2"/>
    <w:rsid w:val="001A3484"/>
    <w:rsid w:val="001B3660"/>
    <w:rsid w:val="001C18D4"/>
    <w:rsid w:val="001C2790"/>
    <w:rsid w:val="001C2B58"/>
    <w:rsid w:val="001C725F"/>
    <w:rsid w:val="001D1C85"/>
    <w:rsid w:val="001D2F00"/>
    <w:rsid w:val="001D5B73"/>
    <w:rsid w:val="001D6D3E"/>
    <w:rsid w:val="001E0FBC"/>
    <w:rsid w:val="001E52FA"/>
    <w:rsid w:val="001E53F7"/>
    <w:rsid w:val="001E7B40"/>
    <w:rsid w:val="001F12C4"/>
    <w:rsid w:val="001F5595"/>
    <w:rsid w:val="001F6688"/>
    <w:rsid w:val="00200317"/>
    <w:rsid w:val="002004A9"/>
    <w:rsid w:val="00201291"/>
    <w:rsid w:val="002019DC"/>
    <w:rsid w:val="00206FFF"/>
    <w:rsid w:val="00214CD4"/>
    <w:rsid w:val="0021646F"/>
    <w:rsid w:val="00222CDD"/>
    <w:rsid w:val="00227062"/>
    <w:rsid w:val="002304F9"/>
    <w:rsid w:val="00242D9B"/>
    <w:rsid w:val="002560B7"/>
    <w:rsid w:val="00266582"/>
    <w:rsid w:val="00270F2C"/>
    <w:rsid w:val="00271C6B"/>
    <w:rsid w:val="0027367A"/>
    <w:rsid w:val="0027568B"/>
    <w:rsid w:val="00275F3D"/>
    <w:rsid w:val="00276912"/>
    <w:rsid w:val="002808E5"/>
    <w:rsid w:val="002847FE"/>
    <w:rsid w:val="00295487"/>
    <w:rsid w:val="002A304F"/>
    <w:rsid w:val="002A5527"/>
    <w:rsid w:val="002B0D3E"/>
    <w:rsid w:val="002B1544"/>
    <w:rsid w:val="002B46C9"/>
    <w:rsid w:val="002B4E43"/>
    <w:rsid w:val="002B6B77"/>
    <w:rsid w:val="002C03FB"/>
    <w:rsid w:val="002C624E"/>
    <w:rsid w:val="002C6EA3"/>
    <w:rsid w:val="002C787C"/>
    <w:rsid w:val="002C79FA"/>
    <w:rsid w:val="002D2B42"/>
    <w:rsid w:val="002D646D"/>
    <w:rsid w:val="002D666E"/>
    <w:rsid w:val="002D78F1"/>
    <w:rsid w:val="002E26AB"/>
    <w:rsid w:val="002E33A6"/>
    <w:rsid w:val="002E6BBC"/>
    <w:rsid w:val="002E7092"/>
    <w:rsid w:val="002F04A8"/>
    <w:rsid w:val="002F1E7E"/>
    <w:rsid w:val="002F714D"/>
    <w:rsid w:val="00300033"/>
    <w:rsid w:val="003011BC"/>
    <w:rsid w:val="00302890"/>
    <w:rsid w:val="00304421"/>
    <w:rsid w:val="003156FE"/>
    <w:rsid w:val="003158C7"/>
    <w:rsid w:val="0032031E"/>
    <w:rsid w:val="00320492"/>
    <w:rsid w:val="00320E4B"/>
    <w:rsid w:val="00324EE8"/>
    <w:rsid w:val="00325B22"/>
    <w:rsid w:val="003326B4"/>
    <w:rsid w:val="00337B3E"/>
    <w:rsid w:val="003423CF"/>
    <w:rsid w:val="00346924"/>
    <w:rsid w:val="00350F3D"/>
    <w:rsid w:val="003524DE"/>
    <w:rsid w:val="00352893"/>
    <w:rsid w:val="00354391"/>
    <w:rsid w:val="003544F3"/>
    <w:rsid w:val="00355179"/>
    <w:rsid w:val="0036200E"/>
    <w:rsid w:val="00363713"/>
    <w:rsid w:val="00364A32"/>
    <w:rsid w:val="0037365F"/>
    <w:rsid w:val="0038275C"/>
    <w:rsid w:val="003909DD"/>
    <w:rsid w:val="00390A5E"/>
    <w:rsid w:val="00391AFC"/>
    <w:rsid w:val="00393B37"/>
    <w:rsid w:val="003A189A"/>
    <w:rsid w:val="003A44FB"/>
    <w:rsid w:val="003A4919"/>
    <w:rsid w:val="003B3888"/>
    <w:rsid w:val="003B7C5A"/>
    <w:rsid w:val="003C1982"/>
    <w:rsid w:val="003C2BC7"/>
    <w:rsid w:val="003C33B4"/>
    <w:rsid w:val="003C3B3B"/>
    <w:rsid w:val="003C5098"/>
    <w:rsid w:val="003D160D"/>
    <w:rsid w:val="003D1E91"/>
    <w:rsid w:val="003E0B16"/>
    <w:rsid w:val="003E1C9D"/>
    <w:rsid w:val="003E6B6A"/>
    <w:rsid w:val="003E6CFA"/>
    <w:rsid w:val="003F1616"/>
    <w:rsid w:val="003F28C1"/>
    <w:rsid w:val="003F338C"/>
    <w:rsid w:val="003F591D"/>
    <w:rsid w:val="003F65E7"/>
    <w:rsid w:val="004013B8"/>
    <w:rsid w:val="00401E8C"/>
    <w:rsid w:val="0040206F"/>
    <w:rsid w:val="00404D3E"/>
    <w:rsid w:val="00405B03"/>
    <w:rsid w:val="004079A9"/>
    <w:rsid w:val="00412F8C"/>
    <w:rsid w:val="00417E14"/>
    <w:rsid w:val="004204C8"/>
    <w:rsid w:val="00424819"/>
    <w:rsid w:val="00427267"/>
    <w:rsid w:val="0042783D"/>
    <w:rsid w:val="00430DC6"/>
    <w:rsid w:val="00435D16"/>
    <w:rsid w:val="00442E82"/>
    <w:rsid w:val="00451580"/>
    <w:rsid w:val="004548DB"/>
    <w:rsid w:val="004568D5"/>
    <w:rsid w:val="00457A35"/>
    <w:rsid w:val="00461B3C"/>
    <w:rsid w:val="00462057"/>
    <w:rsid w:val="00462831"/>
    <w:rsid w:val="004631EA"/>
    <w:rsid w:val="00465AAC"/>
    <w:rsid w:val="00472068"/>
    <w:rsid w:val="00477451"/>
    <w:rsid w:val="00480945"/>
    <w:rsid w:val="004812AD"/>
    <w:rsid w:val="00482049"/>
    <w:rsid w:val="00487BE6"/>
    <w:rsid w:val="00496612"/>
    <w:rsid w:val="00497819"/>
    <w:rsid w:val="004A014C"/>
    <w:rsid w:val="004A5092"/>
    <w:rsid w:val="004B0064"/>
    <w:rsid w:val="004B0804"/>
    <w:rsid w:val="004B1AC8"/>
    <w:rsid w:val="004B4825"/>
    <w:rsid w:val="004B679D"/>
    <w:rsid w:val="004B7F8F"/>
    <w:rsid w:val="004C1939"/>
    <w:rsid w:val="004C31AA"/>
    <w:rsid w:val="004C401B"/>
    <w:rsid w:val="004C4479"/>
    <w:rsid w:val="004C67C5"/>
    <w:rsid w:val="004C77BD"/>
    <w:rsid w:val="004D0386"/>
    <w:rsid w:val="004D1244"/>
    <w:rsid w:val="004D26E4"/>
    <w:rsid w:val="004D3957"/>
    <w:rsid w:val="004D3CA3"/>
    <w:rsid w:val="004D4C73"/>
    <w:rsid w:val="004D5FF2"/>
    <w:rsid w:val="004D76CB"/>
    <w:rsid w:val="004D7F8B"/>
    <w:rsid w:val="004E68AE"/>
    <w:rsid w:val="004F035D"/>
    <w:rsid w:val="004F0733"/>
    <w:rsid w:val="004F2846"/>
    <w:rsid w:val="004F3B26"/>
    <w:rsid w:val="004F66C1"/>
    <w:rsid w:val="00500E24"/>
    <w:rsid w:val="005025EF"/>
    <w:rsid w:val="00503425"/>
    <w:rsid w:val="00504D2B"/>
    <w:rsid w:val="00507C1B"/>
    <w:rsid w:val="0051073D"/>
    <w:rsid w:val="00511EA7"/>
    <w:rsid w:val="00516DB7"/>
    <w:rsid w:val="00517EC5"/>
    <w:rsid w:val="005357B4"/>
    <w:rsid w:val="00536427"/>
    <w:rsid w:val="00540E26"/>
    <w:rsid w:val="00541A6C"/>
    <w:rsid w:val="00541D10"/>
    <w:rsid w:val="0054275F"/>
    <w:rsid w:val="00552A88"/>
    <w:rsid w:val="0055594E"/>
    <w:rsid w:val="00555D6B"/>
    <w:rsid w:val="00557906"/>
    <w:rsid w:val="005607F8"/>
    <w:rsid w:val="005620EA"/>
    <w:rsid w:val="005624F7"/>
    <w:rsid w:val="00563CAE"/>
    <w:rsid w:val="00566489"/>
    <w:rsid w:val="005678E3"/>
    <w:rsid w:val="00572D16"/>
    <w:rsid w:val="00575745"/>
    <w:rsid w:val="00576B36"/>
    <w:rsid w:val="00582241"/>
    <w:rsid w:val="00582F1D"/>
    <w:rsid w:val="0058425E"/>
    <w:rsid w:val="00584F41"/>
    <w:rsid w:val="00586046"/>
    <w:rsid w:val="0058685D"/>
    <w:rsid w:val="0059333F"/>
    <w:rsid w:val="00594052"/>
    <w:rsid w:val="00594512"/>
    <w:rsid w:val="00595A14"/>
    <w:rsid w:val="005A4120"/>
    <w:rsid w:val="005A58C7"/>
    <w:rsid w:val="005B54CE"/>
    <w:rsid w:val="005C0518"/>
    <w:rsid w:val="005C12DC"/>
    <w:rsid w:val="005C3942"/>
    <w:rsid w:val="005D0480"/>
    <w:rsid w:val="005D0A8A"/>
    <w:rsid w:val="005D23CE"/>
    <w:rsid w:val="005D3B48"/>
    <w:rsid w:val="005D46A7"/>
    <w:rsid w:val="005D4A6F"/>
    <w:rsid w:val="005D52A3"/>
    <w:rsid w:val="005D679A"/>
    <w:rsid w:val="005D73B5"/>
    <w:rsid w:val="005E2A39"/>
    <w:rsid w:val="005E2D01"/>
    <w:rsid w:val="005E336E"/>
    <w:rsid w:val="005F0F77"/>
    <w:rsid w:val="005F39B1"/>
    <w:rsid w:val="005F69A4"/>
    <w:rsid w:val="00603195"/>
    <w:rsid w:val="00603FEA"/>
    <w:rsid w:val="0060714E"/>
    <w:rsid w:val="00611447"/>
    <w:rsid w:val="0061148D"/>
    <w:rsid w:val="00625668"/>
    <w:rsid w:val="00627F05"/>
    <w:rsid w:val="00630C66"/>
    <w:rsid w:val="00631299"/>
    <w:rsid w:val="00640659"/>
    <w:rsid w:val="006437B8"/>
    <w:rsid w:val="00644643"/>
    <w:rsid w:val="00644F16"/>
    <w:rsid w:val="006512CE"/>
    <w:rsid w:val="00652796"/>
    <w:rsid w:val="00652EF3"/>
    <w:rsid w:val="00654CCD"/>
    <w:rsid w:val="00654E5C"/>
    <w:rsid w:val="00660528"/>
    <w:rsid w:val="00662481"/>
    <w:rsid w:val="00666769"/>
    <w:rsid w:val="00677D1B"/>
    <w:rsid w:val="00683DF9"/>
    <w:rsid w:val="006869C9"/>
    <w:rsid w:val="0068733B"/>
    <w:rsid w:val="006A0376"/>
    <w:rsid w:val="006A1843"/>
    <w:rsid w:val="006A4362"/>
    <w:rsid w:val="006A5DE7"/>
    <w:rsid w:val="006A79A7"/>
    <w:rsid w:val="006B1105"/>
    <w:rsid w:val="006B46BB"/>
    <w:rsid w:val="006C2579"/>
    <w:rsid w:val="006C3890"/>
    <w:rsid w:val="006C3C68"/>
    <w:rsid w:val="006C3D9F"/>
    <w:rsid w:val="006D0C31"/>
    <w:rsid w:val="006D107C"/>
    <w:rsid w:val="006D1D40"/>
    <w:rsid w:val="006E0D35"/>
    <w:rsid w:val="006E2142"/>
    <w:rsid w:val="006E3795"/>
    <w:rsid w:val="006E3EF1"/>
    <w:rsid w:val="006E5114"/>
    <w:rsid w:val="006F3DE5"/>
    <w:rsid w:val="007002EB"/>
    <w:rsid w:val="00702689"/>
    <w:rsid w:val="007057BF"/>
    <w:rsid w:val="00711832"/>
    <w:rsid w:val="00713E3C"/>
    <w:rsid w:val="00714512"/>
    <w:rsid w:val="00714878"/>
    <w:rsid w:val="00716AD7"/>
    <w:rsid w:val="0072203F"/>
    <w:rsid w:val="0072397D"/>
    <w:rsid w:val="00726B5C"/>
    <w:rsid w:val="00733330"/>
    <w:rsid w:val="00734473"/>
    <w:rsid w:val="00734AED"/>
    <w:rsid w:val="0073585A"/>
    <w:rsid w:val="00741E5B"/>
    <w:rsid w:val="00745691"/>
    <w:rsid w:val="00746403"/>
    <w:rsid w:val="00750388"/>
    <w:rsid w:val="00762ABB"/>
    <w:rsid w:val="00770669"/>
    <w:rsid w:val="00774B7F"/>
    <w:rsid w:val="007761B7"/>
    <w:rsid w:val="00780714"/>
    <w:rsid w:val="007812DB"/>
    <w:rsid w:val="00781D98"/>
    <w:rsid w:val="00784D00"/>
    <w:rsid w:val="00787700"/>
    <w:rsid w:val="00791C73"/>
    <w:rsid w:val="00791E4E"/>
    <w:rsid w:val="00795EC6"/>
    <w:rsid w:val="007A0012"/>
    <w:rsid w:val="007A0131"/>
    <w:rsid w:val="007A0C2D"/>
    <w:rsid w:val="007B20A3"/>
    <w:rsid w:val="007B458D"/>
    <w:rsid w:val="007B56AE"/>
    <w:rsid w:val="007B6FB9"/>
    <w:rsid w:val="007C1AEA"/>
    <w:rsid w:val="007C2F28"/>
    <w:rsid w:val="007C38E1"/>
    <w:rsid w:val="007C48ED"/>
    <w:rsid w:val="007D611D"/>
    <w:rsid w:val="007E0608"/>
    <w:rsid w:val="007E0757"/>
    <w:rsid w:val="007F0632"/>
    <w:rsid w:val="007F0997"/>
    <w:rsid w:val="007F491B"/>
    <w:rsid w:val="007F73C4"/>
    <w:rsid w:val="007F7ECF"/>
    <w:rsid w:val="008008B8"/>
    <w:rsid w:val="00800B23"/>
    <w:rsid w:val="00800C8A"/>
    <w:rsid w:val="00802BA1"/>
    <w:rsid w:val="0080397E"/>
    <w:rsid w:val="00811C63"/>
    <w:rsid w:val="008223BB"/>
    <w:rsid w:val="00826D27"/>
    <w:rsid w:val="00827C2C"/>
    <w:rsid w:val="00833917"/>
    <w:rsid w:val="00835751"/>
    <w:rsid w:val="00836090"/>
    <w:rsid w:val="00836A0B"/>
    <w:rsid w:val="008373F7"/>
    <w:rsid w:val="00846452"/>
    <w:rsid w:val="00847D1B"/>
    <w:rsid w:val="00847FC0"/>
    <w:rsid w:val="00850220"/>
    <w:rsid w:val="008504E0"/>
    <w:rsid w:val="00852DF2"/>
    <w:rsid w:val="00854DE7"/>
    <w:rsid w:val="00855B36"/>
    <w:rsid w:val="00857FFE"/>
    <w:rsid w:val="0086130B"/>
    <w:rsid w:val="0086217A"/>
    <w:rsid w:val="0086377D"/>
    <w:rsid w:val="008656AB"/>
    <w:rsid w:val="0086591E"/>
    <w:rsid w:val="00866257"/>
    <w:rsid w:val="00867540"/>
    <w:rsid w:val="00870E74"/>
    <w:rsid w:val="00871BEB"/>
    <w:rsid w:val="00872A20"/>
    <w:rsid w:val="00877335"/>
    <w:rsid w:val="00881624"/>
    <w:rsid w:val="008819C0"/>
    <w:rsid w:val="008857C7"/>
    <w:rsid w:val="008911D8"/>
    <w:rsid w:val="00893D7E"/>
    <w:rsid w:val="00896917"/>
    <w:rsid w:val="00897E0E"/>
    <w:rsid w:val="008A051E"/>
    <w:rsid w:val="008A4E44"/>
    <w:rsid w:val="008A6F0E"/>
    <w:rsid w:val="008C0216"/>
    <w:rsid w:val="008C0996"/>
    <w:rsid w:val="008C22D9"/>
    <w:rsid w:val="008C2E9C"/>
    <w:rsid w:val="008C6B3E"/>
    <w:rsid w:val="008C75A7"/>
    <w:rsid w:val="008D7406"/>
    <w:rsid w:val="008E19C3"/>
    <w:rsid w:val="008E1B39"/>
    <w:rsid w:val="008E1DC5"/>
    <w:rsid w:val="008E512C"/>
    <w:rsid w:val="008F480F"/>
    <w:rsid w:val="009018D3"/>
    <w:rsid w:val="0090373F"/>
    <w:rsid w:val="009061B0"/>
    <w:rsid w:val="00913A51"/>
    <w:rsid w:val="00914D69"/>
    <w:rsid w:val="00915250"/>
    <w:rsid w:val="00917867"/>
    <w:rsid w:val="00920DF1"/>
    <w:rsid w:val="009212F1"/>
    <w:rsid w:val="009224D2"/>
    <w:rsid w:val="00923BB8"/>
    <w:rsid w:val="00924888"/>
    <w:rsid w:val="0093029A"/>
    <w:rsid w:val="00930BCD"/>
    <w:rsid w:val="00935B05"/>
    <w:rsid w:val="009404C6"/>
    <w:rsid w:val="00943139"/>
    <w:rsid w:val="00944E12"/>
    <w:rsid w:val="00945C6D"/>
    <w:rsid w:val="0094732F"/>
    <w:rsid w:val="00950284"/>
    <w:rsid w:val="00954065"/>
    <w:rsid w:val="009557BA"/>
    <w:rsid w:val="00961C7C"/>
    <w:rsid w:val="00967C35"/>
    <w:rsid w:val="00976CC5"/>
    <w:rsid w:val="0098088E"/>
    <w:rsid w:val="00981992"/>
    <w:rsid w:val="0098302F"/>
    <w:rsid w:val="009832D7"/>
    <w:rsid w:val="00984DF6"/>
    <w:rsid w:val="00985CEB"/>
    <w:rsid w:val="00990B25"/>
    <w:rsid w:val="00991579"/>
    <w:rsid w:val="00994241"/>
    <w:rsid w:val="00996308"/>
    <w:rsid w:val="009A02EA"/>
    <w:rsid w:val="009A7542"/>
    <w:rsid w:val="009B0880"/>
    <w:rsid w:val="009B32E0"/>
    <w:rsid w:val="009B4201"/>
    <w:rsid w:val="009B5CA0"/>
    <w:rsid w:val="009C14BB"/>
    <w:rsid w:val="009C48E3"/>
    <w:rsid w:val="009C5F5C"/>
    <w:rsid w:val="009C7973"/>
    <w:rsid w:val="009C7B62"/>
    <w:rsid w:val="009D0837"/>
    <w:rsid w:val="009D27FB"/>
    <w:rsid w:val="009D45E7"/>
    <w:rsid w:val="009D5CF1"/>
    <w:rsid w:val="009E07B9"/>
    <w:rsid w:val="009E1502"/>
    <w:rsid w:val="009E4B3A"/>
    <w:rsid w:val="009E50B0"/>
    <w:rsid w:val="009E5388"/>
    <w:rsid w:val="009E70AC"/>
    <w:rsid w:val="009F0C4A"/>
    <w:rsid w:val="009F249A"/>
    <w:rsid w:val="009F2977"/>
    <w:rsid w:val="009F2FBD"/>
    <w:rsid w:val="009F4147"/>
    <w:rsid w:val="009F58BF"/>
    <w:rsid w:val="009F7538"/>
    <w:rsid w:val="00A00FE3"/>
    <w:rsid w:val="00A02016"/>
    <w:rsid w:val="00A03C68"/>
    <w:rsid w:val="00A07F5A"/>
    <w:rsid w:val="00A109A0"/>
    <w:rsid w:val="00A13495"/>
    <w:rsid w:val="00A13C0C"/>
    <w:rsid w:val="00A14554"/>
    <w:rsid w:val="00A1753A"/>
    <w:rsid w:val="00A177F4"/>
    <w:rsid w:val="00A17D3A"/>
    <w:rsid w:val="00A17D74"/>
    <w:rsid w:val="00A20671"/>
    <w:rsid w:val="00A214B7"/>
    <w:rsid w:val="00A21D14"/>
    <w:rsid w:val="00A22D79"/>
    <w:rsid w:val="00A233BA"/>
    <w:rsid w:val="00A2521B"/>
    <w:rsid w:val="00A2608F"/>
    <w:rsid w:val="00A26E3E"/>
    <w:rsid w:val="00A42661"/>
    <w:rsid w:val="00A44DCE"/>
    <w:rsid w:val="00A45448"/>
    <w:rsid w:val="00A51EC1"/>
    <w:rsid w:val="00A52466"/>
    <w:rsid w:val="00A53E6B"/>
    <w:rsid w:val="00A54C5E"/>
    <w:rsid w:val="00A60FB4"/>
    <w:rsid w:val="00A624AF"/>
    <w:rsid w:val="00A64FA4"/>
    <w:rsid w:val="00A65598"/>
    <w:rsid w:val="00A76BAB"/>
    <w:rsid w:val="00A76C60"/>
    <w:rsid w:val="00A82B1E"/>
    <w:rsid w:val="00A85966"/>
    <w:rsid w:val="00A85D40"/>
    <w:rsid w:val="00A926D3"/>
    <w:rsid w:val="00A92877"/>
    <w:rsid w:val="00A957BB"/>
    <w:rsid w:val="00A97FFA"/>
    <w:rsid w:val="00AA1B5B"/>
    <w:rsid w:val="00AA3F24"/>
    <w:rsid w:val="00AA6EE4"/>
    <w:rsid w:val="00AA704F"/>
    <w:rsid w:val="00AB0A8E"/>
    <w:rsid w:val="00AB14A3"/>
    <w:rsid w:val="00AB2602"/>
    <w:rsid w:val="00AB34D1"/>
    <w:rsid w:val="00AB6ADB"/>
    <w:rsid w:val="00AC40E0"/>
    <w:rsid w:val="00AC7F88"/>
    <w:rsid w:val="00AD354F"/>
    <w:rsid w:val="00AE0525"/>
    <w:rsid w:val="00AE31A3"/>
    <w:rsid w:val="00AF0FAA"/>
    <w:rsid w:val="00AF3C8D"/>
    <w:rsid w:val="00B01C34"/>
    <w:rsid w:val="00B073CA"/>
    <w:rsid w:val="00B1066D"/>
    <w:rsid w:val="00B109D6"/>
    <w:rsid w:val="00B14B7F"/>
    <w:rsid w:val="00B16C9E"/>
    <w:rsid w:val="00B2173D"/>
    <w:rsid w:val="00B24008"/>
    <w:rsid w:val="00B25B54"/>
    <w:rsid w:val="00B261B7"/>
    <w:rsid w:val="00B274FD"/>
    <w:rsid w:val="00B31A03"/>
    <w:rsid w:val="00B3719C"/>
    <w:rsid w:val="00B43002"/>
    <w:rsid w:val="00B432F2"/>
    <w:rsid w:val="00B46BBD"/>
    <w:rsid w:val="00B5287C"/>
    <w:rsid w:val="00B563AA"/>
    <w:rsid w:val="00B56536"/>
    <w:rsid w:val="00B65F03"/>
    <w:rsid w:val="00B66577"/>
    <w:rsid w:val="00B672CD"/>
    <w:rsid w:val="00B70A1B"/>
    <w:rsid w:val="00B736CC"/>
    <w:rsid w:val="00B76B30"/>
    <w:rsid w:val="00B77CA1"/>
    <w:rsid w:val="00B80F11"/>
    <w:rsid w:val="00B8456B"/>
    <w:rsid w:val="00B84630"/>
    <w:rsid w:val="00B84ACD"/>
    <w:rsid w:val="00B852FD"/>
    <w:rsid w:val="00B8607A"/>
    <w:rsid w:val="00B86ACE"/>
    <w:rsid w:val="00B94851"/>
    <w:rsid w:val="00B9682D"/>
    <w:rsid w:val="00B96E1F"/>
    <w:rsid w:val="00BA37C4"/>
    <w:rsid w:val="00BA3CDE"/>
    <w:rsid w:val="00BA7D70"/>
    <w:rsid w:val="00BB6F65"/>
    <w:rsid w:val="00BC22F6"/>
    <w:rsid w:val="00BC28EA"/>
    <w:rsid w:val="00BC3916"/>
    <w:rsid w:val="00BC3E15"/>
    <w:rsid w:val="00BC57A9"/>
    <w:rsid w:val="00BC6138"/>
    <w:rsid w:val="00BC61E1"/>
    <w:rsid w:val="00BD37A3"/>
    <w:rsid w:val="00BE01FB"/>
    <w:rsid w:val="00BE1C35"/>
    <w:rsid w:val="00BE24E8"/>
    <w:rsid w:val="00BE3D0E"/>
    <w:rsid w:val="00BE7E59"/>
    <w:rsid w:val="00BF161C"/>
    <w:rsid w:val="00BF1CCC"/>
    <w:rsid w:val="00BF3191"/>
    <w:rsid w:val="00C021DD"/>
    <w:rsid w:val="00C025A3"/>
    <w:rsid w:val="00C1121A"/>
    <w:rsid w:val="00C119B9"/>
    <w:rsid w:val="00C13B51"/>
    <w:rsid w:val="00C21581"/>
    <w:rsid w:val="00C234F2"/>
    <w:rsid w:val="00C24833"/>
    <w:rsid w:val="00C318C9"/>
    <w:rsid w:val="00C33838"/>
    <w:rsid w:val="00C364E4"/>
    <w:rsid w:val="00C367D0"/>
    <w:rsid w:val="00C401D1"/>
    <w:rsid w:val="00C40EF5"/>
    <w:rsid w:val="00C4459A"/>
    <w:rsid w:val="00C532C0"/>
    <w:rsid w:val="00C60B09"/>
    <w:rsid w:val="00C6273B"/>
    <w:rsid w:val="00C66D00"/>
    <w:rsid w:val="00C67825"/>
    <w:rsid w:val="00C71198"/>
    <w:rsid w:val="00C71B31"/>
    <w:rsid w:val="00C73F2C"/>
    <w:rsid w:val="00C7565C"/>
    <w:rsid w:val="00C84207"/>
    <w:rsid w:val="00C85327"/>
    <w:rsid w:val="00C90DED"/>
    <w:rsid w:val="00C9203E"/>
    <w:rsid w:val="00CA3982"/>
    <w:rsid w:val="00CA5EEC"/>
    <w:rsid w:val="00CA6701"/>
    <w:rsid w:val="00CA7AF3"/>
    <w:rsid w:val="00CB047A"/>
    <w:rsid w:val="00CB2C39"/>
    <w:rsid w:val="00CB4101"/>
    <w:rsid w:val="00CB7BD2"/>
    <w:rsid w:val="00CD07FB"/>
    <w:rsid w:val="00CE0483"/>
    <w:rsid w:val="00CE2227"/>
    <w:rsid w:val="00CE3093"/>
    <w:rsid w:val="00CE3E43"/>
    <w:rsid w:val="00CE7D01"/>
    <w:rsid w:val="00CF2926"/>
    <w:rsid w:val="00CF55DA"/>
    <w:rsid w:val="00CF6103"/>
    <w:rsid w:val="00CF63CF"/>
    <w:rsid w:val="00CF696C"/>
    <w:rsid w:val="00CF7D3A"/>
    <w:rsid w:val="00D0130F"/>
    <w:rsid w:val="00D03172"/>
    <w:rsid w:val="00D063FB"/>
    <w:rsid w:val="00D07467"/>
    <w:rsid w:val="00D07F0D"/>
    <w:rsid w:val="00D108C8"/>
    <w:rsid w:val="00D11795"/>
    <w:rsid w:val="00D12495"/>
    <w:rsid w:val="00D15880"/>
    <w:rsid w:val="00D15AC5"/>
    <w:rsid w:val="00D2068A"/>
    <w:rsid w:val="00D217F0"/>
    <w:rsid w:val="00D21E94"/>
    <w:rsid w:val="00D26767"/>
    <w:rsid w:val="00D271B5"/>
    <w:rsid w:val="00D330D2"/>
    <w:rsid w:val="00D33538"/>
    <w:rsid w:val="00D33CE2"/>
    <w:rsid w:val="00D37857"/>
    <w:rsid w:val="00D408E2"/>
    <w:rsid w:val="00D41255"/>
    <w:rsid w:val="00D4218A"/>
    <w:rsid w:val="00D4246F"/>
    <w:rsid w:val="00D47FCA"/>
    <w:rsid w:val="00D522F8"/>
    <w:rsid w:val="00D61D76"/>
    <w:rsid w:val="00D61DD5"/>
    <w:rsid w:val="00D70D78"/>
    <w:rsid w:val="00D723A8"/>
    <w:rsid w:val="00D7368D"/>
    <w:rsid w:val="00D74E85"/>
    <w:rsid w:val="00D77566"/>
    <w:rsid w:val="00D8006B"/>
    <w:rsid w:val="00D80B7A"/>
    <w:rsid w:val="00D82926"/>
    <w:rsid w:val="00D85C42"/>
    <w:rsid w:val="00D905D9"/>
    <w:rsid w:val="00D92B5C"/>
    <w:rsid w:val="00D95651"/>
    <w:rsid w:val="00D96C92"/>
    <w:rsid w:val="00DB0451"/>
    <w:rsid w:val="00DB3571"/>
    <w:rsid w:val="00DB4785"/>
    <w:rsid w:val="00DB6BC4"/>
    <w:rsid w:val="00DC18A5"/>
    <w:rsid w:val="00DC3A50"/>
    <w:rsid w:val="00DC5963"/>
    <w:rsid w:val="00DD0BD5"/>
    <w:rsid w:val="00DD0DD9"/>
    <w:rsid w:val="00DE19FC"/>
    <w:rsid w:val="00DE2B1B"/>
    <w:rsid w:val="00DE3536"/>
    <w:rsid w:val="00DF202E"/>
    <w:rsid w:val="00DF4E67"/>
    <w:rsid w:val="00DF55EC"/>
    <w:rsid w:val="00E03379"/>
    <w:rsid w:val="00E03385"/>
    <w:rsid w:val="00E03E52"/>
    <w:rsid w:val="00E103CE"/>
    <w:rsid w:val="00E117A6"/>
    <w:rsid w:val="00E122E7"/>
    <w:rsid w:val="00E12725"/>
    <w:rsid w:val="00E134DD"/>
    <w:rsid w:val="00E139E0"/>
    <w:rsid w:val="00E156FE"/>
    <w:rsid w:val="00E16159"/>
    <w:rsid w:val="00E163F3"/>
    <w:rsid w:val="00E16613"/>
    <w:rsid w:val="00E21C9A"/>
    <w:rsid w:val="00E25399"/>
    <w:rsid w:val="00E27C83"/>
    <w:rsid w:val="00E347C8"/>
    <w:rsid w:val="00E4122B"/>
    <w:rsid w:val="00E43548"/>
    <w:rsid w:val="00E44E43"/>
    <w:rsid w:val="00E46EA4"/>
    <w:rsid w:val="00E53E09"/>
    <w:rsid w:val="00E54452"/>
    <w:rsid w:val="00E6427C"/>
    <w:rsid w:val="00E644B1"/>
    <w:rsid w:val="00E7464B"/>
    <w:rsid w:val="00E80FD8"/>
    <w:rsid w:val="00E8170B"/>
    <w:rsid w:val="00E8214A"/>
    <w:rsid w:val="00E827A2"/>
    <w:rsid w:val="00E84AFA"/>
    <w:rsid w:val="00E95BE7"/>
    <w:rsid w:val="00EA4FE5"/>
    <w:rsid w:val="00EA664A"/>
    <w:rsid w:val="00EA7795"/>
    <w:rsid w:val="00EB15EE"/>
    <w:rsid w:val="00EC0BCF"/>
    <w:rsid w:val="00EC72D8"/>
    <w:rsid w:val="00ED0775"/>
    <w:rsid w:val="00ED62BC"/>
    <w:rsid w:val="00ED77BC"/>
    <w:rsid w:val="00EE356B"/>
    <w:rsid w:val="00EF3DB7"/>
    <w:rsid w:val="00F025CC"/>
    <w:rsid w:val="00F05505"/>
    <w:rsid w:val="00F06232"/>
    <w:rsid w:val="00F064B7"/>
    <w:rsid w:val="00F07457"/>
    <w:rsid w:val="00F132C5"/>
    <w:rsid w:val="00F140CB"/>
    <w:rsid w:val="00F15B1E"/>
    <w:rsid w:val="00F17DAD"/>
    <w:rsid w:val="00F22B03"/>
    <w:rsid w:val="00F245B1"/>
    <w:rsid w:val="00F3254B"/>
    <w:rsid w:val="00F361B3"/>
    <w:rsid w:val="00F4154E"/>
    <w:rsid w:val="00F42A14"/>
    <w:rsid w:val="00F4335F"/>
    <w:rsid w:val="00F43E8D"/>
    <w:rsid w:val="00F43EE4"/>
    <w:rsid w:val="00F456C1"/>
    <w:rsid w:val="00F472FD"/>
    <w:rsid w:val="00F5777E"/>
    <w:rsid w:val="00F6039F"/>
    <w:rsid w:val="00F64FB5"/>
    <w:rsid w:val="00F67A9A"/>
    <w:rsid w:val="00F70857"/>
    <w:rsid w:val="00F71B4E"/>
    <w:rsid w:val="00F7285B"/>
    <w:rsid w:val="00F834BC"/>
    <w:rsid w:val="00F875D0"/>
    <w:rsid w:val="00F90C7C"/>
    <w:rsid w:val="00F93BFB"/>
    <w:rsid w:val="00F9484D"/>
    <w:rsid w:val="00F94987"/>
    <w:rsid w:val="00FA1550"/>
    <w:rsid w:val="00FA3B55"/>
    <w:rsid w:val="00FA6A26"/>
    <w:rsid w:val="00FB0E2F"/>
    <w:rsid w:val="00FB2A7D"/>
    <w:rsid w:val="00FB5342"/>
    <w:rsid w:val="00FC00CB"/>
    <w:rsid w:val="00FC166A"/>
    <w:rsid w:val="00FC43AC"/>
    <w:rsid w:val="00FD7316"/>
    <w:rsid w:val="00FE4836"/>
    <w:rsid w:val="00FE7929"/>
    <w:rsid w:val="00FE7E0B"/>
    <w:rsid w:val="00FF5AC7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439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C3C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72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726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F610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NoSpacing">
    <w:name w:val="No Spacing"/>
    <w:uiPriority w:val="99"/>
    <w:qFormat/>
    <w:rsid w:val="0086377D"/>
    <w:rPr>
      <w:rFonts w:ascii="Calibri" w:hAnsi="Calibri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56FA9"/>
    <w:pPr>
      <w:spacing w:before="100" w:beforeAutospacing="1" w:after="100" w:afterAutospacing="1"/>
    </w:pPr>
  </w:style>
  <w:style w:type="paragraph" w:customStyle="1" w:styleId="AralkYok3">
    <w:name w:val="Aralık Yok3"/>
    <w:uiPriority w:val="99"/>
    <w:rsid w:val="00985CEB"/>
    <w:rPr>
      <w:rFonts w:ascii="Calibri" w:hAnsi="Calibri" w:cs="Calibri"/>
      <w:lang w:eastAsia="en-US"/>
    </w:rPr>
  </w:style>
  <w:style w:type="paragraph" w:customStyle="1" w:styleId="AralkYok4">
    <w:name w:val="Aralık Yok4"/>
    <w:uiPriority w:val="99"/>
    <w:rsid w:val="00870E74"/>
    <w:rPr>
      <w:rFonts w:ascii="Calibri" w:hAnsi="Calibri" w:cs="Calibri"/>
      <w:lang w:eastAsia="en-US"/>
    </w:rPr>
  </w:style>
  <w:style w:type="paragraph" w:customStyle="1" w:styleId="ListeParagraf1">
    <w:name w:val="Liste Paragraf1"/>
    <w:basedOn w:val="Normal"/>
    <w:uiPriority w:val="99"/>
    <w:rsid w:val="00364A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5">
    <w:name w:val="Aralık Yok5"/>
    <w:uiPriority w:val="99"/>
    <w:rsid w:val="005E2A39"/>
    <w:rPr>
      <w:rFonts w:ascii="Calibri" w:hAnsi="Calibri" w:cs="Calibri"/>
      <w:lang w:eastAsia="en-US"/>
    </w:rPr>
  </w:style>
  <w:style w:type="paragraph" w:customStyle="1" w:styleId="NoSpacing1">
    <w:name w:val="No Spacing1"/>
    <w:uiPriority w:val="99"/>
    <w:rsid w:val="00496612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59333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1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oleObject" Target="embeddings/oleObject47.bin"/><Relationship Id="rId21" Type="http://schemas.openxmlformats.org/officeDocument/2006/relationships/image" Target="media/image10.png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5.bin"/><Relationship Id="rId16" Type="http://schemas.openxmlformats.org/officeDocument/2006/relationships/oleObject" Target="embeddings/oleObject3.bin"/><Relationship Id="rId107" Type="http://schemas.openxmlformats.org/officeDocument/2006/relationships/oleObject" Target="embeddings/oleObject44.bin"/><Relationship Id="rId11" Type="http://schemas.openxmlformats.org/officeDocument/2006/relationships/image" Target="media/image5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3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3.bin"/><Relationship Id="rId74" Type="http://schemas.openxmlformats.org/officeDocument/2006/relationships/oleObject" Target="embeddings/oleObject31.bin"/><Relationship Id="rId79" Type="http://schemas.openxmlformats.org/officeDocument/2006/relationships/image" Target="media/image40.wmf"/><Relationship Id="rId102" Type="http://schemas.openxmlformats.org/officeDocument/2006/relationships/image" Target="media/image55.wmf"/><Relationship Id="rId123" Type="http://schemas.openxmlformats.org/officeDocument/2006/relationships/oleObject" Target="embeddings/oleObject50.bin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8.png"/><Relationship Id="rId19" Type="http://schemas.openxmlformats.org/officeDocument/2006/relationships/image" Target="media/image9.wmf"/><Relationship Id="rId14" Type="http://schemas.openxmlformats.org/officeDocument/2006/relationships/oleObject" Target="embeddings/oleObject2.bin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6.bin"/><Relationship Id="rId69" Type="http://schemas.openxmlformats.org/officeDocument/2006/relationships/image" Target="media/image35.wmf"/><Relationship Id="rId77" Type="http://schemas.openxmlformats.org/officeDocument/2006/relationships/image" Target="media/image39.wmf"/><Relationship Id="rId100" Type="http://schemas.openxmlformats.org/officeDocument/2006/relationships/image" Target="media/image53.png"/><Relationship Id="rId105" Type="http://schemas.openxmlformats.org/officeDocument/2006/relationships/oleObject" Target="embeddings/oleObject43.bin"/><Relationship Id="rId113" Type="http://schemas.openxmlformats.org/officeDocument/2006/relationships/image" Target="media/image62.png"/><Relationship Id="rId118" Type="http://schemas.openxmlformats.org/officeDocument/2006/relationships/image" Target="media/image65.wmf"/><Relationship Id="rId126" Type="http://schemas.openxmlformats.org/officeDocument/2006/relationships/hyperlink" Target="http://www.sorubak.com/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26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3.wmf"/><Relationship Id="rId93" Type="http://schemas.openxmlformats.org/officeDocument/2006/relationships/image" Target="media/image47.wmf"/><Relationship Id="rId98" Type="http://schemas.openxmlformats.org/officeDocument/2006/relationships/image" Target="media/image51.png"/><Relationship Id="rId121" Type="http://schemas.openxmlformats.org/officeDocument/2006/relationships/oleObject" Target="embeddings/oleObject49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9.wmf"/><Relationship Id="rId46" Type="http://schemas.openxmlformats.org/officeDocument/2006/relationships/image" Target="media/image23.png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103" Type="http://schemas.openxmlformats.org/officeDocument/2006/relationships/oleObject" Target="embeddings/oleObject42.bin"/><Relationship Id="rId108" Type="http://schemas.openxmlformats.org/officeDocument/2006/relationships/image" Target="media/image58.png"/><Relationship Id="rId116" Type="http://schemas.openxmlformats.org/officeDocument/2006/relationships/image" Target="media/image64.png"/><Relationship Id="rId124" Type="http://schemas.openxmlformats.org/officeDocument/2006/relationships/image" Target="media/image68.wmf"/><Relationship Id="rId129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5.bin"/><Relationship Id="rId70" Type="http://schemas.openxmlformats.org/officeDocument/2006/relationships/oleObject" Target="embeddings/oleObject29.bin"/><Relationship Id="rId75" Type="http://schemas.openxmlformats.org/officeDocument/2006/relationships/image" Target="media/image38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6.wmf"/><Relationship Id="rId96" Type="http://schemas.openxmlformats.org/officeDocument/2006/relationships/image" Target="media/image49.png"/><Relationship Id="rId111" Type="http://schemas.openxmlformats.org/officeDocument/2006/relationships/image" Target="media/image6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image" Target="media/image57.wmf"/><Relationship Id="rId114" Type="http://schemas.openxmlformats.org/officeDocument/2006/relationships/image" Target="media/image63.png"/><Relationship Id="rId119" Type="http://schemas.openxmlformats.org/officeDocument/2006/relationships/oleObject" Target="embeddings/oleObject48.bin"/><Relationship Id="rId127" Type="http://schemas.openxmlformats.org/officeDocument/2006/relationships/header" Target="header1.xml"/><Relationship Id="rId10" Type="http://schemas.openxmlformats.org/officeDocument/2006/relationships/image" Target="media/image4.png"/><Relationship Id="rId31" Type="http://schemas.openxmlformats.org/officeDocument/2006/relationships/oleObject" Target="embeddings/oleObject10.bin"/><Relationship Id="rId44" Type="http://schemas.openxmlformats.org/officeDocument/2006/relationships/image" Target="media/image22.wmf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oleObject" Target="embeddings/oleObject33.bin"/><Relationship Id="rId81" Type="http://schemas.openxmlformats.org/officeDocument/2006/relationships/image" Target="media/image41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2.png"/><Relationship Id="rId101" Type="http://schemas.openxmlformats.org/officeDocument/2006/relationships/image" Target="media/image54.png"/><Relationship Id="rId122" Type="http://schemas.openxmlformats.org/officeDocument/2006/relationships/image" Target="media/image67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4.bin"/><Relationship Id="rId109" Type="http://schemas.openxmlformats.org/officeDocument/2006/relationships/image" Target="media/image59.png"/><Relationship Id="rId34" Type="http://schemas.openxmlformats.org/officeDocument/2006/relationships/image" Target="media/image17.wmf"/><Relationship Id="rId50" Type="http://schemas.openxmlformats.org/officeDocument/2006/relationships/oleObject" Target="embeddings/oleObject19.bin"/><Relationship Id="rId55" Type="http://schemas.openxmlformats.org/officeDocument/2006/relationships/image" Target="media/image28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0.png"/><Relationship Id="rId104" Type="http://schemas.openxmlformats.org/officeDocument/2006/relationships/image" Target="media/image56.wmf"/><Relationship Id="rId120" Type="http://schemas.openxmlformats.org/officeDocument/2006/relationships/image" Target="media/image66.wmf"/><Relationship Id="rId125" Type="http://schemas.openxmlformats.org/officeDocument/2006/relationships/oleObject" Target="embeddings/oleObject51.bin"/><Relationship Id="rId7" Type="http://schemas.openxmlformats.org/officeDocument/2006/relationships/image" Target="media/image1.png"/><Relationship Id="rId71" Type="http://schemas.openxmlformats.org/officeDocument/2006/relationships/image" Target="media/image36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oleObject" Target="embeddings/oleObject9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87" Type="http://schemas.openxmlformats.org/officeDocument/2006/relationships/image" Target="media/image44.wmf"/><Relationship Id="rId110" Type="http://schemas.openxmlformats.org/officeDocument/2006/relationships/image" Target="media/image60.png"/><Relationship Id="rId115" Type="http://schemas.openxmlformats.org/officeDocument/2006/relationships/oleObject" Target="embeddings/oleObject46.bin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5</Pages>
  <Words>810</Words>
  <Characters>4621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2012-10-06T16:44:00Z</cp:lastPrinted>
  <dcterms:created xsi:type="dcterms:W3CDTF">2012-10-11T17:19:00Z</dcterms:created>
  <dcterms:modified xsi:type="dcterms:W3CDTF">2012-11-18T15:07:00Z</dcterms:modified>
  <cp:category>www.sorubak.com</cp:category>
</cp:coreProperties>
</file>