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B13" w:rsidRPr="00F86202" w:rsidRDefault="00895B13">
      <w:pPr>
        <w:rPr>
          <w:sz w:val="28"/>
          <w:szCs w:val="28"/>
        </w:rPr>
      </w:pPr>
      <w:r w:rsidRPr="00F86202">
        <w:rPr>
          <w:sz w:val="28"/>
          <w:szCs w:val="28"/>
        </w:rPr>
        <w:t>A.Aşağıdaki soruları cevaplayınz.</w:t>
      </w:r>
      <w:r>
        <w:rPr>
          <w:sz w:val="28"/>
          <w:szCs w:val="28"/>
        </w:rPr>
        <w:t>(25 Puan)</w:t>
      </w:r>
    </w:p>
    <w:p w:rsidR="00895B13" w:rsidRDefault="00895B13">
      <w:pPr>
        <w:rPr>
          <w:sz w:val="28"/>
          <w:szCs w:val="28"/>
        </w:rPr>
      </w:pPr>
      <w:r w:rsidRPr="00F86202">
        <w:rPr>
          <w:sz w:val="28"/>
          <w:szCs w:val="28"/>
        </w:rPr>
        <w:t>1.İskeletimiz olmasaydı ne olurdu?</w:t>
      </w:r>
    </w:p>
    <w:p w:rsidR="00895B13" w:rsidRPr="00F86202" w:rsidRDefault="00895B1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5B13" w:rsidRDefault="00895B13">
      <w:pPr>
        <w:rPr>
          <w:sz w:val="28"/>
          <w:szCs w:val="28"/>
        </w:rPr>
      </w:pPr>
      <w:r w:rsidRPr="00F86202">
        <w:rPr>
          <w:sz w:val="28"/>
          <w:szCs w:val="28"/>
        </w:rPr>
        <w:t xml:space="preserve">2.Doğru soluk alıp verme nasıl olmalıdır? </w:t>
      </w:r>
    </w:p>
    <w:p w:rsidR="00895B13" w:rsidRPr="00F86202" w:rsidRDefault="00895B1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95B13" w:rsidRDefault="00895B13">
      <w:pPr>
        <w:rPr>
          <w:sz w:val="28"/>
          <w:szCs w:val="28"/>
        </w:rPr>
      </w:pPr>
      <w:r w:rsidRPr="00F86202">
        <w:rPr>
          <w:sz w:val="28"/>
          <w:szCs w:val="28"/>
        </w:rPr>
        <w:t>3</w:t>
      </w:r>
      <w:r>
        <w:rPr>
          <w:sz w:val="28"/>
          <w:szCs w:val="28"/>
        </w:rPr>
        <w:t xml:space="preserve">.Kaslarımızın </w:t>
      </w:r>
      <w:r w:rsidRPr="00F86202">
        <w:rPr>
          <w:sz w:val="28"/>
          <w:szCs w:val="28"/>
        </w:rPr>
        <w:t xml:space="preserve"> görevi nedir?</w:t>
      </w:r>
    </w:p>
    <w:p w:rsidR="00895B13" w:rsidRPr="00F86202" w:rsidRDefault="00895B1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895B13" w:rsidRDefault="00895B13">
      <w:pPr>
        <w:rPr>
          <w:sz w:val="28"/>
          <w:szCs w:val="28"/>
        </w:rPr>
      </w:pPr>
      <w:r w:rsidRPr="00F86202">
        <w:rPr>
          <w:sz w:val="28"/>
          <w:szCs w:val="28"/>
        </w:rPr>
        <w:t>4.Vücudumuzdaki damarların görevi nedir?</w:t>
      </w:r>
    </w:p>
    <w:p w:rsidR="00895B13" w:rsidRPr="00F86202" w:rsidRDefault="00895B1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5B13" w:rsidRDefault="00895B13">
      <w:pPr>
        <w:rPr>
          <w:sz w:val="28"/>
          <w:szCs w:val="28"/>
        </w:rPr>
      </w:pPr>
      <w:r w:rsidRPr="00F86202">
        <w:rPr>
          <w:sz w:val="28"/>
          <w:szCs w:val="28"/>
        </w:rPr>
        <w:t>5.</w:t>
      </w:r>
      <w:r>
        <w:rPr>
          <w:sz w:val="28"/>
          <w:szCs w:val="28"/>
        </w:rPr>
        <w:t>Vücudumuz birkaç dakika oksijensiz kaldığında ne tür sorunlarla karşılaşırız?</w:t>
      </w:r>
    </w:p>
    <w:p w:rsidR="00895B13" w:rsidRPr="00F86202" w:rsidRDefault="00895B13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95B13" w:rsidRPr="00F86202" w:rsidRDefault="00895B13">
      <w:pPr>
        <w:rPr>
          <w:sz w:val="28"/>
          <w:szCs w:val="28"/>
        </w:rPr>
      </w:pPr>
      <w:r w:rsidRPr="00F86202">
        <w:rPr>
          <w:sz w:val="28"/>
          <w:szCs w:val="28"/>
        </w:rPr>
        <w:t>B.Aşağıda</w:t>
      </w:r>
      <w:r>
        <w:rPr>
          <w:sz w:val="28"/>
          <w:szCs w:val="28"/>
        </w:rPr>
        <w:t xml:space="preserve"> </w:t>
      </w:r>
      <w:r w:rsidRPr="00F86202">
        <w:rPr>
          <w:sz w:val="28"/>
          <w:szCs w:val="28"/>
        </w:rPr>
        <w:t>verilen</w:t>
      </w:r>
      <w:r>
        <w:rPr>
          <w:sz w:val="28"/>
          <w:szCs w:val="28"/>
        </w:rPr>
        <w:t xml:space="preserve"> </w:t>
      </w:r>
      <w:r w:rsidRPr="00F86202">
        <w:rPr>
          <w:sz w:val="28"/>
          <w:szCs w:val="28"/>
        </w:rPr>
        <w:t>cümleleri ,kutudaki uygun</w:t>
      </w:r>
      <w:r>
        <w:rPr>
          <w:sz w:val="28"/>
          <w:szCs w:val="28"/>
        </w:rPr>
        <w:t xml:space="preserve"> </w:t>
      </w:r>
      <w:r w:rsidRPr="00F86202">
        <w:rPr>
          <w:sz w:val="28"/>
          <w:szCs w:val="28"/>
        </w:rPr>
        <w:t>olanıyla tamamlayınız.( 20 Puan)</w:t>
      </w:r>
    </w:p>
    <w:p w:rsidR="00895B13" w:rsidRPr="00F86202" w:rsidRDefault="00895B13" w:rsidP="00F8620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86202">
        <w:rPr>
          <w:sz w:val="28"/>
          <w:szCs w:val="28"/>
        </w:rPr>
        <w:t>İskeleti ……………………………………….. oluşturur.</w:t>
      </w:r>
    </w:p>
    <w:p w:rsidR="00895B13" w:rsidRPr="00F86202" w:rsidRDefault="00895B13" w:rsidP="00F8620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86202">
        <w:rPr>
          <w:sz w:val="28"/>
          <w:szCs w:val="28"/>
        </w:rPr>
        <w:t>Soluk alırken ağzımız yerine…………………………………………. kullanmak daha sağlıklıdır.</w:t>
      </w:r>
    </w:p>
    <w:p w:rsidR="00895B13" w:rsidRPr="00F86202" w:rsidRDefault="00895B13" w:rsidP="00F8620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86202">
        <w:rPr>
          <w:sz w:val="28"/>
          <w:szCs w:val="28"/>
        </w:rPr>
        <w:t>Vücudumuzun kemiklerinin biraraya geldiği bölgeye……………………………….. adı verilir.</w:t>
      </w:r>
    </w:p>
    <w:p w:rsidR="00895B13" w:rsidRPr="00F86202" w:rsidRDefault="00895B13" w:rsidP="00F8620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86202">
        <w:rPr>
          <w:sz w:val="28"/>
          <w:szCs w:val="28"/>
        </w:rPr>
        <w:t>Ağız ve burun boşluğunun birleştiği yere ……………………………………. adı verilir.</w:t>
      </w:r>
    </w:p>
    <w:p w:rsidR="00895B13" w:rsidRPr="00F86202" w:rsidRDefault="00895B13" w:rsidP="00F8620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86202">
        <w:rPr>
          <w:sz w:val="28"/>
          <w:szCs w:val="28"/>
        </w:rPr>
        <w:t>Kanın vucuttaki hareketine,……………………………………. adı verilir.</w:t>
      </w:r>
    </w:p>
    <w:p w:rsidR="00895B13" w:rsidRDefault="00895B13" w:rsidP="00F86202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.3pt;margin-top:25.85pt;width:58.5pt;height:25.5pt;z-index:251658240">
            <v:textbox>
              <w:txbxContent>
                <w:p w:rsidR="00895B13" w:rsidRDefault="00895B13" w:rsidP="00F86202">
                  <w:r>
                    <w:t>Eklem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94.55pt;margin-top:25.85pt;width:74.25pt;height:25.5pt;z-index:251659264">
            <v:textbox>
              <w:txbxContent>
                <w:p w:rsidR="00895B13" w:rsidRDefault="00895B13" w:rsidP="00F86202">
                  <w:r>
                    <w:t>steteskop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189.05pt;margin-top:25.85pt;width:80.25pt;height:25.5pt;z-index:251660288">
            <v:textbox>
              <w:txbxContent>
                <w:p w:rsidR="00895B13" w:rsidRDefault="00895B13" w:rsidP="00F86202">
                  <w:r>
                    <w:t>damarlar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85.05pt;margin-top:28.85pt;width:67.5pt;height:22.5pt;z-index:251661312">
            <v:textbox>
              <w:txbxContent>
                <w:p w:rsidR="00895B13" w:rsidRDefault="00895B13" w:rsidP="00F86202">
                  <w:r>
                    <w:t>İskelet</w:t>
                  </w:r>
                </w:p>
              </w:txbxContent>
            </v:textbox>
          </v:shape>
        </w:pict>
      </w:r>
      <w:r>
        <w:rPr>
          <w:sz w:val="28"/>
          <w:szCs w:val="28"/>
        </w:rPr>
        <w:t>C.Aşağıda verilen tanımlar ile karşılığı olan kavaramları  yazınız.( 20 Puan)</w:t>
      </w:r>
    </w:p>
    <w:p w:rsidR="00895B13" w:rsidRDefault="00895B13" w:rsidP="00F86202">
      <w:pPr>
        <w:rPr>
          <w:sz w:val="28"/>
          <w:szCs w:val="28"/>
        </w:rPr>
      </w:pPr>
    </w:p>
    <w:p w:rsidR="00895B13" w:rsidRDefault="00895B13" w:rsidP="00F8620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Doktorların ,hastaların kalbini kullanmakiçin kullandığı araçtır.(…………….)</w:t>
      </w:r>
    </w:p>
    <w:p w:rsidR="00895B13" w:rsidRDefault="00895B13" w:rsidP="00F8620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Kanın içinde dolaştığı yapıdır.(……………………………..)</w:t>
      </w:r>
    </w:p>
    <w:p w:rsidR="00895B13" w:rsidRDefault="00895B13" w:rsidP="00F8620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İnsan vücudunun dik durmasını sağlar.(………………………………)</w:t>
      </w:r>
    </w:p>
    <w:p w:rsidR="00895B13" w:rsidRDefault="00895B13" w:rsidP="00F8620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F86202">
        <w:rPr>
          <w:sz w:val="28"/>
          <w:szCs w:val="28"/>
        </w:rPr>
        <w:t>Kemiklerin birbirine bağlanmasını sağlar.(……………………………)</w:t>
      </w:r>
    </w:p>
    <w:p w:rsidR="00895B13" w:rsidRPr="00F86202" w:rsidRDefault="00895B13" w:rsidP="00F86202">
      <w:pPr>
        <w:ind w:left="360"/>
        <w:rPr>
          <w:sz w:val="28"/>
          <w:szCs w:val="28"/>
        </w:rPr>
      </w:pPr>
      <w:r w:rsidRPr="00F86202">
        <w:rPr>
          <w:sz w:val="28"/>
          <w:szCs w:val="28"/>
        </w:rPr>
        <w:t>Ç.Aşağıdaki cümlelerden doğru  bilgi içerenlerin başına “D”,yanlış bilgi içerenlerin başına “Y” harfini yazınız.( 10 Puan)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</w:t>
      </w:r>
      <w:r w:rsidRPr="00F86202">
        <w:rPr>
          <w:sz w:val="28"/>
          <w:szCs w:val="28"/>
        </w:rPr>
        <w:t>Göğüs kafesi , kalbi ve akciğerleri dış etkenlerden korur.</w:t>
      </w:r>
      <w:r>
        <w:rPr>
          <w:sz w:val="28"/>
          <w:szCs w:val="28"/>
        </w:rPr>
        <w:t xml:space="preserve"> 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)Yetişkin bir insanın iskeletinde yaklaşık 206 tane kemik vardır.</w:t>
      </w:r>
    </w:p>
    <w:p w:rsidR="00895B13" w:rsidRPr="00F86202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)Omurga  omur adı verilen kısa kemiklerden oluşur.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)Kasılma sırasında kasın boyu uzar.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)Karbondioksit,soluk alıp verme ile dışarı atılır.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)Kalbin kanı pompalamsı sırasında damarlarda meydana getirdiği  nabız denir.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)Sağlıklı kemiklere sahip olabilmekiçin  çikolata yemeliyiz.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)Kalb kasımız istem dışı çalışan çizgili kastır.</w:t>
      </w:r>
    </w:p>
    <w:p w:rsidR="00895B13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)Egzersiz  solık alıp verme sıklığını artırır.</w:t>
      </w:r>
    </w:p>
    <w:p w:rsidR="00895B13" w:rsidRPr="00F86202" w:rsidRDefault="00895B13" w:rsidP="00F8620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(        )Akciğerler dolaşım organlarımızdandır.</w:t>
      </w:r>
    </w:p>
    <w:p w:rsidR="00895B13" w:rsidRDefault="00895B13">
      <w:pPr>
        <w:rPr>
          <w:sz w:val="28"/>
          <w:szCs w:val="28"/>
        </w:rPr>
      </w:pPr>
      <w:r>
        <w:rPr>
          <w:sz w:val="28"/>
          <w:szCs w:val="28"/>
        </w:rPr>
        <w:t>D.Aşağıda çoktan seçmeli sorularındoğru cevaplarını işaretleyiniz.(25 Puan)</w:t>
      </w:r>
    </w:p>
    <w:p w:rsidR="00895B13" w:rsidRDefault="00895B13">
      <w:pPr>
        <w:rPr>
          <w:sz w:val="28"/>
          <w:szCs w:val="28"/>
        </w:rPr>
      </w:pPr>
      <w:r>
        <w:rPr>
          <w:sz w:val="28"/>
          <w:szCs w:val="28"/>
        </w:rPr>
        <w:t>1.Aşağıda verilen  solunum yapı ve organlardan hangisi gırtlağa gelen havanın  soluk borusuna geçişini sağlar?</w:t>
      </w:r>
    </w:p>
    <w:p w:rsidR="00895B13" w:rsidRDefault="00895B13">
      <w:pPr>
        <w:rPr>
          <w:sz w:val="28"/>
          <w:szCs w:val="28"/>
        </w:rPr>
      </w:pPr>
      <w:r>
        <w:rPr>
          <w:sz w:val="28"/>
          <w:szCs w:val="28"/>
        </w:rPr>
        <w:t>A. Yutak              B. Diyafram            C.  Burun             D.Akciğerler</w:t>
      </w:r>
    </w:p>
    <w:p w:rsidR="00895B13" w:rsidRDefault="00895B13">
      <w:pPr>
        <w:rPr>
          <w:sz w:val="28"/>
          <w:szCs w:val="28"/>
        </w:rPr>
      </w:pPr>
      <w:r>
        <w:rPr>
          <w:sz w:val="28"/>
          <w:szCs w:val="28"/>
        </w:rPr>
        <w:t>2.Vücut için gerekli olan besin ve oksijeni aşağıdaki yapıların hangisi ile gerekli yerlere ulaştırılır?</w:t>
      </w:r>
    </w:p>
    <w:p w:rsidR="00895B13" w:rsidRDefault="00895B13" w:rsidP="00F86202">
      <w:pPr>
        <w:rPr>
          <w:sz w:val="28"/>
          <w:szCs w:val="28"/>
        </w:rPr>
      </w:pPr>
      <w:r>
        <w:rPr>
          <w:sz w:val="28"/>
          <w:szCs w:val="28"/>
        </w:rPr>
        <w:t>A.Karaciğer              B. Kan           C.  Yutak             D.Akciğerler</w:t>
      </w:r>
    </w:p>
    <w:p w:rsidR="00895B13" w:rsidRDefault="00895B13" w:rsidP="00F86202">
      <w:pPr>
        <w:rPr>
          <w:sz w:val="28"/>
          <w:szCs w:val="28"/>
        </w:rPr>
      </w:pPr>
      <w:r>
        <w:rPr>
          <w:sz w:val="28"/>
          <w:szCs w:val="28"/>
        </w:rPr>
        <w:t>3.Aşağıda verilenlerden hangisi soluk alıp verme ve nabız sıklığını artırmaz?</w:t>
      </w:r>
    </w:p>
    <w:p w:rsidR="00895B13" w:rsidRDefault="00895B13" w:rsidP="00F86202">
      <w:pPr>
        <w:rPr>
          <w:sz w:val="28"/>
          <w:szCs w:val="28"/>
        </w:rPr>
      </w:pPr>
      <w:r>
        <w:rPr>
          <w:sz w:val="28"/>
          <w:szCs w:val="28"/>
        </w:rPr>
        <w:t>A.Korku              B. Heyecan           C.  Uyku             D.Koşma</w:t>
      </w:r>
    </w:p>
    <w:p w:rsidR="00895B13" w:rsidRDefault="00895B13" w:rsidP="00F86202">
      <w:pPr>
        <w:rPr>
          <w:sz w:val="28"/>
          <w:szCs w:val="28"/>
        </w:rPr>
      </w:pPr>
      <w:r>
        <w:rPr>
          <w:sz w:val="28"/>
          <w:szCs w:val="28"/>
        </w:rPr>
        <w:t>4.Solunum sırasında akciğerlerimize aldığımız havadaki,oksijen ve karbondioksit miktarında nasıl birdeğişim olur?</w:t>
      </w:r>
    </w:p>
    <w:tbl>
      <w:tblPr>
        <w:tblpPr w:leftFromText="141" w:rightFromText="141" w:vertAnchor="text" w:horzAnchor="page" w:tblpX="1348" w:tblpY="8"/>
        <w:tblW w:w="0" w:type="auto"/>
        <w:tblLook w:val="00A0"/>
      </w:tblPr>
      <w:tblGrid>
        <w:gridCol w:w="664"/>
        <w:gridCol w:w="1307"/>
        <w:gridCol w:w="2104"/>
      </w:tblGrid>
      <w:tr w:rsidR="00895B13" w:rsidRPr="00DE1009" w:rsidTr="00DE1009">
        <w:trPr>
          <w:trHeight w:val="272"/>
        </w:trPr>
        <w:tc>
          <w:tcPr>
            <w:tcW w:w="66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 xml:space="preserve">OKSİJEN       </w:t>
            </w:r>
          </w:p>
        </w:tc>
        <w:tc>
          <w:tcPr>
            <w:tcW w:w="210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KARBONDİOKSİT</w:t>
            </w:r>
          </w:p>
        </w:tc>
      </w:tr>
      <w:tr w:rsidR="00895B13" w:rsidRPr="00DE1009" w:rsidTr="00DE1009">
        <w:trPr>
          <w:trHeight w:val="272"/>
        </w:trPr>
        <w:tc>
          <w:tcPr>
            <w:tcW w:w="66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A</w:t>
            </w:r>
          </w:p>
        </w:tc>
        <w:tc>
          <w:tcPr>
            <w:tcW w:w="1307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Değişmez</w:t>
            </w:r>
          </w:p>
        </w:tc>
        <w:tc>
          <w:tcPr>
            <w:tcW w:w="210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Azalır</w:t>
            </w:r>
          </w:p>
        </w:tc>
      </w:tr>
      <w:tr w:rsidR="00895B13" w:rsidRPr="00DE1009" w:rsidTr="00DE1009">
        <w:trPr>
          <w:trHeight w:val="260"/>
        </w:trPr>
        <w:tc>
          <w:tcPr>
            <w:tcW w:w="66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B</w:t>
            </w:r>
          </w:p>
        </w:tc>
        <w:tc>
          <w:tcPr>
            <w:tcW w:w="1307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Azalır</w:t>
            </w:r>
          </w:p>
        </w:tc>
        <w:tc>
          <w:tcPr>
            <w:tcW w:w="210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Artar</w:t>
            </w:r>
          </w:p>
        </w:tc>
      </w:tr>
      <w:tr w:rsidR="00895B13" w:rsidRPr="00DE1009" w:rsidTr="00DE1009">
        <w:trPr>
          <w:trHeight w:val="272"/>
        </w:trPr>
        <w:tc>
          <w:tcPr>
            <w:tcW w:w="66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C</w:t>
            </w:r>
          </w:p>
        </w:tc>
        <w:tc>
          <w:tcPr>
            <w:tcW w:w="1307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Artar</w:t>
            </w:r>
          </w:p>
        </w:tc>
        <w:tc>
          <w:tcPr>
            <w:tcW w:w="210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Değişmez</w:t>
            </w:r>
          </w:p>
        </w:tc>
      </w:tr>
      <w:tr w:rsidR="00895B13" w:rsidRPr="00DE1009" w:rsidTr="00DE1009">
        <w:trPr>
          <w:trHeight w:val="272"/>
        </w:trPr>
        <w:tc>
          <w:tcPr>
            <w:tcW w:w="66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D.</w:t>
            </w:r>
          </w:p>
        </w:tc>
        <w:tc>
          <w:tcPr>
            <w:tcW w:w="1307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Azalır</w:t>
            </w:r>
          </w:p>
        </w:tc>
        <w:tc>
          <w:tcPr>
            <w:tcW w:w="2104" w:type="dxa"/>
          </w:tcPr>
          <w:p w:rsidR="00895B13" w:rsidRPr="00DE1009" w:rsidRDefault="00895B13" w:rsidP="00DE1009">
            <w:pPr>
              <w:pStyle w:val="ListParagraph"/>
              <w:spacing w:after="0" w:line="240" w:lineRule="auto"/>
              <w:ind w:left="0"/>
              <w:rPr>
                <w:sz w:val="28"/>
                <w:szCs w:val="28"/>
              </w:rPr>
            </w:pPr>
            <w:r w:rsidRPr="00DE1009">
              <w:rPr>
                <w:sz w:val="28"/>
                <w:szCs w:val="28"/>
              </w:rPr>
              <w:t>Azalır</w:t>
            </w:r>
          </w:p>
        </w:tc>
      </w:tr>
    </w:tbl>
    <w:p w:rsidR="00895B13" w:rsidRDefault="00895B13" w:rsidP="00F862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895B13" w:rsidRPr="00F86202" w:rsidRDefault="00895B13" w:rsidP="00F86202">
      <w:pPr>
        <w:pStyle w:val="ListParagraph"/>
        <w:rPr>
          <w:sz w:val="28"/>
          <w:szCs w:val="28"/>
        </w:rPr>
      </w:pPr>
    </w:p>
    <w:p w:rsidR="00895B13" w:rsidRDefault="00895B13" w:rsidP="00F86202">
      <w:pPr>
        <w:rPr>
          <w:sz w:val="28"/>
          <w:szCs w:val="28"/>
        </w:rPr>
      </w:pPr>
    </w:p>
    <w:p w:rsidR="00895B13" w:rsidRDefault="00895B13" w:rsidP="00F86202">
      <w:pPr>
        <w:rPr>
          <w:sz w:val="28"/>
          <w:szCs w:val="28"/>
        </w:rPr>
      </w:pPr>
      <w:r>
        <w:rPr>
          <w:sz w:val="28"/>
          <w:szCs w:val="28"/>
        </w:rPr>
        <w:t>5.Aşağıda verilen iskelet yapılarından hangisi kısa kemilerden oluşur?</w:t>
      </w:r>
    </w:p>
    <w:p w:rsidR="00895B13" w:rsidRDefault="00895B13" w:rsidP="00F86202">
      <w:pPr>
        <w:rPr>
          <w:sz w:val="28"/>
          <w:szCs w:val="28"/>
        </w:rPr>
      </w:pPr>
      <w:r>
        <w:rPr>
          <w:sz w:val="28"/>
          <w:szCs w:val="28"/>
        </w:rPr>
        <w:t>A.Omurga             B. Kollar          C.  Bacaklar            DKafatası</w:t>
      </w:r>
    </w:p>
    <w:p w:rsidR="00895B13" w:rsidRDefault="00895B13" w:rsidP="00F86202">
      <w:pPr>
        <w:rPr>
          <w:sz w:val="28"/>
          <w:szCs w:val="28"/>
        </w:rPr>
      </w:pPr>
      <w:hyperlink r:id="rId7" w:history="1">
        <w:r w:rsidRPr="00224C95"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895B13" w:rsidRPr="00F86202" w:rsidRDefault="00895B13">
      <w:pPr>
        <w:rPr>
          <w:sz w:val="28"/>
          <w:szCs w:val="28"/>
        </w:rPr>
      </w:pPr>
    </w:p>
    <w:sectPr w:rsidR="00895B13" w:rsidRPr="00F86202" w:rsidSect="00F86202">
      <w:headerReference w:type="default" r:id="rId8"/>
      <w:footerReference w:type="default" r:id="rId9"/>
      <w:pgSz w:w="11906" w:h="16838"/>
      <w:pgMar w:top="1418" w:right="567" w:bottom="227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B13" w:rsidRDefault="00895B13" w:rsidP="00F86202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895B13" w:rsidRDefault="00895B13" w:rsidP="00F86202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B13" w:rsidRDefault="00895B13">
    <w:pPr>
      <w:pStyle w:val="Footer"/>
    </w:pPr>
    <w:r>
      <w:rPr>
        <w:noProof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2050" type="#_x0000_t96" style="position:absolute;margin-left:487.55pt;margin-top:-.25pt;width:33.75pt;height:25.5pt;z-index:251662336"/>
      </w:pict>
    </w:r>
    <w:r>
      <w:t>DİKKATLİ         OKUYARAK          SORULAR I         CEVAPLAYINIZ.            HEPİNİZE                       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B13" w:rsidRDefault="00895B13" w:rsidP="00F86202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895B13" w:rsidRDefault="00895B13" w:rsidP="00F86202">
      <w:pPr>
        <w:pStyle w:val="ListParagraph"/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B13" w:rsidRDefault="00895B13">
    <w:pPr>
      <w:pStyle w:val="Header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51.55pt;margin-top:10.3pt;width:88.5pt;height:26.25pt;z-index:251660288" stroked="f">
          <v:textbox>
            <w:txbxContent>
              <w:p w:rsidR="00895B13" w:rsidRDefault="00895B13">
                <w:r>
                  <w:t>Aldığı Not:</w:t>
                </w:r>
              </w:p>
            </w:txbxContent>
          </v:textbox>
        </v:shape>
      </w:pict>
    </w:r>
    <w:r>
      <w:t xml:space="preserve">                                 …………………………………. İLKOKULU 4.SINIFLAR 1.DÖNEM  1.FEN YAZILISI</w:t>
    </w:r>
  </w:p>
  <w:p w:rsidR="00895B13" w:rsidRDefault="00895B13">
    <w:pPr>
      <w:pStyle w:val="Header"/>
    </w:pPr>
    <w:r>
      <w:t xml:space="preserve">Adı Soyadı:……………………………………………….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1B7E"/>
    <w:multiLevelType w:val="hybridMultilevel"/>
    <w:tmpl w:val="F334CE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B3083"/>
    <w:multiLevelType w:val="hybridMultilevel"/>
    <w:tmpl w:val="87F097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8D1335"/>
    <w:multiLevelType w:val="hybridMultilevel"/>
    <w:tmpl w:val="0A6AD9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D122E"/>
    <w:multiLevelType w:val="hybridMultilevel"/>
    <w:tmpl w:val="2496FF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3A5A3A"/>
    <w:multiLevelType w:val="hybridMultilevel"/>
    <w:tmpl w:val="6A9C75F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A11D21"/>
    <w:multiLevelType w:val="hybridMultilevel"/>
    <w:tmpl w:val="4886986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942"/>
    <w:rsid w:val="00224C95"/>
    <w:rsid w:val="004074BB"/>
    <w:rsid w:val="005A3942"/>
    <w:rsid w:val="007646F5"/>
    <w:rsid w:val="00895B13"/>
    <w:rsid w:val="008A6B27"/>
    <w:rsid w:val="00D73BE8"/>
    <w:rsid w:val="00DE1009"/>
    <w:rsid w:val="00DF5E9D"/>
    <w:rsid w:val="00F86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E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862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86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620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8620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86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8620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86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86202"/>
    <w:rPr>
      <w:rFonts w:cs="Times New Roman"/>
    </w:rPr>
  </w:style>
  <w:style w:type="character" w:styleId="Hyperlink">
    <w:name w:val="Hyperlink"/>
    <w:basedOn w:val="DefaultParagraphFont"/>
    <w:uiPriority w:val="99"/>
    <w:rsid w:val="00D73BE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3</Pages>
  <Words>504</Words>
  <Characters>2876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admin</dc:creator>
  <cp:keywords>www.sorubak.com</cp:keywords>
  <dc:description>www.sorubak.com</dc:description>
  <cp:lastModifiedBy>edanur</cp:lastModifiedBy>
  <cp:revision>3</cp:revision>
  <dcterms:created xsi:type="dcterms:W3CDTF">2012-11-02T18:57:00Z</dcterms:created>
  <dcterms:modified xsi:type="dcterms:W3CDTF">2012-11-10T18:09:00Z</dcterms:modified>
  <cp:category>www.sorubak.com</cp:category>
  <cp:contentType>www.sorubak.com</cp:contentType>
  <cp:contentStatus>www.sorubak.com</cp:contentStatus>
</cp:coreProperties>
</file>