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8E" w:rsidRDefault="00787D8E" w:rsidP="00726E5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Adı Soyadı:</w:t>
      </w:r>
      <w:r>
        <w:rPr>
          <w:rFonts w:ascii="Times New Roman" w:hAnsi="Times New Roman"/>
          <w:sz w:val="24"/>
        </w:rPr>
        <w:tab/>
      </w:r>
    </w:p>
    <w:p w:rsidR="00787D8E" w:rsidRDefault="00787D8E" w:rsidP="00726E59">
      <w:pPr>
        <w:spacing w:after="0" w:line="240" w:lineRule="auto"/>
        <w:rPr>
          <w:rFonts w:ascii="Times New Roman" w:hAnsi="Times New Roman"/>
          <w:sz w:val="24"/>
        </w:rPr>
      </w:pPr>
    </w:p>
    <w:p w:rsidR="00787D8E" w:rsidRDefault="00787D8E" w:rsidP="00F325B6">
      <w:pPr>
        <w:spacing w:after="0" w:line="36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4-A SINIFI MATEMATİK DEĞERLENDİRME SORULARI</w:t>
      </w:r>
    </w:p>
    <w:p w:rsidR="00787D8E" w:rsidRDefault="00787D8E" w:rsidP="00726E5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</w:t>
      </w:r>
      <w:smartTag w:uri="urn:schemas-microsoft-com:office:smarttags" w:element="metricconverter">
        <w:smartTagPr>
          <w:attr w:name="ProductID" w:val="4101”"/>
        </w:smartTagPr>
        <w:r w:rsidRPr="00726E59">
          <w:rPr>
            <w:rFonts w:ascii="Times New Roman" w:hAnsi="Times New Roman"/>
            <w:sz w:val="24"/>
          </w:rPr>
          <w:t>4</w:t>
        </w:r>
        <w:r>
          <w:rPr>
            <w:rFonts w:ascii="Times New Roman" w:hAnsi="Times New Roman"/>
            <w:sz w:val="24"/>
          </w:rPr>
          <w:t>101”</w:t>
        </w:r>
      </w:smartTag>
      <w:r>
        <w:rPr>
          <w:rFonts w:ascii="Times New Roman" w:hAnsi="Times New Roman"/>
          <w:sz w:val="24"/>
        </w:rPr>
        <w:t xml:space="preserve">  sayısının okunuşu aşağıdakilerden hangisidir?</w:t>
      </w:r>
    </w:p>
    <w:p w:rsidR="00787D8E" w:rsidRDefault="00787D8E" w:rsidP="00726E5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Dört bin yüz  bir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B) Dört bin on bir</w:t>
      </w:r>
    </w:p>
    <w:p w:rsidR="00787D8E" w:rsidRDefault="00787D8E" w:rsidP="00F325B6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Dört yüz bir bin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D) Dört yüz bin yüz bir</w:t>
      </w:r>
    </w:p>
    <w:p w:rsidR="00787D8E" w:rsidRDefault="00787D8E" w:rsidP="00F325B6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870 510 doğal sayısındaki 7 rakamı hangi </w:t>
      </w:r>
      <w:r w:rsidRPr="00726E59">
        <w:rPr>
          <w:rFonts w:ascii="Times New Roman" w:hAnsi="Times New Roman"/>
          <w:sz w:val="24"/>
          <w:u w:val="single"/>
        </w:rPr>
        <w:t>bölükte</w:t>
      </w:r>
      <w:r>
        <w:rPr>
          <w:rFonts w:ascii="Times New Roman" w:hAnsi="Times New Roman"/>
          <w:sz w:val="24"/>
        </w:rPr>
        <w:t>dir?</w:t>
      </w:r>
    </w:p>
    <w:p w:rsidR="00787D8E" w:rsidRDefault="00787D8E" w:rsidP="00726E5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Birler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B) Onlar</w:t>
      </w:r>
    </w:p>
    <w:p w:rsidR="00787D8E" w:rsidRDefault="00787D8E" w:rsidP="00F325B6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Yüzler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D) Binler</w:t>
      </w:r>
    </w:p>
    <w:p w:rsidR="00787D8E" w:rsidRDefault="00787D8E" w:rsidP="00726E5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“3523+</w:t>
      </w:r>
      <w:smartTag w:uri="urn:schemas-microsoft-com:office:smarttags" w:element="metricconverter">
        <w:smartTagPr>
          <w:attr w:name="ProductID" w:val="2475”"/>
        </w:smartTagPr>
        <w:r>
          <w:rPr>
            <w:rFonts w:ascii="Times New Roman" w:hAnsi="Times New Roman"/>
            <w:sz w:val="24"/>
          </w:rPr>
          <w:t>2475”</w:t>
        </w:r>
      </w:smartTag>
      <w:r>
        <w:rPr>
          <w:rFonts w:ascii="Times New Roman" w:hAnsi="Times New Roman"/>
          <w:sz w:val="24"/>
        </w:rPr>
        <w:t xml:space="preserve">  toplamının tahmini hangi seçenekte doğru verilmiştir?</w:t>
      </w:r>
    </w:p>
    <w:p w:rsidR="00787D8E" w:rsidRDefault="00787D8E" w:rsidP="00F325B6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7000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B) 5900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C) 6000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D) 6100</w:t>
      </w:r>
      <w:r w:rsidRPr="00924589">
        <w:rPr>
          <w:rFonts w:ascii="Times New Roman" w:hAnsi="Times New Roman"/>
        </w:rPr>
        <w:t xml:space="preserve"> </w:t>
      </w:r>
    </w:p>
    <w:p w:rsidR="00787D8E" w:rsidRDefault="00787D8E" w:rsidP="006304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3104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Yandaki toplama işleminde verilmeyen a, b ve c rakamları hangi seçenekte doğru </w:t>
      </w:r>
    </w:p>
    <w:p w:rsidR="00787D8E" w:rsidRPr="00711F2A" w:rsidRDefault="00787D8E" w:rsidP="002D5F26">
      <w:pPr>
        <w:pStyle w:val="ListParagrap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+ ab2c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yazılmıştır?</w:t>
      </w:r>
    </w:p>
    <w:p w:rsidR="00787D8E" w:rsidRPr="002D5F26" w:rsidRDefault="00787D8E" w:rsidP="00F325B6">
      <w:pPr>
        <w:pStyle w:val="ListParagraph"/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6529</w:t>
      </w:r>
    </w:p>
    <w:p w:rsidR="00787D8E" w:rsidRDefault="00787D8E" w:rsidP="0092458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a=</w:t>
      </w:r>
      <w:r>
        <w:rPr>
          <w:rFonts w:ascii="Times New Roman" w:hAnsi="Times New Roman"/>
          <w:sz w:val="24"/>
        </w:rPr>
        <w:tab/>
        <w:t>3</w:t>
      </w:r>
      <w:r>
        <w:rPr>
          <w:rFonts w:ascii="Times New Roman" w:hAnsi="Times New Roman"/>
          <w:sz w:val="24"/>
        </w:rPr>
        <w:tab/>
        <w:t>B) a=3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C) a= 4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D) a= 5</w:t>
      </w:r>
    </w:p>
    <w:p w:rsidR="00787D8E" w:rsidRPr="00711F2A" w:rsidRDefault="00787D8E" w:rsidP="00711F2A">
      <w:pPr>
        <w:pStyle w:val="ListParagraph"/>
        <w:spacing w:after="0" w:line="240" w:lineRule="auto"/>
        <w:ind w:left="10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b=</w:t>
      </w:r>
      <w:r>
        <w:rPr>
          <w:rFonts w:ascii="Times New Roman" w:hAnsi="Times New Roman"/>
          <w:sz w:val="24"/>
        </w:rPr>
        <w:tab/>
        <w:t>4</w:t>
      </w:r>
      <w:r>
        <w:rPr>
          <w:rFonts w:ascii="Times New Roman" w:hAnsi="Times New Roman"/>
          <w:sz w:val="24"/>
        </w:rPr>
        <w:tab/>
        <w:t xml:space="preserve">     b=5</w:t>
      </w:r>
      <w:r>
        <w:rPr>
          <w:rFonts w:ascii="Times New Roman" w:hAnsi="Times New Roman"/>
          <w:sz w:val="24"/>
        </w:rPr>
        <w:tab/>
        <w:t xml:space="preserve">                 b= 3</w:t>
      </w:r>
      <w:r>
        <w:rPr>
          <w:rFonts w:ascii="Times New Roman" w:hAnsi="Times New Roman"/>
          <w:sz w:val="24"/>
        </w:rPr>
        <w:tab/>
        <w:t xml:space="preserve">                 b= 4</w:t>
      </w:r>
    </w:p>
    <w:p w:rsidR="00787D8E" w:rsidRPr="00711F2A" w:rsidRDefault="00787D8E" w:rsidP="00F325B6">
      <w:pPr>
        <w:pStyle w:val="ListParagraph"/>
        <w:spacing w:after="0" w:line="480" w:lineRule="auto"/>
        <w:ind w:left="10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c=</w:t>
      </w:r>
      <w:r>
        <w:rPr>
          <w:rFonts w:ascii="Times New Roman" w:hAnsi="Times New Roman"/>
          <w:sz w:val="24"/>
        </w:rPr>
        <w:tab/>
        <w:t>5</w:t>
      </w:r>
      <w:r>
        <w:rPr>
          <w:rFonts w:ascii="Times New Roman" w:hAnsi="Times New Roman"/>
          <w:sz w:val="24"/>
        </w:rPr>
        <w:tab/>
        <w:t xml:space="preserve">     </w:t>
      </w:r>
      <w:r w:rsidRPr="00711F2A">
        <w:rPr>
          <w:rFonts w:ascii="Times New Roman" w:hAnsi="Times New Roman"/>
          <w:sz w:val="24"/>
        </w:rPr>
        <w:t>c=</w:t>
      </w:r>
      <w:r>
        <w:rPr>
          <w:rFonts w:ascii="Times New Roman" w:hAnsi="Times New Roman"/>
          <w:sz w:val="24"/>
        </w:rPr>
        <w:t>4                  c= 5</w:t>
      </w:r>
      <w:r>
        <w:rPr>
          <w:rFonts w:ascii="Times New Roman" w:hAnsi="Times New Roman"/>
          <w:sz w:val="24"/>
        </w:rPr>
        <w:tab/>
        <w:t xml:space="preserve">                 </w:t>
      </w:r>
      <w:r w:rsidRPr="00711F2A">
        <w:rPr>
          <w:rFonts w:ascii="Times New Roman" w:hAnsi="Times New Roman"/>
          <w:sz w:val="24"/>
        </w:rPr>
        <w:t>c=</w:t>
      </w:r>
      <w:r>
        <w:rPr>
          <w:rFonts w:ascii="Times New Roman" w:hAnsi="Times New Roman"/>
          <w:sz w:val="24"/>
        </w:rPr>
        <w:t xml:space="preserve"> 3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21"/>
        <w:gridCol w:w="1736"/>
        <w:gridCol w:w="1579"/>
        <w:gridCol w:w="1545"/>
        <w:gridCol w:w="1979"/>
      </w:tblGrid>
      <w:tr w:rsidR="00787D8E" w:rsidRPr="00F2137F" w:rsidTr="00F2137F">
        <w:tc>
          <w:tcPr>
            <w:tcW w:w="1621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</w:rPr>
              <w:t>Dağlar</w:t>
            </w:r>
          </w:p>
        </w:tc>
        <w:tc>
          <w:tcPr>
            <w:tcW w:w="1736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Kaçkar Dağları</w:t>
            </w:r>
          </w:p>
        </w:tc>
        <w:tc>
          <w:tcPr>
            <w:tcW w:w="1579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Aladağlar</w:t>
            </w:r>
          </w:p>
        </w:tc>
        <w:tc>
          <w:tcPr>
            <w:tcW w:w="1545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Erciyes Dağı</w:t>
            </w:r>
          </w:p>
        </w:tc>
        <w:tc>
          <w:tcPr>
            <w:tcW w:w="1979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Mercan Dağları</w:t>
            </w:r>
          </w:p>
        </w:tc>
      </w:tr>
      <w:tr w:rsidR="00787D8E" w:rsidRPr="00F2137F" w:rsidTr="00F2137F">
        <w:tc>
          <w:tcPr>
            <w:tcW w:w="1621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</w:rPr>
              <w:t>Yükseklik(m)</w:t>
            </w:r>
          </w:p>
        </w:tc>
        <w:tc>
          <w:tcPr>
            <w:tcW w:w="1736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smartTag w:uri="urn:schemas-microsoft-com:office:smarttags" w:element="metricconverter">
              <w:smartTagPr>
                <w:attr w:name="ProductID" w:val="3912 m"/>
              </w:smartTagPr>
              <w:r w:rsidRPr="00F2137F">
                <w:rPr>
                  <w:rFonts w:ascii="Times New Roman" w:hAnsi="Times New Roman"/>
                  <w:sz w:val="24"/>
                </w:rPr>
                <w:t>3912 m</w:t>
              </w:r>
            </w:smartTag>
          </w:p>
        </w:tc>
        <w:tc>
          <w:tcPr>
            <w:tcW w:w="1579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smartTag w:uri="urn:schemas-microsoft-com:office:smarttags" w:element="metricconverter">
              <w:smartTagPr>
                <w:attr w:name="ProductID" w:val="3756 m"/>
              </w:smartTagPr>
              <w:r w:rsidRPr="00F2137F">
                <w:rPr>
                  <w:rFonts w:ascii="Times New Roman" w:hAnsi="Times New Roman"/>
                  <w:sz w:val="24"/>
                </w:rPr>
                <w:t>3756 m</w:t>
              </w:r>
            </w:smartTag>
          </w:p>
        </w:tc>
        <w:tc>
          <w:tcPr>
            <w:tcW w:w="1545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smartTag w:uri="urn:schemas-microsoft-com:office:smarttags" w:element="metricconverter">
              <w:smartTagPr>
                <w:attr w:name="ProductID" w:val="3916 m"/>
              </w:smartTagPr>
              <w:r w:rsidRPr="00F2137F">
                <w:rPr>
                  <w:rFonts w:ascii="Times New Roman" w:hAnsi="Times New Roman"/>
                  <w:sz w:val="24"/>
                </w:rPr>
                <w:t>3916 m</w:t>
              </w:r>
            </w:smartTag>
          </w:p>
        </w:tc>
        <w:tc>
          <w:tcPr>
            <w:tcW w:w="1979" w:type="dxa"/>
          </w:tcPr>
          <w:p w:rsidR="00787D8E" w:rsidRPr="00F2137F" w:rsidRDefault="00787D8E" w:rsidP="00F2137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smartTag w:uri="urn:schemas-microsoft-com:office:smarttags" w:element="metricconverter">
              <w:smartTagPr>
                <w:attr w:name="ProductID" w:val="3370 m"/>
              </w:smartTagPr>
              <w:r w:rsidRPr="00F2137F">
                <w:rPr>
                  <w:rFonts w:ascii="Times New Roman" w:hAnsi="Times New Roman"/>
                  <w:sz w:val="24"/>
                </w:rPr>
                <w:t>3370 m</w:t>
              </w:r>
            </w:smartTag>
          </w:p>
        </w:tc>
      </w:tr>
    </w:tbl>
    <w:p w:rsidR="00787D8E" w:rsidRPr="00782987" w:rsidRDefault="00787D8E" w:rsidP="00F325B6">
      <w:pPr>
        <w:pStyle w:val="ListParagraph"/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ve 6. Soruları yukarıdaki tabloya göre yanıtlayınız.</w:t>
      </w:r>
    </w:p>
    <w:p w:rsidR="00787D8E" w:rsidRDefault="00787D8E" w:rsidP="00F325B6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Hangi dağın</w:t>
      </w:r>
      <w:r w:rsidRPr="0092458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yüksekliğini  en yakın yüzlüğe yuvarlarsak 3400 buluruz? </w:t>
      </w:r>
    </w:p>
    <w:p w:rsidR="00787D8E" w:rsidRDefault="00787D8E" w:rsidP="00F325B6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Mercan Dağları</w:t>
      </w:r>
      <w:r>
        <w:rPr>
          <w:rFonts w:ascii="Times New Roman" w:hAnsi="Times New Roman"/>
          <w:sz w:val="24"/>
        </w:rPr>
        <w:tab/>
        <w:t>B) Erciyes Dağı</w:t>
      </w:r>
      <w:r>
        <w:rPr>
          <w:rFonts w:ascii="Times New Roman" w:hAnsi="Times New Roman"/>
          <w:sz w:val="24"/>
        </w:rPr>
        <w:tab/>
        <w:t>C) Aladağlar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D) Kaçkar Dağları</w:t>
      </w:r>
    </w:p>
    <w:p w:rsidR="00787D8E" w:rsidRDefault="00787D8E" w:rsidP="008F3A1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Önce Kaçkar Dağları’na sonra da Mercan Dağları’na tırmanan bir dağcı toplam kaç metre tırmanmış olur?</w:t>
      </w:r>
    </w:p>
    <w:p w:rsidR="00787D8E" w:rsidRDefault="00787D8E" w:rsidP="00F325B6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</w:rPr>
      </w:pPr>
      <w:smartTag w:uri="urn:schemas-microsoft-com:office:smarttags" w:element="metricconverter">
        <w:smartTagPr>
          <w:attr w:name="ProductID" w:val="7330 m"/>
        </w:smartTagPr>
        <w:r>
          <w:rPr>
            <w:rFonts w:ascii="Times New Roman" w:hAnsi="Times New Roman"/>
            <w:sz w:val="24"/>
          </w:rPr>
          <w:t>7330 m</w:t>
        </w:r>
      </w:smartTag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B)  </w:t>
      </w:r>
      <w:smartTag w:uri="urn:schemas-microsoft-com:office:smarttags" w:element="metricconverter">
        <w:smartTagPr>
          <w:attr w:name="ProductID" w:val="7382 m"/>
        </w:smartTagPr>
        <w:r>
          <w:rPr>
            <w:rFonts w:ascii="Times New Roman" w:hAnsi="Times New Roman"/>
            <w:sz w:val="24"/>
          </w:rPr>
          <w:t>7382 m</w:t>
        </w:r>
      </w:smartTag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C) </w:t>
      </w:r>
      <w:smartTag w:uri="urn:schemas-microsoft-com:office:smarttags" w:element="metricconverter">
        <w:smartTagPr>
          <w:attr w:name="ProductID" w:val="7280 m"/>
        </w:smartTagPr>
        <w:r>
          <w:rPr>
            <w:rFonts w:ascii="Times New Roman" w:hAnsi="Times New Roman"/>
            <w:sz w:val="24"/>
          </w:rPr>
          <w:t>7280 m</w:t>
        </w:r>
      </w:smartTag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D)</w:t>
      </w:r>
      <w:r w:rsidRPr="00763B0F">
        <w:rPr>
          <w:rFonts w:ascii="Times New Roman" w:hAnsi="Times New Roman"/>
          <w:sz w:val="24"/>
        </w:rPr>
        <w:t xml:space="preserve"> </w:t>
      </w:r>
      <w:smartTag w:uri="urn:schemas-microsoft-com:office:smarttags" w:element="metricconverter">
        <w:smartTagPr>
          <w:attr w:name="ProductID" w:val="6280 m"/>
        </w:smartTagPr>
        <w:r>
          <w:rPr>
            <w:rFonts w:ascii="Times New Roman" w:hAnsi="Times New Roman"/>
            <w:sz w:val="24"/>
          </w:rPr>
          <w:t>6280 m</w:t>
        </w:r>
      </w:smartTag>
    </w:p>
    <w:p w:rsidR="00787D8E" w:rsidRDefault="00787D8E" w:rsidP="008F3A1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doğal sayıların okunuşlarını yazınız.</w:t>
      </w:r>
    </w:p>
    <w:p w:rsidR="00787D8E" w:rsidRDefault="00787D8E" w:rsidP="00F325B6">
      <w:pPr>
        <w:pStyle w:val="ListParagraph"/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1 203=……………………………………………………………………………...</w:t>
      </w:r>
    </w:p>
    <w:p w:rsidR="00787D8E" w:rsidRDefault="00787D8E" w:rsidP="00F325B6">
      <w:pPr>
        <w:pStyle w:val="ListParagraph"/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8 761=………………………………………………………………………………</w:t>
      </w:r>
    </w:p>
    <w:p w:rsidR="00787D8E" w:rsidRPr="00186A2A" w:rsidRDefault="00787D8E" w:rsidP="00F325B6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86A2A">
        <w:rPr>
          <w:rFonts w:ascii="Times New Roman" w:hAnsi="Times New Roman"/>
          <w:sz w:val="24"/>
        </w:rPr>
        <w:t>22 041</w:t>
      </w:r>
      <w:r>
        <w:rPr>
          <w:rFonts w:ascii="Times New Roman" w:hAnsi="Times New Roman"/>
          <w:sz w:val="24"/>
        </w:rPr>
        <w:t>=………………………………………………………………………………</w:t>
      </w:r>
    </w:p>
    <w:p w:rsidR="00787D8E" w:rsidRDefault="00787D8E" w:rsidP="00F325B6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 w:rsidRPr="00186A2A">
        <w:rPr>
          <w:rFonts w:ascii="Times New Roman" w:hAnsi="Times New Roman"/>
          <w:sz w:val="24"/>
        </w:rPr>
        <w:t>503 791</w:t>
      </w:r>
      <w:r>
        <w:rPr>
          <w:rFonts w:ascii="Times New Roman" w:hAnsi="Times New Roman"/>
          <w:sz w:val="24"/>
        </w:rPr>
        <w:t>=……………………………………………………………………………….</w:t>
      </w:r>
    </w:p>
    <w:p w:rsidR="00787D8E" w:rsidRDefault="00787D8E" w:rsidP="00186A2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doğal sayılarla okunuşlarını eşleştiriniz.</w:t>
      </w:r>
    </w:p>
    <w:p w:rsidR="00787D8E" w:rsidRDefault="00787D8E" w:rsidP="00F325B6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Otuz  iki bin üç yüz kırk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(….)  200 312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787D8E" w:rsidRDefault="00787D8E" w:rsidP="00F325B6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İki bin dokuz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(….)     3 201</w:t>
      </w:r>
    </w:p>
    <w:p w:rsidR="00787D8E" w:rsidRDefault="00787D8E" w:rsidP="00F325B6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Üç bin iki yüz bir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(….)     2 009</w:t>
      </w:r>
    </w:p>
    <w:p w:rsidR="00787D8E" w:rsidRDefault="00787D8E" w:rsidP="00F325B6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İki yüz bin üç yüz on iki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(….)    32 340</w:t>
      </w:r>
    </w:p>
    <w:p w:rsidR="00787D8E" w:rsidRDefault="00787D8E" w:rsidP="003C45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sayı örüntülerindeki boşlukları doldurunuz.</w:t>
      </w:r>
    </w:p>
    <w:p w:rsidR="00787D8E" w:rsidRDefault="00787D8E" w:rsidP="00F325B6">
      <w:pPr>
        <w:pStyle w:val="ListParagrap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, 4 , 7 , 10 , …</w:t>
      </w:r>
    </w:p>
    <w:p w:rsidR="00787D8E" w:rsidRDefault="00787D8E" w:rsidP="00F325B6">
      <w:pPr>
        <w:pStyle w:val="ListParagrap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, 6 , 9 , 12 , …</w:t>
      </w:r>
    </w:p>
    <w:p w:rsidR="00787D8E" w:rsidRDefault="00787D8E" w:rsidP="00F325B6">
      <w:pPr>
        <w:pStyle w:val="ListParagrap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 , 12 , 9 , … , 3</w:t>
      </w:r>
    </w:p>
    <w:p w:rsidR="00787D8E" w:rsidRDefault="00787D8E" w:rsidP="00F325B6">
      <w:pPr>
        <w:pStyle w:val="ListParagraph"/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, 3 , 5, 7 , …</w:t>
      </w:r>
    </w:p>
    <w:p w:rsidR="00787D8E" w:rsidRDefault="00787D8E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“Doğru- Yanlış” etkinliğini yapınız.</w:t>
      </w:r>
    </w:p>
    <w:p w:rsidR="00787D8E" w:rsidRDefault="00787D8E" w:rsidP="00F325B6">
      <w:pPr>
        <w:pStyle w:val="ListParagraph"/>
        <w:tabs>
          <w:tab w:val="left" w:pos="851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 ) 6 720 doğal sayısındaki 7 rakamının basamak değeri 700’dür.</w:t>
      </w:r>
    </w:p>
    <w:p w:rsidR="00787D8E" w:rsidRDefault="00787D8E" w:rsidP="00F325B6">
      <w:pPr>
        <w:pStyle w:val="ListParagraph"/>
        <w:tabs>
          <w:tab w:val="left" w:pos="851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 ) 12 065 doğal sayısının binler bölüğündeki sayı 12 ‘dir.</w:t>
      </w:r>
    </w:p>
    <w:p w:rsidR="00787D8E" w:rsidRDefault="00787D8E" w:rsidP="00F325B6">
      <w:pPr>
        <w:pStyle w:val="ListParagraph"/>
        <w:tabs>
          <w:tab w:val="left" w:pos="851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 ) 3 482 doğal sayısının onlar basamağında 3 vardır.</w:t>
      </w:r>
    </w:p>
    <w:p w:rsidR="00787D8E" w:rsidRDefault="00787D8E" w:rsidP="00F325B6">
      <w:pPr>
        <w:pStyle w:val="ListParagraph"/>
        <w:tabs>
          <w:tab w:val="left" w:pos="851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 ) 1,3,5,7 doğal sayıları ardışık tek sayılardır.</w:t>
      </w:r>
    </w:p>
    <w:p w:rsidR="00787D8E" w:rsidRDefault="00787D8E" w:rsidP="00F325B6">
      <w:pPr>
        <w:pStyle w:val="ListParagraph"/>
        <w:tabs>
          <w:tab w:val="left" w:pos="851"/>
        </w:tabs>
        <w:spacing w:after="0"/>
        <w:rPr>
          <w:rFonts w:ascii="Times New Roman" w:hAnsi="Times New Roman"/>
          <w:sz w:val="24"/>
        </w:rPr>
      </w:pPr>
    </w:p>
    <w:p w:rsidR="00787D8E" w:rsidRDefault="00787D8E" w:rsidP="00CF0696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53"/>
        <w:gridCol w:w="1653"/>
        <w:gridCol w:w="1653"/>
        <w:gridCol w:w="1653"/>
        <w:gridCol w:w="1654"/>
        <w:gridCol w:w="1654"/>
      </w:tblGrid>
      <w:tr w:rsidR="00787D8E" w:rsidRPr="00F2137F" w:rsidTr="00F2137F">
        <w:tc>
          <w:tcPr>
            <w:tcW w:w="1653" w:type="dxa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Gazete</w:t>
            </w:r>
          </w:p>
        </w:tc>
        <w:tc>
          <w:tcPr>
            <w:tcW w:w="1653" w:type="dxa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1653" w:type="dxa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1653" w:type="dxa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C</w:t>
            </w:r>
          </w:p>
        </w:tc>
        <w:tc>
          <w:tcPr>
            <w:tcW w:w="1654" w:type="dxa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D</w:t>
            </w:r>
          </w:p>
        </w:tc>
        <w:tc>
          <w:tcPr>
            <w:tcW w:w="1654" w:type="dxa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E</w:t>
            </w:r>
          </w:p>
        </w:tc>
      </w:tr>
      <w:tr w:rsidR="00787D8E" w:rsidRPr="00F2137F" w:rsidTr="00F2137F">
        <w:tc>
          <w:tcPr>
            <w:tcW w:w="1653" w:type="dxa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Günlük satış ortalaması</w:t>
            </w:r>
          </w:p>
        </w:tc>
        <w:tc>
          <w:tcPr>
            <w:tcW w:w="1653" w:type="dxa"/>
            <w:vAlign w:val="center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47 897</w:t>
            </w:r>
          </w:p>
        </w:tc>
        <w:tc>
          <w:tcPr>
            <w:tcW w:w="1653" w:type="dxa"/>
            <w:vAlign w:val="center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22 133</w:t>
            </w:r>
          </w:p>
        </w:tc>
        <w:tc>
          <w:tcPr>
            <w:tcW w:w="1653" w:type="dxa"/>
            <w:vAlign w:val="center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233 187</w:t>
            </w:r>
          </w:p>
        </w:tc>
        <w:tc>
          <w:tcPr>
            <w:tcW w:w="1654" w:type="dxa"/>
            <w:vAlign w:val="center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8 936</w:t>
            </w:r>
          </w:p>
        </w:tc>
        <w:tc>
          <w:tcPr>
            <w:tcW w:w="1654" w:type="dxa"/>
            <w:vAlign w:val="center"/>
          </w:tcPr>
          <w:p w:rsidR="00787D8E" w:rsidRPr="00F2137F" w:rsidRDefault="00787D8E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2137F">
              <w:rPr>
                <w:rFonts w:ascii="Times New Roman" w:hAnsi="Times New Roman"/>
                <w:sz w:val="24"/>
              </w:rPr>
              <w:t>8 143</w:t>
            </w:r>
          </w:p>
        </w:tc>
      </w:tr>
    </w:tbl>
    <w:p w:rsidR="00787D8E" w:rsidRDefault="00787D8E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boşluk doldurma sorularını yukarıdaki tabloya göre yanıtlayınız.</w:t>
      </w:r>
    </w:p>
    <w:p w:rsidR="00787D8E" w:rsidRDefault="00787D8E" w:rsidP="00174CDE">
      <w:pPr>
        <w:pStyle w:val="ListParagraph"/>
        <w:tabs>
          <w:tab w:val="left" w:pos="851"/>
        </w:tabs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Tabloya göre en çok satış yapan gazete …………. gazetesidir.</w:t>
      </w:r>
    </w:p>
    <w:p w:rsidR="00787D8E" w:rsidRDefault="00787D8E" w:rsidP="00174CDE">
      <w:pPr>
        <w:pStyle w:val="ListParagraph"/>
        <w:tabs>
          <w:tab w:val="left" w:pos="851"/>
        </w:tabs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  gazetesi ………. gazetesinden daha çok satış yapmıştır.</w:t>
      </w:r>
    </w:p>
    <w:p w:rsidR="00787D8E" w:rsidRDefault="00787D8E" w:rsidP="00174CDE">
      <w:pPr>
        <w:pStyle w:val="ListParagraph"/>
        <w:tabs>
          <w:tab w:val="left" w:pos="851"/>
        </w:tabs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En çok satış yapan üç gazete C, A ve …….. gazetesidir.</w:t>
      </w:r>
    </w:p>
    <w:p w:rsidR="00787D8E" w:rsidRDefault="00787D8E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En az satan gazeteler sıralamasında 2. Sırada ……. gazetesi olur.</w:t>
      </w:r>
    </w:p>
    <w:p w:rsidR="00787D8E" w:rsidRDefault="00787D8E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doğal sayıları çözümleyiniz.</w:t>
      </w:r>
    </w:p>
    <w:p w:rsidR="00787D8E" w:rsidRDefault="00787D8E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5 521= ………………………………………………………………………………….</w:t>
      </w:r>
    </w:p>
    <w:p w:rsidR="00787D8E" w:rsidRDefault="00787D8E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23 250= …………………………………………………………………………………</w:t>
      </w:r>
    </w:p>
    <w:p w:rsidR="00787D8E" w:rsidRDefault="00787D8E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doğal sayıların basamak değerlerini gösteriniz.</w:t>
      </w:r>
    </w:p>
    <w:p w:rsidR="00787D8E" w:rsidRDefault="00787D8E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8 601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23 250</w:t>
      </w:r>
    </w:p>
    <w:p w:rsidR="00787D8E" w:rsidRDefault="00787D8E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/>
          <w:sz w:val="24"/>
        </w:rPr>
      </w:pPr>
    </w:p>
    <w:p w:rsidR="00787D8E" w:rsidRDefault="00787D8E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/>
          <w:sz w:val="24"/>
        </w:rPr>
      </w:pPr>
    </w:p>
    <w:p w:rsidR="00787D8E" w:rsidRDefault="00787D8E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cümlelerdeki boşluklara uygun doğal sayıları yazınız.</w:t>
      </w:r>
    </w:p>
    <w:p w:rsidR="00787D8E" w:rsidRPr="00782987" w:rsidRDefault="00787D8E" w:rsidP="00174CDE">
      <w:pPr>
        <w:pStyle w:val="ListParagraph"/>
        <w:tabs>
          <w:tab w:val="left" w:pos="851"/>
        </w:tabs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8, 4, 1 ve 3 rakamları ile yazılabilen dört basamaklı en büyük sayı ………………. ‘dır.</w:t>
      </w:r>
    </w:p>
    <w:p w:rsidR="00787D8E" w:rsidRDefault="00787D8E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3, 5, 6 ve 7 rakamları ile yazılabilen dört basamaklı en küçük sayı ………………..’dır.</w:t>
      </w:r>
    </w:p>
    <w:p w:rsidR="00787D8E" w:rsidRDefault="00787D8E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toplama işlemlerini yapınız.</w:t>
      </w:r>
    </w:p>
    <w:p w:rsidR="00787D8E" w:rsidRDefault="00787D8E" w:rsidP="00174CDE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3406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2190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23+200  =………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800+998 =………</w:t>
      </w:r>
    </w:p>
    <w:p w:rsidR="00787D8E" w:rsidRDefault="00787D8E" w:rsidP="00174CDE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4"/>
          <w:u w:val="single"/>
        </w:rPr>
        <w:t>+</w:t>
      </w:r>
      <w:r w:rsidRPr="007844B7">
        <w:rPr>
          <w:rFonts w:ascii="Times New Roman" w:hAnsi="Times New Roman"/>
          <w:sz w:val="24"/>
          <w:u w:val="single"/>
        </w:rPr>
        <w:t>2674</w:t>
      </w:r>
      <w:r>
        <w:rPr>
          <w:rFonts w:ascii="Times New Roman" w:hAnsi="Times New Roman"/>
          <w:sz w:val="24"/>
        </w:rPr>
        <w:tab/>
        <w:t xml:space="preserve">          </w:t>
      </w:r>
      <w:r>
        <w:rPr>
          <w:rFonts w:ascii="Times New Roman" w:hAnsi="Times New Roman"/>
          <w:sz w:val="24"/>
          <w:u w:val="single"/>
        </w:rPr>
        <w:t>+</w:t>
      </w:r>
      <w:r w:rsidRPr="00317F15">
        <w:rPr>
          <w:rFonts w:ascii="Times New Roman" w:hAnsi="Times New Roman"/>
          <w:sz w:val="24"/>
          <w:u w:val="single"/>
        </w:rPr>
        <w:t>5059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</w:t>
      </w:r>
    </w:p>
    <w:p w:rsidR="00787D8E" w:rsidRDefault="00787D8E" w:rsidP="00174CDE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476+6000 =………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400+570 =………</w:t>
      </w:r>
    </w:p>
    <w:p w:rsidR="00787D8E" w:rsidRDefault="00787D8E" w:rsidP="00174CDE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</w:p>
    <w:p w:rsidR="00787D8E" w:rsidRDefault="00787D8E" w:rsidP="00174CDE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</w:p>
    <w:p w:rsidR="00787D8E" w:rsidRDefault="00787D8E" w:rsidP="007844B7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</w:p>
    <w:p w:rsidR="00787D8E" w:rsidRDefault="00787D8E" w:rsidP="007844B7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</w:p>
    <w:p w:rsidR="00787D8E" w:rsidRPr="00317F15" w:rsidRDefault="00787D8E" w:rsidP="007844B7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sectPr w:rsidR="00787D8E" w:rsidRPr="00317F15" w:rsidSect="00174CDE">
      <w:pgSz w:w="11906" w:h="16838"/>
      <w:pgMar w:top="567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8CA"/>
    <w:multiLevelType w:val="hybridMultilevel"/>
    <w:tmpl w:val="67DE28F6"/>
    <w:lvl w:ilvl="0" w:tplc="B8427258">
      <w:start w:val="3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C70DB"/>
    <w:multiLevelType w:val="hybridMultilevel"/>
    <w:tmpl w:val="077A1C1A"/>
    <w:lvl w:ilvl="0" w:tplc="A0E86C4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1C7212"/>
    <w:multiLevelType w:val="hybridMultilevel"/>
    <w:tmpl w:val="51EC3712"/>
    <w:lvl w:ilvl="0" w:tplc="83CCA26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BDA75E6"/>
    <w:multiLevelType w:val="hybridMultilevel"/>
    <w:tmpl w:val="AD74B65E"/>
    <w:lvl w:ilvl="0" w:tplc="CD887D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C544D58"/>
    <w:multiLevelType w:val="hybridMultilevel"/>
    <w:tmpl w:val="CEDA37A2"/>
    <w:lvl w:ilvl="0" w:tplc="CD887D46">
      <w:start w:val="3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6842EE"/>
    <w:multiLevelType w:val="hybridMultilevel"/>
    <w:tmpl w:val="51EC3712"/>
    <w:lvl w:ilvl="0" w:tplc="83CCA26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41B1A85"/>
    <w:multiLevelType w:val="hybridMultilevel"/>
    <w:tmpl w:val="C50253EE"/>
    <w:lvl w:ilvl="0" w:tplc="9EAA6130">
      <w:start w:val="1"/>
      <w:numFmt w:val="upperLetter"/>
      <w:lvlText w:val="%1-"/>
      <w:lvlJc w:val="left"/>
      <w:pPr>
        <w:ind w:left="10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45F46A4F"/>
    <w:multiLevelType w:val="hybridMultilevel"/>
    <w:tmpl w:val="7F1CE0DA"/>
    <w:lvl w:ilvl="0" w:tplc="CD887D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4921351"/>
    <w:multiLevelType w:val="hybridMultilevel"/>
    <w:tmpl w:val="D5A0EC60"/>
    <w:lvl w:ilvl="0" w:tplc="CD887D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8CF2DF8"/>
    <w:multiLevelType w:val="hybridMultilevel"/>
    <w:tmpl w:val="B48E61A0"/>
    <w:lvl w:ilvl="0" w:tplc="CD887D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0246393"/>
    <w:multiLevelType w:val="hybridMultilevel"/>
    <w:tmpl w:val="98126038"/>
    <w:lvl w:ilvl="0" w:tplc="B842725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E59"/>
    <w:rsid w:val="000F00B2"/>
    <w:rsid w:val="00165222"/>
    <w:rsid w:val="00174CDE"/>
    <w:rsid w:val="00186A2A"/>
    <w:rsid w:val="002D5F26"/>
    <w:rsid w:val="00317F15"/>
    <w:rsid w:val="003C25FE"/>
    <w:rsid w:val="003C4518"/>
    <w:rsid w:val="00481EC8"/>
    <w:rsid w:val="00630441"/>
    <w:rsid w:val="006760B2"/>
    <w:rsid w:val="00711F2A"/>
    <w:rsid w:val="00726E59"/>
    <w:rsid w:val="00763B0F"/>
    <w:rsid w:val="00782987"/>
    <w:rsid w:val="007844B7"/>
    <w:rsid w:val="00787D8E"/>
    <w:rsid w:val="008F3A17"/>
    <w:rsid w:val="00924589"/>
    <w:rsid w:val="00993941"/>
    <w:rsid w:val="009A5EFE"/>
    <w:rsid w:val="00B43326"/>
    <w:rsid w:val="00C25847"/>
    <w:rsid w:val="00CF0696"/>
    <w:rsid w:val="00F2137F"/>
    <w:rsid w:val="00F32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22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6E59"/>
    <w:pPr>
      <w:ind w:left="720"/>
      <w:contextualSpacing/>
    </w:pPr>
  </w:style>
  <w:style w:type="table" w:styleId="TableGrid">
    <w:name w:val="Table Grid"/>
    <w:basedOn w:val="TableNormal"/>
    <w:uiPriority w:val="99"/>
    <w:rsid w:val="0092458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2</Pages>
  <Words>437</Words>
  <Characters>2492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fatma</dc:creator>
  <cp:keywords>www.sorubak.com</cp:keywords>
  <dc:description/>
  <cp:lastModifiedBy>toshıba</cp:lastModifiedBy>
  <cp:revision>2</cp:revision>
  <cp:lastPrinted>2009-11-04T22:15:00Z</cp:lastPrinted>
  <dcterms:created xsi:type="dcterms:W3CDTF">2009-11-04T19:06:00Z</dcterms:created>
  <dcterms:modified xsi:type="dcterms:W3CDTF">2012-10-09T22:02:00Z</dcterms:modified>
  <cp:category>www.sorubak.com</cp:category>
  <cp:contentStatus>www.sorubak.com</cp:contentStatus>
</cp:coreProperties>
</file>