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  <w:sz w:val="28"/>
          <w:szCs w:val="28"/>
        </w:rPr>
        <w:t>Nur6                                              İŞLEM  YARIŞI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Sayı  kavanozundan  bir  sayı  seçin, başla  çizgisine  gelin, okları  takip  ederek  üzerindeki  işlemleri  sırasıyla  yapın. Sonuçları  tabloya  yazın.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oval id="Oval 3" o:spid="_x0000_s1026" style="position:absolute;margin-left:444pt;margin-top:125.15pt;width:60pt;height:4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">
            <w10:wrap type="square"/>
          </v:oval>
        </w:pict>
      </w:r>
      <w:r>
        <w:rPr>
          <w:rFonts w:ascii="Tahoma" w:hAnsi="Tahoma" w:cs="Tahoma"/>
          <w:sz w:val="28"/>
          <w:szCs w:val="28"/>
        </w:rPr>
        <w:t xml:space="preserve">                                                                                     SAYI  KAVANOZU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7" type="#_x0000_t202" style="position:absolute;margin-left:456pt;margin-top:171.25pt;width:42pt;height:20.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4585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21" o:spid="_x0000_s1028" style="position:absolute;margin-left:450pt;margin-top:162.25pt;width:54pt;height: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">
            <w10:wrap type="square"/>
          </v:oval>
        </w:pict>
      </w: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2" o:spid="_x0000_s1029" type="#_x0000_t135" style="position:absolute;margin-left:332.05pt;margin-top:23.35pt;width:193.85pt;height:210pt;rotation:90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">
            <w10:wrap type="square"/>
          </v:shape>
        </w:pict>
      </w:r>
      <w:r>
        <w:rPr>
          <w:noProof/>
        </w:rPr>
        <w:pict>
          <v:shape id="Text Box 10" o:spid="_x0000_s1030" type="#_x0000_t202" style="position:absolute;margin-left:474pt;margin-top:72.25pt;width:42pt;height:2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yFIhQIAABc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4220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6" o:spid="_x0000_s1031" style="position:absolute;margin-left:468pt;margin-top:63.25pt;width:54pt;height:4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">
            <w10:wrap type="square"/>
          </v:oval>
        </w:pict>
      </w:r>
      <w:r>
        <w:rPr>
          <w:noProof/>
        </w:rPr>
        <w:pict>
          <v:shape id="Text Box 22" o:spid="_x0000_s1032" type="#_x0000_t202" style="position:absolute;margin-left:396pt;margin-top:162.25pt;width:42pt;height:20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3360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20" o:spid="_x0000_s1033" style="position:absolute;margin-left:390pt;margin-top:153.25pt;width:60pt;height: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">
            <w10:wrap type="square"/>
          </v:oval>
        </w:pict>
      </w:r>
      <w:r>
        <w:rPr>
          <w:noProof/>
        </w:rPr>
        <w:pict>
          <v:shape id="Text Box 27" o:spid="_x0000_s1034" type="#_x0000_t202" style="position:absolute;margin-left:342pt;margin-top:135.25pt;width:42pt;height:20.4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1425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24" o:spid="_x0000_s1035" style="position:absolute;margin-left:336pt;margin-top:126.25pt;width:60pt;height: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">
            <w10:wrap type="square"/>
          </v:oval>
        </w:pict>
      </w:r>
      <w:r>
        <w:rPr>
          <w:noProof/>
        </w:rPr>
        <w:pict>
          <v:shape id="Text Box 11" o:spid="_x0000_s1036" type="#_x0000_t202" style="position:absolute;margin-left:450pt;margin-top:120.3pt;width:42pt;height:20.4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2400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8" o:spid="_x0000_s1037" type="#_x0000_t202" style="position:absolute;margin-left:396pt;margin-top:99.25pt;width:42pt;height:20.4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3170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4" o:spid="_x0000_s1038" style="position:absolute;margin-left:390pt;margin-top:90.25pt;width:60pt;height:45.2pt;flip:y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">
            <w10:wrap type="square"/>
          </v:oval>
        </w:pict>
      </w:r>
      <w:r>
        <w:rPr>
          <w:noProof/>
        </w:rPr>
        <w:pict>
          <v:shape id="Text Box 26" o:spid="_x0000_s1039" type="#_x0000_t202" style="position:absolute;margin-left:336pt;margin-top:90.25pt;width:42pt;height:20.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2750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25" o:spid="_x0000_s1040" style="position:absolute;margin-left:330pt;margin-top:81.25pt;width:60pt;height:4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">
            <w10:wrap type="square"/>
          </v:oval>
        </w:pict>
      </w:r>
      <w:r>
        <w:rPr>
          <w:noProof/>
        </w:rPr>
        <w:pict>
          <v:shape id="Text Box 9" o:spid="_x0000_s1041" type="#_x0000_t202" style="position:absolute;margin-left:426pt;margin-top:45.25pt;width:42pt;height:27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5R8gwIAABY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3900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5" o:spid="_x0000_s1042" style="position:absolute;margin-left:420pt;margin-top:36.25pt;width:60pt;height:4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">
            <w10:wrap type="square"/>
          </v:oval>
        </w:pict>
      </w:r>
      <w:r>
        <w:rPr>
          <w:noProof/>
        </w:rPr>
        <w:pict>
          <v:shape id="Text Box 12" o:spid="_x0000_s1043" type="#_x0000_t202" style="position:absolute;margin-left:366pt;margin-top:45.25pt;width:42pt;height:23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" stroked="f">
            <v:textbox>
              <w:txbxContent>
                <w:p w:rsidR="003076A5" w:rsidRDefault="003076A5" w:rsidP="000E78D2">
                  <w:pPr>
                    <w:rPr>
                      <w:b/>
                    </w:rPr>
                  </w:pPr>
                  <w:r>
                    <w:rPr>
                      <w:b/>
                    </w:rPr>
                    <w:t>1800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oval id="Oval 7" o:spid="_x0000_s1044" style="position:absolute;margin-left:354pt;margin-top:36.25pt;width:60pt;height:4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">
            <w10:wrap type="square"/>
          </v:oval>
        </w:pict>
      </w:r>
      <w:r>
        <w:rPr>
          <w:rFonts w:ascii="Tahoma" w:hAnsi="Tahoma" w:cs="Tahoma"/>
          <w:sz w:val="28"/>
          <w:szCs w:val="28"/>
        </w:rPr>
        <w:t xml:space="preserve">  </w:t>
      </w:r>
      <w:r w:rsidRPr="004472E7">
        <w:rPr>
          <w:rFonts w:ascii="Tahoma" w:hAnsi="Tahoma" w:cs="Tahoma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çıkarma" style="width:213pt;height:236.25pt;visibility:visible">
            <v:imagedata r:id="rId5" o:title=""/>
          </v:shape>
        </w:pict>
      </w:r>
      <w:r>
        <w:rPr>
          <w:rFonts w:ascii="Tahoma" w:hAnsi="Tahoma" w:cs="Tahoma"/>
          <w:sz w:val="28"/>
          <w:szCs w:val="28"/>
        </w:rPr>
        <w:t xml:space="preserve">                          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tabs>
          <w:tab w:val="left" w:pos="2528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ab/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19" o:spid="_x0000_s1045" style="position:absolute;z-index:251657728;visibility:visible" from="354pt,22.25pt" to="402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6ILKQ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">
            <v:stroke endarrow="block"/>
            <w10:wrap type="square"/>
          </v:line>
        </w:pict>
      </w:r>
      <w:r>
        <w:rPr>
          <w:noProof/>
        </w:rPr>
        <w:pict>
          <v:line id="Line 18" o:spid="_x0000_s1046" style="position:absolute;z-index:251656704;visibility:visible" from="234pt,22.25pt" to="282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">
            <v:stroke endarrow="block"/>
            <w10:wrap type="square"/>
          </v:line>
        </w:pict>
      </w:r>
      <w:r>
        <w:rPr>
          <w:noProof/>
        </w:rPr>
        <w:pict>
          <v:line id="Line 17" o:spid="_x0000_s1047" style="position:absolute;z-index:251655680;visibility:visible" from="120pt,22.25pt" to="168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RKQIAAEs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">
            <v:stroke endarrow="block"/>
            <w10:wrap type="square"/>
          </v:line>
        </w:pict>
      </w:r>
      <w:r>
        <w:rPr>
          <w:rFonts w:ascii="Tahoma" w:hAnsi="Tahoma" w:cs="Tahoma"/>
          <w:sz w:val="28"/>
          <w:szCs w:val="28"/>
        </w:rPr>
        <w:t xml:space="preserve">          SAYI            - 100                   + 400                  - 250                                         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16" o:spid="_x0000_s1048" style="position:absolute;z-index:251654656;visibility:visible" from="372pt,14.35pt" to="372pt,3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">
            <w10:wrap type="square"/>
          </v:line>
        </w:pict>
      </w:r>
      <w:r>
        <w:rPr>
          <w:noProof/>
        </w:rPr>
        <w:pict>
          <v:line id="Line 15" o:spid="_x0000_s1049" style="position:absolute;z-index:251653632;visibility:visible" from="252pt,14.35pt" to="252pt,3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wOEw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">
            <w10:wrap type="square"/>
          </v:line>
        </w:pict>
      </w:r>
      <w:r>
        <w:rPr>
          <w:noProof/>
        </w:rPr>
        <w:pict>
          <v:line id="Line 14" o:spid="_x0000_s1050" style="position:absolute;z-index:251652608;visibility:visible" from="138pt,18.9pt" to="138pt,3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Y9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">
            <w10:wrap type="square"/>
          </v:line>
        </w:pict>
      </w:r>
      <w:r>
        <w:rPr>
          <w:noProof/>
        </w:rPr>
        <w:pict>
          <v:line id="Line 13" o:spid="_x0000_s1051" style="position:absolute;z-index:251651584;visibility:visible" from="18pt,14.35pt" to="504.0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uYs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">
            <w10:wrap type="square"/>
          </v:line>
        </w:pict>
      </w:r>
      <w:r>
        <w:rPr>
          <w:rFonts w:ascii="Tahoma" w:hAnsi="Tahoma" w:cs="Tahoma"/>
          <w:sz w:val="28"/>
          <w:szCs w:val="28"/>
        </w:rPr>
        <w:t xml:space="preserve">             1800                        1700                             2100                         1850                                           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28" o:spid="_x0000_s1052" style="position:absolute;z-index:251666944;visibility:visible" from="12pt,5pt" to="528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Y9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29" o:spid="_x0000_s1053" style="position:absolute;z-index:251667968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zYH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">
            <w10:wrap type="square"/>
          </v:line>
        </w:pict>
      </w:r>
      <w:r>
        <w:rPr>
          <w:rFonts w:ascii="Tahoma" w:hAnsi="Tahoma" w:cs="Tahoma"/>
          <w:sz w:val="28"/>
          <w:szCs w:val="28"/>
        </w:rPr>
        <w:t xml:space="preserve">                                         </w: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30" o:spid="_x0000_s1054" style="position:absolute;z-index:251668992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6ApFAIAACo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31" o:spid="_x0000_s1055" style="position:absolute;z-index:251670016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ATFA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32" o:spid="_x0000_s1056" style="position:absolute;z-index:251671040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Bd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33" o:spid="_x0000_s1057" style="position:absolute;z-index:251672064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mBn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  <w:r>
        <w:rPr>
          <w:noProof/>
        </w:rPr>
        <w:pict>
          <v:line id="Line 34" o:spid="_x0000_s1058" style="position:absolute;z-index:251673088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t2T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">
            <w10:wrap type="square"/>
          </v:line>
        </w:pict>
      </w:r>
    </w:p>
    <w:p w:rsidR="003076A5" w:rsidRDefault="003076A5" w:rsidP="000E78D2">
      <w:pPr>
        <w:rPr>
          <w:rFonts w:ascii="Tahoma" w:hAnsi="Tahoma" w:cs="Tahoma"/>
          <w:sz w:val="28"/>
          <w:szCs w:val="28"/>
        </w:rPr>
      </w:pPr>
    </w:p>
    <w:p w:rsidR="003076A5" w:rsidRDefault="003076A5" w:rsidP="000E78D2">
      <w:r>
        <w:rPr>
          <w:noProof/>
        </w:rPr>
        <w:pict>
          <v:line id="Line 36" o:spid="_x0000_s1059" style="position:absolute;z-index:251675136;visibility:visible" from="12pt,54.2pt" to="528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p2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">
            <w10:wrap type="square"/>
          </v:line>
        </w:pict>
      </w:r>
      <w:r>
        <w:rPr>
          <w:noProof/>
        </w:rPr>
        <w:pict>
          <v:line id="Line 35" o:spid="_x0000_s1060" style="position:absolute;z-index:251674112;visibility:visible" from="12pt,18.2pt" to="52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cQ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">
            <w10:wrap type="square"/>
          </v:line>
        </w:pict>
      </w:r>
      <w:r>
        <w:rPr>
          <w:rFonts w:ascii="Tahoma" w:hAnsi="Tahoma" w:cs="Tahoma"/>
          <w:sz w:val="28"/>
          <w:szCs w:val="28"/>
        </w:rPr>
        <w:t xml:space="preserve">          </w:t>
      </w:r>
      <w:r>
        <w:t xml:space="preserve">                 </w:t>
      </w:r>
      <w:r>
        <w:br w:type="textWrapping" w:clear="all"/>
      </w:r>
    </w:p>
    <w:p w:rsidR="003076A5" w:rsidRDefault="003076A5" w:rsidP="000E78D2">
      <w:r>
        <w:t xml:space="preserve"> </w:t>
      </w:r>
    </w:p>
    <w:p w:rsidR="003076A5" w:rsidRDefault="003076A5" w:rsidP="000E78D2"/>
    <w:p w:rsidR="003076A5" w:rsidRDefault="003076A5" w:rsidP="000E78D2">
      <w:pPr>
        <w:rPr>
          <w:rFonts w:ascii="Tahoma" w:hAnsi="Tahoma" w:cs="Tahoma"/>
          <w:b/>
        </w:rPr>
      </w:pPr>
      <w:r>
        <w:rPr>
          <w:b/>
        </w:rPr>
        <w:t xml:space="preserve">                      </w:t>
      </w:r>
      <w:r>
        <w:rPr>
          <w:rFonts w:ascii="Tahoma" w:hAnsi="Tahoma" w:cs="Tahoma"/>
          <w:b/>
        </w:rPr>
        <w:t xml:space="preserve">                           </w:t>
      </w:r>
    </w:p>
    <w:p w:rsidR="003076A5" w:rsidRDefault="003076A5" w:rsidP="000E78D2">
      <w:pPr>
        <w:rPr>
          <w:rFonts w:ascii="Tahoma" w:hAnsi="Tahoma" w:cs="Tahoma"/>
          <w:b/>
        </w:rPr>
      </w:pPr>
    </w:p>
    <w:p w:rsidR="003076A5" w:rsidRDefault="003076A5" w:rsidP="000E78D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     Z İ R V E Y E      U L A Ş A L I M </w:t>
      </w:r>
    </w:p>
    <w:p w:rsidR="003076A5" w:rsidRDefault="003076A5" w:rsidP="000E78D2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En alttaki kutucuklardan başlayınız, yan yana olan sayıları toplayıp üstlerindeki ortak kutulara yazınız. Her sıradaki sayıları toplayıp zirveye ulaşınız. Zirvedeki sonucun harfini kutusuna taşıyıp  gizli sözcüğü bulunuz.</w:t>
      </w:r>
    </w:p>
    <w:p w:rsidR="003076A5" w:rsidRDefault="003076A5" w:rsidP="000E78D2">
      <w:pPr>
        <w:rPr>
          <w:b/>
        </w:rPr>
      </w:pPr>
      <w:r w:rsidRPr="004472E7">
        <w:rPr>
          <w:b/>
          <w:noProof/>
        </w:rPr>
        <w:pict>
          <v:shape id="Resim 2" o:spid="_x0000_i1026" type="#_x0000_t75" alt="toplama1" style="width:543.75pt;height:292.5pt;visibility:visible">
            <v:imagedata r:id="rId6" o:title=""/>
          </v:shape>
        </w:pict>
      </w:r>
    </w:p>
    <w:p w:rsidR="003076A5" w:rsidRDefault="003076A5" w:rsidP="000E78D2"/>
    <w:p w:rsidR="003076A5" w:rsidRDefault="003076A5" w:rsidP="000E78D2">
      <w:r w:rsidRPr="00597DFA">
        <w:rPr>
          <w:noProof/>
        </w:rPr>
        <w:pict>
          <v:shape id="Resim 3" o:spid="_x0000_i1027" type="#_x0000_t75" alt="toplama2" style="width:541.5pt;height:372pt;visibility:visible">
            <v:imagedata r:id="rId7" o:title=""/>
          </v:shape>
        </w:pict>
      </w:r>
    </w:p>
    <w:p w:rsidR="003076A5" w:rsidRDefault="003076A5" w:rsidP="000E78D2"/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</w:t>
      </w:r>
      <w:r>
        <w:rPr>
          <w:rFonts w:ascii="Tahoma" w:hAnsi="Tahoma" w:cs="Tahoma"/>
          <w:b/>
        </w:rPr>
        <w:t xml:space="preserve">ÇIKARMA  İŞLEMLERİ </w:t>
      </w:r>
    </w:p>
    <w:p w:rsidR="003076A5" w:rsidRDefault="003076A5" w:rsidP="000E78D2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Aşağıdaki çıkarma işlemlerini yapınız.</w:t>
      </w:r>
    </w:p>
    <w:p w:rsidR="003076A5" w:rsidRDefault="003076A5" w:rsidP="000E78D2">
      <w:pPr>
        <w:ind w:left="360"/>
        <w:rPr>
          <w:rFonts w:ascii="Tahoma" w:hAnsi="Tahoma" w:cs="Tahoma"/>
        </w:rPr>
      </w:pPr>
    </w:p>
    <w:p w:rsidR="003076A5" w:rsidRDefault="003076A5" w:rsidP="000E78D2">
      <w:pPr>
        <w:ind w:left="360"/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 w:rsidRPr="004472E7">
        <w:rPr>
          <w:rFonts w:ascii="Tahoma" w:hAnsi="Tahoma" w:cs="Tahoma"/>
          <w:noProof/>
        </w:rPr>
        <w:pict>
          <v:shape id="Resim 4" o:spid="_x0000_i1028" type="#_x0000_t75" alt="çıkarma1" style="width:544.5pt;height:3in;visibility:visible">
            <v:imagedata r:id="rId8" o:title=""/>
          </v:shape>
        </w:pic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 w:rsidRPr="004472E7">
        <w:rPr>
          <w:rFonts w:ascii="Tahoma" w:hAnsi="Tahoma" w:cs="Tahoma"/>
          <w:noProof/>
        </w:rPr>
        <w:pict>
          <v:shape id="Resim 5" o:spid="_x0000_i1029" type="#_x0000_t75" alt="çıkarma2" style="width:541.5pt;height:353.25pt;visibility:visible">
            <v:imagedata r:id="rId9" o:title=""/>
          </v:shape>
        </w:pic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</w:t>
      </w:r>
      <w:r>
        <w:rPr>
          <w:rFonts w:ascii="Tahoma" w:hAnsi="Tahoma" w:cs="Tahoma"/>
          <w:b/>
        </w:rPr>
        <w:t xml:space="preserve">PROBLEM  ÇÖZELİM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Aşağıda bir depoda bulunan ürünlerin birer çuvalını görüyorsunuz. Problemleri çuvalların içindeki ürünlerin miktarlarına göre çözünüz.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 w:rsidRPr="004472E7">
        <w:rPr>
          <w:rFonts w:ascii="Tahoma" w:hAnsi="Tahoma" w:cs="Tahoma"/>
          <w:noProof/>
        </w:rPr>
        <w:pict>
          <v:shape id="Resim 6" o:spid="_x0000_i1030" type="#_x0000_t75" alt="çuval" style="width:536.25pt;height:138.75pt;visibility:visible">
            <v:imagedata r:id="rId10" o:title=""/>
          </v:shape>
        </w:pic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  <w:sectPr w:rsidR="003076A5">
          <w:pgSz w:w="11906" w:h="16838"/>
          <w:pgMar w:top="567" w:right="567" w:bottom="567" w:left="567" w:header="709" w:footer="709" w:gutter="0"/>
          <w:cols w:space="708"/>
        </w:sect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1.) Depoda 24 çuval pirinç vardı. Pirinçlerin önce 184 kg’ı, sonra 212 kg’ı satıldı.Depoda kaç kg pirinç kaldı ?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ÇÖZÜM :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2.) Depoda 18 çuval fasulye vardı. Fasulyelerin önce 128 kg’ı, sonra 386 kg’ı satıldı. Depoda kaç kg fasulye kaldı ?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ÇÖZÜM :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3.) Depoda 24 çuval nohut vardı. Nohutların önce 372 kg’ı , sonra 415 kg’ı satıldı. Depoda kaç kg nohut kaldı ?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ÇÖZÜM :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4.) Depoda 30 çuval bulgur vardı. Bulgurların önce 235 kg’ı , sonra 347 kg’ı satıldı. Depoda kaç kg bulgur kaldı ?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ÇÖZÜM :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5.) Depoda 29 çuval un vardı. Unun önce 488 kg’ı , sonra 336 kg’ ı satıldı. Depoda kaç kg un kaldı ?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ÇÖZÜM :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6.) Depoda kalan ürünler toplam kaç kg’dır ?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  <w:sectPr w:rsidR="003076A5">
          <w:type w:val="continuous"/>
          <w:pgSz w:w="11906" w:h="16838"/>
          <w:pgMar w:top="567" w:right="567" w:bottom="567" w:left="567" w:header="709" w:footer="709" w:gutter="0"/>
          <w:cols w:num="2" w:sep="1" w:space="709"/>
        </w:sect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</w:t>
      </w:r>
      <w:r>
        <w:rPr>
          <w:rFonts w:ascii="Tahoma" w:hAnsi="Tahoma" w:cs="Tahoma"/>
          <w:b/>
        </w:rPr>
        <w:t xml:space="preserve">ÇIKARMA   İŞLEMLERİ 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Aşağıdaki çıkarma işlemlerini zihinden yapınız.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700 – 200 =………………               500 – 300 =………………                  900 – 300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700 – 300 =………………               600 – 200 =………………                  900 – 500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600 – 50 =………………                 200 – 40 =…..............                   300 – 50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800 – 10 =………………                 400 – 30 =………………                    700 – 80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400 – 20 =………………                 900 – 700 =………………                  900 – 70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500 – 40 =………………                 800 – 60 =………………                    200 – 90 =……………… 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6000 – 3000 =…………………        8000 – 5000 =…...............              7000 – 3000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8000 – 3000 =…………………        6000 – 1000 =………………..              9000 – 2000 =……………..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9000 – 5000 =………………..         7000 – 2000 =………………..              7000 – 5000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765 – 400 =………………               493 – 200 =………………..                 787 – 500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745 – 200 =………………                634 – 300 =……………….                 948 – 400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8675 – 500 =………………             9342 – 200 =……………….                8530 – 500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7650 – 400 =……………….             2867 – 400 =………………                5942 – 600 =……………..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300 – 165 =………………               600 – 245 =………………                  800 – 275 =…………………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700 – 315 =………………               900 – 525 =………………                  500 – 195 =…………………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4000 – 1500 =……………               7000 – 2600 =………………             5000 – 3100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9000 – 5700 =………………             8000 – 4200 =………………            6000 – 1900 =………………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  <w:sectPr w:rsidR="003076A5">
          <w:type w:val="continuous"/>
          <w:pgSz w:w="11906" w:h="16838"/>
          <w:pgMar w:top="567" w:right="567" w:bottom="567" w:left="567" w:header="709" w:footer="709" w:gutter="0"/>
          <w:cols w:space="708"/>
        </w:sectPr>
      </w:pPr>
    </w:p>
    <w:p w:rsidR="003076A5" w:rsidRDefault="003076A5" w:rsidP="000E78D2">
      <w:pPr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  <w:b/>
        </w:rPr>
        <w:t>Y A R I Ş      V A R !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Arabaların yarıştığı yolun tamamı 9500 metredir. Her arabanın üzerinde kaçıncı metrede oldukları yazmaktadır. Her bir arabanın yarışı bitirmek için kaçar metre yolu </w:t>
      </w:r>
    </w:p>
    <w:p w:rsidR="003076A5" w:rsidRDefault="003076A5" w:rsidP="000E78D2">
      <w:pPr>
        <w:rPr>
          <w:rFonts w:ascii="Tahoma" w:hAnsi="Tahoma" w:cs="Tahoma"/>
        </w:rPr>
      </w:pPr>
      <w:r>
        <w:rPr>
          <w:rFonts w:ascii="Tahoma" w:hAnsi="Tahoma" w:cs="Tahoma"/>
        </w:rPr>
        <w:t>kaldığını işlem yaparak bulunuz. ( İşlemleri arabaların yolları üzerine yapınız. )</w:t>
      </w: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</w:p>
    <w:p w:rsidR="003076A5" w:rsidRDefault="003076A5" w:rsidP="000E78D2">
      <w:pPr>
        <w:rPr>
          <w:rFonts w:ascii="Tahoma" w:hAnsi="Tahoma" w:cs="Tahoma"/>
        </w:rPr>
      </w:pPr>
      <w:r w:rsidRPr="004472E7">
        <w:rPr>
          <w:rFonts w:ascii="Tahoma" w:hAnsi="Tahoma" w:cs="Tahoma"/>
          <w:noProof/>
        </w:rPr>
        <w:pict>
          <v:shape id="Resim 12" o:spid="_x0000_i1031" type="#_x0000_t75" alt="araba yarışı" style="width:540pt;height:243pt;visibility:visible">
            <v:imagedata r:id="rId11" o:title=""/>
          </v:shape>
        </w:pict>
      </w:r>
    </w:p>
    <w:p w:rsidR="003076A5" w:rsidRDefault="003076A5" w:rsidP="000E78D2">
      <w:pPr>
        <w:rPr>
          <w:rFonts w:ascii="Tahoma" w:hAnsi="Tahoma" w:cs="Tahoma"/>
        </w:rPr>
      </w:pPr>
    </w:p>
    <w:bookmarkStart w:id="0" w:name="_GoBack"/>
    <w:bookmarkEnd w:id="0"/>
    <w:p w:rsidR="003076A5" w:rsidRDefault="003076A5" w:rsidP="00EE6D77">
      <w:pPr>
        <w:rPr>
          <w:b/>
          <w:sz w:val="28"/>
          <w:szCs w:val="28"/>
        </w:rPr>
      </w:pPr>
      <w:r>
        <w:rPr>
          <w:rFonts w:ascii="Georgia" w:hAnsi="Georgia"/>
          <w:color w:val="333333"/>
          <w:sz w:val="20"/>
          <w:szCs w:val="20"/>
          <w:u w:val="single"/>
        </w:rPr>
        <w:fldChar w:fldCharType="begin"/>
      </w:r>
      <w:r>
        <w:rPr>
          <w:rFonts w:ascii="Georgia" w:hAnsi="Georgia"/>
          <w:color w:val="333333"/>
          <w:sz w:val="20"/>
          <w:szCs w:val="20"/>
          <w:u w:val="single"/>
        </w:rPr>
        <w:instrText xml:space="preserve"> HYPERLINK "http://www.sorubak.com" </w:instrText>
      </w:r>
      <w:r w:rsidRPr="00C374BC">
        <w:rPr>
          <w:rFonts w:ascii="Georgia" w:hAnsi="Georgia"/>
          <w:color w:val="333333"/>
          <w:sz w:val="20"/>
          <w:szCs w:val="20"/>
          <w:u w:val="single"/>
        </w:rPr>
      </w:r>
      <w:r>
        <w:rPr>
          <w:rFonts w:ascii="Georgia" w:hAnsi="Georgia"/>
          <w:color w:val="333333"/>
          <w:sz w:val="20"/>
          <w:szCs w:val="20"/>
          <w:u w:val="single"/>
        </w:rPr>
        <w:fldChar w:fldCharType="separate"/>
      </w:r>
      <w:r w:rsidRPr="00C374BC">
        <w:rPr>
          <w:rStyle w:val="Hyperlink"/>
          <w:rFonts w:ascii="Georgia" w:hAnsi="Georgia"/>
          <w:sz w:val="20"/>
          <w:szCs w:val="20"/>
        </w:rPr>
        <w:t>www.sorubak.com</w:t>
      </w:r>
      <w:r>
        <w:rPr>
          <w:rFonts w:ascii="Georgia" w:hAnsi="Georgia"/>
          <w:color w:val="333333"/>
          <w:sz w:val="20"/>
          <w:szCs w:val="20"/>
          <w:u w:val="single"/>
        </w:rPr>
        <w:fldChar w:fldCharType="end"/>
      </w:r>
      <w:r>
        <w:rPr>
          <w:rFonts w:ascii="Georgia" w:hAnsi="Georgia"/>
          <w:color w:val="333333"/>
          <w:sz w:val="20"/>
          <w:szCs w:val="20"/>
          <w:u w:val="single"/>
        </w:rPr>
        <w:t xml:space="preserve"> </w:t>
      </w:r>
    </w:p>
    <w:p w:rsidR="003076A5" w:rsidRDefault="003076A5"/>
    <w:sectPr w:rsidR="003076A5" w:rsidSect="00174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979BF"/>
    <w:multiLevelType w:val="hybridMultilevel"/>
    <w:tmpl w:val="F2AE80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8D2"/>
    <w:rsid w:val="000E78D2"/>
    <w:rsid w:val="0017456B"/>
    <w:rsid w:val="003076A5"/>
    <w:rsid w:val="004472E7"/>
    <w:rsid w:val="00597DFA"/>
    <w:rsid w:val="00C374BC"/>
    <w:rsid w:val="00D10B09"/>
    <w:rsid w:val="00EE6D77"/>
    <w:rsid w:val="00F14F41"/>
    <w:rsid w:val="00F6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8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E78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8D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E6D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1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658</Words>
  <Characters>3756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2</cp:revision>
  <dcterms:created xsi:type="dcterms:W3CDTF">2012-11-07T20:18:00Z</dcterms:created>
  <dcterms:modified xsi:type="dcterms:W3CDTF">2012-11-24T12:30:00Z</dcterms:modified>
  <cp:category>www.sorubak.com</cp:category>
</cp:coreProperties>
</file>