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08" w:rsidRPr="00EF1C2F" w:rsidRDefault="00912808" w:rsidP="00EF1C2F">
      <w:pPr>
        <w:rPr>
          <w:sz w:val="36"/>
          <w:szCs w:val="36"/>
        </w:rPr>
      </w:pPr>
      <w:r>
        <w:rPr>
          <w:noProof/>
        </w:rPr>
        <w:pict>
          <v:rect id="_x0000_s1026" style="position:absolute;margin-left:126pt;margin-top:-18pt;width:3in;height:27pt;z-index:251658240">
            <v:textbox>
              <w:txbxContent>
                <w:p w:rsidR="00912808" w:rsidRPr="00A6405A" w:rsidRDefault="00912808" w:rsidP="00EF1C2F">
                  <w:pPr>
                    <w:rPr>
                      <w:b/>
                      <w:sz w:val="40"/>
                      <w:szCs w:val="40"/>
                    </w:rPr>
                  </w:pPr>
                  <w:r w:rsidRPr="00A6405A">
                    <w:rPr>
                      <w:b/>
                      <w:sz w:val="40"/>
                      <w:szCs w:val="40"/>
                    </w:rPr>
                    <w:t>FEN VE TEKNOLOJİ</w:t>
                  </w:r>
                </w:p>
              </w:txbxContent>
            </v:textbox>
          </v:rect>
        </w:pict>
      </w:r>
    </w:p>
    <w:p w:rsidR="00912808" w:rsidRPr="00EF1C2F" w:rsidRDefault="00912808" w:rsidP="00EF1C2F">
      <w:pPr>
        <w:rPr>
          <w:b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>1-</w:t>
      </w:r>
      <w:r w:rsidRPr="00EF1C2F">
        <w:rPr>
          <w:sz w:val="22"/>
          <w:szCs w:val="22"/>
        </w:rPr>
        <w:t xml:space="preserve"> </w:t>
      </w:r>
      <w:r w:rsidRPr="00EF1C2F">
        <w:rPr>
          <w:b/>
          <w:sz w:val="22"/>
          <w:szCs w:val="22"/>
        </w:rPr>
        <w:t xml:space="preserve">Aşağıdakilerden hangisi maddenin ölçülebilir </w:t>
      </w:r>
      <w:r w:rsidRPr="00EF1C2F">
        <w:rPr>
          <w:b/>
          <w:sz w:val="22"/>
          <w:szCs w:val="22"/>
          <w:u w:val="single"/>
        </w:rPr>
        <w:t>özelliklerindendir?</w:t>
      </w:r>
    </w:p>
    <w:p w:rsidR="00912808" w:rsidRPr="00EF1C2F" w:rsidRDefault="00912808" w:rsidP="00EF1C2F">
      <w:pPr>
        <w:rPr>
          <w:sz w:val="22"/>
          <w:szCs w:val="22"/>
          <w:u w:val="single"/>
        </w:rPr>
      </w:pPr>
    </w:p>
    <w:p w:rsidR="00912808" w:rsidRPr="00EF1C2F" w:rsidRDefault="00912808" w:rsidP="00EF1C2F">
      <w:pPr>
        <w:spacing w:after="100" w:afterAutospacing="1"/>
        <w:rPr>
          <w:sz w:val="22"/>
          <w:szCs w:val="22"/>
        </w:rPr>
      </w:pPr>
      <w:r w:rsidRPr="00EF1C2F">
        <w:rPr>
          <w:sz w:val="22"/>
          <w:szCs w:val="22"/>
        </w:rPr>
        <w:t xml:space="preserve">      A) koku             B)  renk               </w:t>
      </w:r>
    </w:p>
    <w:p w:rsidR="00912808" w:rsidRPr="00EF1C2F" w:rsidRDefault="00912808" w:rsidP="00EF1C2F">
      <w:pPr>
        <w:spacing w:after="100" w:afterAutospacing="1"/>
        <w:rPr>
          <w:sz w:val="22"/>
          <w:szCs w:val="22"/>
        </w:rPr>
      </w:pPr>
      <w:r w:rsidRPr="00EF1C2F">
        <w:rPr>
          <w:sz w:val="22"/>
          <w:szCs w:val="22"/>
        </w:rPr>
        <w:t xml:space="preserve">      C) hacim           D)  matlık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2-</w:t>
      </w:r>
      <w:r w:rsidRPr="00EF1C2F">
        <w:rPr>
          <w:sz w:val="22"/>
          <w:szCs w:val="22"/>
        </w:rPr>
        <w:t xml:space="preserve">  </w:t>
      </w:r>
      <w:r w:rsidRPr="00EF1C2F">
        <w:rPr>
          <w:b/>
          <w:sz w:val="22"/>
          <w:szCs w:val="22"/>
        </w:rPr>
        <w:t>İçi 100 mL su dolu dereceli kaba üç adet bilye atıldığında su seviyesi 130 mL ye çıkıyor.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     Buna göre bilyelerin birinin hacmi kaç mL’dir?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numPr>
          <w:ilvl w:val="0"/>
          <w:numId w:val="1"/>
        </w:numPr>
        <w:ind w:left="510"/>
        <w:rPr>
          <w:sz w:val="22"/>
          <w:szCs w:val="22"/>
        </w:rPr>
      </w:pPr>
      <w:r w:rsidRPr="00EF1C2F">
        <w:rPr>
          <w:sz w:val="22"/>
          <w:szCs w:val="22"/>
        </w:rPr>
        <w:t>5 mL   B)  10 Ml  C) 15mL  D)20mL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 </w:t>
      </w:r>
    </w:p>
    <w:p w:rsidR="00912808" w:rsidRPr="00EF1C2F" w:rsidRDefault="00912808" w:rsidP="00EF1C2F">
      <w:pPr>
        <w:jc w:val="both"/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3-</w:t>
      </w:r>
      <w:r w:rsidRPr="00EF1C2F">
        <w:rPr>
          <w:sz w:val="22"/>
          <w:szCs w:val="22"/>
        </w:rPr>
        <w:t xml:space="preserve"> </w:t>
      </w:r>
      <w:r w:rsidRPr="00EF1C2F">
        <w:rPr>
          <w:b/>
          <w:sz w:val="22"/>
          <w:szCs w:val="22"/>
        </w:rPr>
        <w:t>Aşağıdaki varlıkların hangisi hem cisim hem alettir?</w:t>
      </w:r>
    </w:p>
    <w:p w:rsidR="00912808" w:rsidRPr="00EF1C2F" w:rsidRDefault="00912808" w:rsidP="00EF1C2F">
      <w:pPr>
        <w:jc w:val="both"/>
        <w:rPr>
          <w:b/>
          <w:sz w:val="22"/>
          <w:szCs w:val="22"/>
        </w:rPr>
      </w:pPr>
    </w:p>
    <w:p w:rsidR="00912808" w:rsidRPr="00EF1C2F" w:rsidRDefault="00912808" w:rsidP="00EF1C2F">
      <w:pPr>
        <w:ind w:left="360"/>
        <w:jc w:val="both"/>
        <w:rPr>
          <w:sz w:val="22"/>
          <w:szCs w:val="22"/>
        </w:rPr>
      </w:pPr>
      <w:r w:rsidRPr="00EF1C2F">
        <w:rPr>
          <w:sz w:val="22"/>
          <w:szCs w:val="22"/>
        </w:rPr>
        <w:t>A)  Defter   B)  Bardak</w:t>
      </w:r>
    </w:p>
    <w:p w:rsidR="00912808" w:rsidRPr="00EF1C2F" w:rsidRDefault="00912808" w:rsidP="00EF1C2F">
      <w:pPr>
        <w:ind w:left="360"/>
        <w:jc w:val="both"/>
        <w:rPr>
          <w:sz w:val="22"/>
          <w:szCs w:val="22"/>
        </w:rPr>
      </w:pPr>
      <w:r w:rsidRPr="00EF1C2F">
        <w:rPr>
          <w:sz w:val="22"/>
          <w:szCs w:val="22"/>
        </w:rPr>
        <w:t>C)  Su          D)  makas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bCs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 xml:space="preserve">4- </w:t>
      </w:r>
      <w:r w:rsidRPr="00EF1C2F">
        <w:rPr>
          <w:b/>
          <w:bCs/>
          <w:sz w:val="22"/>
          <w:szCs w:val="22"/>
        </w:rPr>
        <w:t xml:space="preserve">Aşağıda verilen bilgilerden hangisi </w:t>
      </w:r>
      <w:r w:rsidRPr="00EF1C2F">
        <w:rPr>
          <w:b/>
          <w:bCs/>
          <w:sz w:val="22"/>
          <w:szCs w:val="22"/>
          <w:u w:val="single"/>
        </w:rPr>
        <w:t>yanlıştır?</w:t>
      </w:r>
    </w:p>
    <w:p w:rsidR="00912808" w:rsidRPr="00EF1C2F" w:rsidRDefault="00912808" w:rsidP="00EF1C2F">
      <w:pPr>
        <w:rPr>
          <w:b/>
          <w:bCs/>
          <w:sz w:val="22"/>
          <w:szCs w:val="22"/>
        </w:rPr>
      </w:pPr>
    </w:p>
    <w:p w:rsidR="00912808" w:rsidRPr="00EF1C2F" w:rsidRDefault="00912808" w:rsidP="00EF1C2F">
      <w:pPr>
        <w:spacing w:line="360" w:lineRule="auto"/>
        <w:rPr>
          <w:sz w:val="22"/>
          <w:szCs w:val="22"/>
        </w:rPr>
      </w:pPr>
      <w:r w:rsidRPr="00EF1C2F">
        <w:rPr>
          <w:sz w:val="22"/>
          <w:szCs w:val="22"/>
        </w:rPr>
        <w:t>A) Tuz,şeker ve naftalin renkleri aynı olan farklı maddelerdir.</w:t>
      </w:r>
    </w:p>
    <w:p w:rsidR="00912808" w:rsidRPr="00EF1C2F" w:rsidRDefault="00912808" w:rsidP="00EF1C2F">
      <w:pPr>
        <w:spacing w:line="360" w:lineRule="auto"/>
        <w:rPr>
          <w:sz w:val="22"/>
          <w:szCs w:val="22"/>
        </w:rPr>
      </w:pPr>
      <w:r w:rsidRPr="00EF1C2F">
        <w:rPr>
          <w:sz w:val="22"/>
          <w:szCs w:val="22"/>
        </w:rPr>
        <w:t>B) Tanımadığımız maddelerin tadına bakmak ve onları koklamak tehlikelidir.</w:t>
      </w:r>
    </w:p>
    <w:p w:rsidR="00912808" w:rsidRPr="00EF1C2F" w:rsidRDefault="00912808" w:rsidP="00EF1C2F">
      <w:pPr>
        <w:spacing w:line="360" w:lineRule="auto"/>
        <w:rPr>
          <w:sz w:val="22"/>
          <w:szCs w:val="22"/>
        </w:rPr>
      </w:pPr>
      <w:r w:rsidRPr="00EF1C2F">
        <w:rPr>
          <w:sz w:val="22"/>
          <w:szCs w:val="22"/>
        </w:rPr>
        <w:t>C) Sertlik-yumuşaklık,düzgünlülük -pürüzlülük maddelerin ölçülebilir özellikleridir.</w:t>
      </w:r>
    </w:p>
    <w:p w:rsidR="00912808" w:rsidRPr="00EF1C2F" w:rsidRDefault="00912808" w:rsidP="00EF1C2F">
      <w:pPr>
        <w:spacing w:line="360" w:lineRule="auto"/>
        <w:rPr>
          <w:sz w:val="22"/>
          <w:szCs w:val="22"/>
        </w:rPr>
      </w:pPr>
      <w:r w:rsidRPr="00EF1C2F">
        <w:rPr>
          <w:sz w:val="22"/>
          <w:szCs w:val="22"/>
        </w:rPr>
        <w:t>D) Her maddeyi görünüşüne bakarak tanımak mümkün değildir.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b/>
          <w:bCs/>
          <w:sz w:val="22"/>
          <w:szCs w:val="22"/>
        </w:rPr>
      </w:pPr>
      <w:r w:rsidRPr="00EF1C2F">
        <w:rPr>
          <w:b/>
          <w:sz w:val="22"/>
          <w:szCs w:val="22"/>
        </w:rPr>
        <w:t>5-</w:t>
      </w:r>
      <w:r w:rsidRPr="00EF1C2F">
        <w:rPr>
          <w:b/>
          <w:bCs/>
          <w:sz w:val="22"/>
          <w:szCs w:val="22"/>
        </w:rPr>
        <w:t xml:space="preserve"> Hangi iki maddenin görünüşleri aynı olduğu halde yapıları farklıdır?</w:t>
      </w:r>
    </w:p>
    <w:p w:rsidR="00912808" w:rsidRPr="00EF1C2F" w:rsidRDefault="00912808" w:rsidP="00EF1C2F">
      <w:pPr>
        <w:rPr>
          <w:b/>
          <w:bCs/>
          <w:sz w:val="22"/>
          <w:szCs w:val="22"/>
        </w:rPr>
      </w:pPr>
    </w:p>
    <w:p w:rsidR="00912808" w:rsidRPr="00EF1C2F" w:rsidRDefault="00912808" w:rsidP="00EF1C2F">
      <w:pPr>
        <w:spacing w:line="360" w:lineRule="auto"/>
        <w:rPr>
          <w:sz w:val="22"/>
          <w:szCs w:val="22"/>
        </w:rPr>
      </w:pPr>
      <w:r w:rsidRPr="00EF1C2F">
        <w:rPr>
          <w:sz w:val="22"/>
          <w:szCs w:val="22"/>
        </w:rPr>
        <w:t>A) Un-Şeker</w:t>
      </w:r>
      <w:r w:rsidRPr="00EF1C2F">
        <w:rPr>
          <w:sz w:val="22"/>
          <w:szCs w:val="22"/>
        </w:rPr>
        <w:tab/>
        <w:t>B) Kömür-Elmas</w:t>
      </w:r>
    </w:p>
    <w:p w:rsidR="00912808" w:rsidRPr="00EF1C2F" w:rsidRDefault="00912808" w:rsidP="00EF1C2F">
      <w:pPr>
        <w:spacing w:line="360" w:lineRule="auto"/>
        <w:rPr>
          <w:b/>
          <w:bCs/>
          <w:sz w:val="22"/>
          <w:szCs w:val="22"/>
        </w:rPr>
      </w:pPr>
      <w:r w:rsidRPr="00EF1C2F">
        <w:rPr>
          <w:sz w:val="22"/>
          <w:szCs w:val="22"/>
        </w:rPr>
        <w:t>C) Su-Buz</w:t>
      </w:r>
      <w:r w:rsidRPr="00EF1C2F">
        <w:rPr>
          <w:sz w:val="22"/>
          <w:szCs w:val="22"/>
        </w:rPr>
        <w:tab/>
        <w:t>D) Şeker-Nane</w:t>
      </w:r>
    </w:p>
    <w:p w:rsidR="00912808" w:rsidRPr="00EF1C2F" w:rsidRDefault="00912808" w:rsidP="00EF1C2F">
      <w:pPr>
        <w:rPr>
          <w:b/>
          <w:bCs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6-</w:t>
      </w:r>
      <w:r w:rsidRPr="00EF1C2F">
        <w:rPr>
          <w:sz w:val="22"/>
          <w:szCs w:val="22"/>
        </w:rPr>
        <w:t xml:space="preserve"> </w:t>
      </w:r>
      <w:r w:rsidRPr="00EF1C2F">
        <w:rPr>
          <w:b/>
          <w:sz w:val="22"/>
          <w:szCs w:val="22"/>
        </w:rPr>
        <w:t>Doğada kendiliğinden bulunan, insan eliyle yapılmamış maddelere doğal maddeler denir.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 xml:space="preserve">Buna göre aşağıdakilerden hangisi doğal madde </w:t>
      </w:r>
      <w:r w:rsidRPr="00EF1C2F">
        <w:rPr>
          <w:b/>
          <w:sz w:val="22"/>
          <w:szCs w:val="22"/>
          <w:u w:val="single"/>
        </w:rPr>
        <w:t>değildir?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A)  hava       </w:t>
      </w:r>
      <w:r>
        <w:rPr>
          <w:sz w:val="22"/>
          <w:szCs w:val="22"/>
        </w:rPr>
        <w:t xml:space="preserve">B)  Süt  </w:t>
      </w:r>
      <w:r w:rsidRPr="00EF1C2F">
        <w:rPr>
          <w:sz w:val="22"/>
          <w:szCs w:val="22"/>
        </w:rPr>
        <w:t>C)  Su     D)  televizyon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7- Hasan ,bir pamuk parçasını kolonya ile ıslatarak sınıfın uzak bir köşesine 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koyuyor.Kolonya kokusunun,önce pamuğa yakın arkadaşlarına daha sonra pamuktan uzak arkadaşlarına ulaştığını ve bir süre sonra pamuğun kuruduğunu gözlemliyor.                                      </w:t>
      </w:r>
    </w:p>
    <w:p w:rsidR="00912808" w:rsidRDefault="00912808" w:rsidP="00EF1C2F">
      <w:pPr>
        <w:rPr>
          <w:b/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 xml:space="preserve">Hasan’ın yaptığı bu deneyle ilgili aşağıdakilerden hangisi </w:t>
      </w:r>
      <w:r w:rsidRPr="00EF1C2F">
        <w:rPr>
          <w:b/>
          <w:sz w:val="22"/>
          <w:szCs w:val="22"/>
          <w:u w:val="single"/>
        </w:rPr>
        <w:t>söylenemez</w:t>
      </w:r>
      <w:r w:rsidRPr="00EF1C2F">
        <w:rPr>
          <w:b/>
          <w:sz w:val="22"/>
          <w:szCs w:val="22"/>
        </w:rPr>
        <w:t>?</w:t>
      </w:r>
      <w:r w:rsidRPr="00EF1C2F">
        <w:rPr>
          <w:b/>
          <w:sz w:val="22"/>
          <w:szCs w:val="22"/>
          <w:u w:val="single"/>
        </w:rPr>
        <w:t xml:space="preserve"> </w:t>
      </w:r>
    </w:p>
    <w:p w:rsidR="00912808" w:rsidRPr="00EF1C2F" w:rsidRDefault="00912808" w:rsidP="00EF1C2F">
      <w:pPr>
        <w:rPr>
          <w:sz w:val="22"/>
          <w:szCs w:val="22"/>
          <w:u w:val="single"/>
        </w:rPr>
      </w:pPr>
    </w:p>
    <w:p w:rsidR="00912808" w:rsidRPr="00EF1C2F" w:rsidRDefault="00912808" w:rsidP="00EF1C2F">
      <w:pPr>
        <w:numPr>
          <w:ilvl w:val="0"/>
          <w:numId w:val="2"/>
        </w:numPr>
        <w:rPr>
          <w:sz w:val="22"/>
          <w:szCs w:val="22"/>
        </w:rPr>
      </w:pPr>
      <w:r w:rsidRPr="00EF1C2F">
        <w:rPr>
          <w:sz w:val="22"/>
          <w:szCs w:val="22"/>
        </w:rPr>
        <w:t>Gazlar bulundukları ortamda yayılırlar</w:t>
      </w:r>
    </w:p>
    <w:p w:rsidR="00912808" w:rsidRPr="00EF1C2F" w:rsidRDefault="00912808" w:rsidP="00EF1C2F">
      <w:pPr>
        <w:numPr>
          <w:ilvl w:val="0"/>
          <w:numId w:val="2"/>
        </w:numPr>
        <w:rPr>
          <w:sz w:val="22"/>
          <w:szCs w:val="22"/>
        </w:rPr>
      </w:pPr>
      <w:r w:rsidRPr="00EF1C2F">
        <w:rPr>
          <w:sz w:val="22"/>
          <w:szCs w:val="22"/>
        </w:rPr>
        <w:t>Pamuğun kuruması sıvı haldeki kolonyanın gaz haline geçtiğini gösterir</w:t>
      </w:r>
    </w:p>
    <w:p w:rsidR="00912808" w:rsidRPr="00EF1C2F" w:rsidRDefault="00912808" w:rsidP="00EF1C2F">
      <w:pPr>
        <w:numPr>
          <w:ilvl w:val="0"/>
          <w:numId w:val="2"/>
        </w:numPr>
        <w:rPr>
          <w:sz w:val="22"/>
          <w:szCs w:val="22"/>
        </w:rPr>
      </w:pPr>
      <w:r w:rsidRPr="00EF1C2F">
        <w:rPr>
          <w:sz w:val="22"/>
          <w:szCs w:val="22"/>
        </w:rPr>
        <w:t>Gazlar ortamın her yerine eşit sürede yayılır</w:t>
      </w:r>
    </w:p>
    <w:p w:rsidR="00912808" w:rsidRPr="00EF1C2F" w:rsidRDefault="00912808" w:rsidP="00EF1C2F">
      <w:pPr>
        <w:numPr>
          <w:ilvl w:val="0"/>
          <w:numId w:val="2"/>
        </w:numPr>
        <w:rPr>
          <w:sz w:val="22"/>
          <w:szCs w:val="22"/>
        </w:rPr>
      </w:pPr>
      <w:r w:rsidRPr="00EF1C2F">
        <w:rPr>
          <w:sz w:val="22"/>
          <w:szCs w:val="22"/>
        </w:rPr>
        <w:t>Ortada hal değişimi olmuştur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8- Aşağıdakilerden hangisi ,sıvı ve gazların ortak özelliğidir?</w:t>
      </w:r>
    </w:p>
    <w:p w:rsidR="00912808" w:rsidRPr="00EF1C2F" w:rsidRDefault="00912808" w:rsidP="00EF1C2F">
      <w:pPr>
        <w:ind w:left="240"/>
        <w:rPr>
          <w:b/>
          <w:sz w:val="22"/>
          <w:szCs w:val="22"/>
        </w:rPr>
      </w:pPr>
    </w:p>
    <w:p w:rsidR="00912808" w:rsidRPr="00EF1C2F" w:rsidRDefault="00912808" w:rsidP="00EF1C2F">
      <w:pPr>
        <w:numPr>
          <w:ilvl w:val="0"/>
          <w:numId w:val="3"/>
        </w:numPr>
        <w:rPr>
          <w:sz w:val="22"/>
          <w:szCs w:val="22"/>
        </w:rPr>
      </w:pPr>
      <w:r w:rsidRPr="00EF1C2F">
        <w:rPr>
          <w:sz w:val="22"/>
          <w:szCs w:val="22"/>
        </w:rPr>
        <w:t>Belirli bir şekillerinin olması</w:t>
      </w:r>
    </w:p>
    <w:p w:rsidR="00912808" w:rsidRPr="00EF1C2F" w:rsidRDefault="00912808" w:rsidP="00EF1C2F">
      <w:pPr>
        <w:numPr>
          <w:ilvl w:val="0"/>
          <w:numId w:val="3"/>
        </w:numPr>
        <w:rPr>
          <w:sz w:val="22"/>
          <w:szCs w:val="22"/>
        </w:rPr>
      </w:pPr>
      <w:r w:rsidRPr="00EF1C2F">
        <w:rPr>
          <w:sz w:val="22"/>
          <w:szCs w:val="22"/>
        </w:rPr>
        <w:t>Belirli bir hacimlerinin olması</w:t>
      </w:r>
    </w:p>
    <w:p w:rsidR="00912808" w:rsidRPr="00EF1C2F" w:rsidRDefault="00912808" w:rsidP="00EF1C2F">
      <w:pPr>
        <w:numPr>
          <w:ilvl w:val="0"/>
          <w:numId w:val="3"/>
        </w:numPr>
        <w:rPr>
          <w:sz w:val="22"/>
          <w:szCs w:val="22"/>
        </w:rPr>
      </w:pPr>
      <w:r w:rsidRPr="00EF1C2F">
        <w:rPr>
          <w:sz w:val="22"/>
          <w:szCs w:val="22"/>
        </w:rPr>
        <w:t>Bulundukları kabı tamamen doldurmaları</w:t>
      </w:r>
    </w:p>
    <w:p w:rsidR="00912808" w:rsidRPr="00EF1C2F" w:rsidRDefault="00912808" w:rsidP="00EF1C2F">
      <w:pPr>
        <w:numPr>
          <w:ilvl w:val="0"/>
          <w:numId w:val="3"/>
        </w:numPr>
        <w:rPr>
          <w:sz w:val="22"/>
          <w:szCs w:val="22"/>
        </w:rPr>
      </w:pPr>
      <w:r w:rsidRPr="00EF1C2F">
        <w:rPr>
          <w:sz w:val="22"/>
          <w:szCs w:val="22"/>
        </w:rPr>
        <w:t>Bulundukları kabın şeklini almaları</w:t>
      </w:r>
    </w:p>
    <w:p w:rsidR="00912808" w:rsidRPr="00EF1C2F" w:rsidRDefault="00912808" w:rsidP="00EF1C2F">
      <w:pPr>
        <w:rPr>
          <w:b/>
          <w:i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9- Aşağıdakilerden hangisi egzersizin yararlarından değildir?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Kan dolaşımını hızlandırır.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 Kasları ve kemikleri geliştirir.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Kalp atışını yavaşlatır.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D) Vücuda daha fazla oksijen girmesine neden olur.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10-Aşağıdakilerden hangisi kasların özelliklerinden değildir?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 Lifli yapıya sahip olma.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  Kasıldığında boyca uzama.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 Vücuda belirli bir şekil verme.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D) Vücudun hareketini sağlama.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11- “zeytin yağı suda çözünmez,su üzerinde toplanır.” Aşağıdaki karışımlardan hangisi zeytin yağı su karışımı ile benzer özelliktedir?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t</w:t>
      </w:r>
      <w:r>
        <w:rPr>
          <w:sz w:val="22"/>
          <w:szCs w:val="22"/>
        </w:rPr>
        <w:t xml:space="preserve">uz- su            </w:t>
      </w:r>
      <w:r w:rsidRPr="00EF1C2F">
        <w:rPr>
          <w:sz w:val="22"/>
          <w:szCs w:val="22"/>
        </w:rPr>
        <w:t>B) demir tozu-su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buz-su            </w:t>
      </w:r>
      <w:r w:rsidRPr="00EF1C2F">
        <w:rPr>
          <w:sz w:val="22"/>
          <w:szCs w:val="22"/>
        </w:rPr>
        <w:t>D) petrol-su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12- Ayşe Şule çantasının kütlesini ölçmek istiyor. Aşağıdakilerden hangisiyle ölçerse doğru olur?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A) eşit kollu terazi        B) dara   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        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dereceli kap              D) termometre</w:t>
      </w: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13- Aşağıdakilerden hangisi su ile karıştırdığımızda çözelti oluşturmaz?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Şeker</w:t>
      </w:r>
      <w:r>
        <w:rPr>
          <w:sz w:val="22"/>
          <w:szCs w:val="22"/>
        </w:rPr>
        <w:t xml:space="preserve">      </w:t>
      </w:r>
      <w:r w:rsidRPr="00EF1C2F">
        <w:rPr>
          <w:sz w:val="22"/>
          <w:szCs w:val="22"/>
        </w:rPr>
        <w:t>B) Tuz</w:t>
      </w:r>
      <w:r>
        <w:rPr>
          <w:sz w:val="22"/>
          <w:szCs w:val="22"/>
        </w:rPr>
        <w:t xml:space="preserve">    </w:t>
      </w:r>
      <w:r w:rsidRPr="00EF1C2F">
        <w:rPr>
          <w:sz w:val="22"/>
          <w:szCs w:val="22"/>
        </w:rPr>
        <w:t>C) Pekmez</w:t>
      </w:r>
      <w:r>
        <w:rPr>
          <w:sz w:val="22"/>
          <w:szCs w:val="22"/>
        </w:rPr>
        <w:t xml:space="preserve">      </w:t>
      </w:r>
      <w:r w:rsidRPr="00EF1C2F">
        <w:rPr>
          <w:sz w:val="22"/>
          <w:szCs w:val="22"/>
        </w:rPr>
        <w:t>D) Zeytin yağı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   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14</w:t>
      </w:r>
      <w:r w:rsidRPr="00EF1C2F">
        <w:rPr>
          <w:sz w:val="22"/>
          <w:szCs w:val="22"/>
        </w:rPr>
        <w:t xml:space="preserve">- </w:t>
      </w:r>
      <w:r w:rsidRPr="00EF1C2F">
        <w:rPr>
          <w:b/>
          <w:sz w:val="22"/>
          <w:szCs w:val="22"/>
        </w:rPr>
        <w:t xml:space="preserve">Aşağıdaki maddeleri ısıttığımızda hangisinde farklı sonuçla karşılaşırız? 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Un       B) Şeker</w:t>
      </w:r>
      <w:r>
        <w:rPr>
          <w:sz w:val="22"/>
          <w:szCs w:val="22"/>
        </w:rPr>
        <w:t xml:space="preserve">        </w:t>
      </w:r>
      <w:r w:rsidRPr="00EF1C2F">
        <w:rPr>
          <w:sz w:val="22"/>
          <w:szCs w:val="22"/>
        </w:rPr>
        <w:t xml:space="preserve">C) Tuz            </w:t>
      </w:r>
      <w:r w:rsidRPr="00EF1C2F">
        <w:rPr>
          <w:sz w:val="22"/>
          <w:szCs w:val="22"/>
        </w:rPr>
        <w:tab/>
        <w:t xml:space="preserve">    D) Buz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b/>
          <w:sz w:val="22"/>
          <w:szCs w:val="22"/>
        </w:rPr>
        <w:t xml:space="preserve">15- </w:t>
      </w:r>
      <w:r w:rsidRPr="00EF1C2F">
        <w:rPr>
          <w:sz w:val="22"/>
          <w:szCs w:val="22"/>
        </w:rPr>
        <w:t>Elini arı sokan Ayşe eline bir buz alıp odasına gitmiştir.Buz elinden kayıp yere düşmüş ve sıcakta erimeye başlamıştır. Ayşe bir süre salonda televizyon izledikten sonra odaya geldiğinde buzu görememiştir.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    Sizce katı halde olan buz eriyip sıvı hale geldikten sonra nasıl yok olmuş olabilir?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A) Rüzgardan uçmuş olabilir.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B) Ayşe odadan çıktıktan sonra akıp kaybolmuş olabilir.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C) Sıvı halden buharlaşıp gaz hale geçmiştir.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D) Sıvı halde yoğunlaşmıştır.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b/>
          <w:sz w:val="22"/>
          <w:szCs w:val="22"/>
        </w:rPr>
        <w:t>16-</w:t>
      </w:r>
      <w:r w:rsidRPr="00EF1C2F">
        <w:rPr>
          <w:sz w:val="22"/>
          <w:szCs w:val="22"/>
        </w:rPr>
        <w:t>Aşağıda bazı maddelere ait sıcaklık değerleri verilmiştir.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6"/>
        <w:gridCol w:w="812"/>
        <w:gridCol w:w="800"/>
        <w:gridCol w:w="831"/>
        <w:gridCol w:w="831"/>
        <w:gridCol w:w="844"/>
      </w:tblGrid>
      <w:tr w:rsidR="00912808" w:rsidRPr="00EF1C2F" w:rsidTr="00F07A08">
        <w:tc>
          <w:tcPr>
            <w:tcW w:w="864" w:type="dxa"/>
          </w:tcPr>
          <w:p w:rsidR="00912808" w:rsidRPr="00F07A08" w:rsidRDefault="00912808" w:rsidP="008B0771">
            <w:pPr>
              <w:rPr>
                <w:b/>
                <w:sz w:val="22"/>
                <w:szCs w:val="22"/>
              </w:rPr>
            </w:pPr>
            <w:r w:rsidRPr="00F07A08">
              <w:rPr>
                <w:b/>
                <w:sz w:val="22"/>
                <w:szCs w:val="22"/>
              </w:rPr>
              <w:t>Madde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Su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Buz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Yağ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Süt</w:t>
            </w:r>
          </w:p>
        </w:tc>
        <w:tc>
          <w:tcPr>
            <w:tcW w:w="865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Ayran</w:t>
            </w:r>
          </w:p>
        </w:tc>
      </w:tr>
      <w:tr w:rsidR="00912808" w:rsidRPr="00EF1C2F" w:rsidTr="00F07A08">
        <w:tc>
          <w:tcPr>
            <w:tcW w:w="864" w:type="dxa"/>
          </w:tcPr>
          <w:p w:rsidR="00912808" w:rsidRPr="00F07A08" w:rsidRDefault="00912808" w:rsidP="008B0771">
            <w:pPr>
              <w:rPr>
                <w:b/>
                <w:sz w:val="22"/>
                <w:szCs w:val="22"/>
              </w:rPr>
            </w:pPr>
            <w:r w:rsidRPr="00F07A08">
              <w:rPr>
                <w:b/>
                <w:sz w:val="22"/>
                <w:szCs w:val="22"/>
              </w:rPr>
              <w:t>Sıcaklık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 xml:space="preserve">0 </w:t>
            </w:r>
            <w:r w:rsidRPr="00F07A08">
              <w:rPr>
                <w:sz w:val="22"/>
                <w:szCs w:val="22"/>
                <w:rtl/>
              </w:rPr>
              <w:t>ْْC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 xml:space="preserve">0 </w:t>
            </w:r>
            <w:r w:rsidRPr="00F07A08">
              <w:rPr>
                <w:sz w:val="22"/>
                <w:szCs w:val="22"/>
                <w:rtl/>
              </w:rPr>
              <w:t>Cْ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15C</w:t>
            </w:r>
            <w:r w:rsidRPr="00F07A08">
              <w:rPr>
                <w:sz w:val="22"/>
                <w:szCs w:val="22"/>
                <w:rtl/>
              </w:rPr>
              <w:t>ْ</w:t>
            </w:r>
          </w:p>
        </w:tc>
        <w:tc>
          <w:tcPr>
            <w:tcW w:w="864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14C</w:t>
            </w:r>
            <w:r w:rsidRPr="00F07A08">
              <w:rPr>
                <w:sz w:val="22"/>
                <w:szCs w:val="22"/>
                <w:rtl/>
              </w:rPr>
              <w:t>ْ</w:t>
            </w:r>
          </w:p>
        </w:tc>
        <w:tc>
          <w:tcPr>
            <w:tcW w:w="865" w:type="dxa"/>
          </w:tcPr>
          <w:p w:rsidR="00912808" w:rsidRPr="00F07A08" w:rsidRDefault="00912808" w:rsidP="008B0771">
            <w:pPr>
              <w:rPr>
                <w:sz w:val="22"/>
                <w:szCs w:val="22"/>
              </w:rPr>
            </w:pPr>
            <w:r w:rsidRPr="00F07A08">
              <w:rPr>
                <w:sz w:val="22"/>
                <w:szCs w:val="22"/>
              </w:rPr>
              <w:t>13C</w:t>
            </w:r>
            <w:r w:rsidRPr="00F07A08">
              <w:rPr>
                <w:sz w:val="22"/>
                <w:szCs w:val="22"/>
                <w:rtl/>
              </w:rPr>
              <w:t>ْ</w:t>
            </w:r>
          </w:p>
        </w:tc>
      </w:tr>
    </w:tbl>
    <w:p w:rsidR="00912808" w:rsidRPr="00EF1C2F" w:rsidRDefault="00912808" w:rsidP="00EF1C2F">
      <w:pPr>
        <w:ind w:left="360"/>
        <w:rPr>
          <w:b/>
          <w:sz w:val="22"/>
          <w:szCs w:val="22"/>
        </w:rPr>
      </w:pPr>
    </w:p>
    <w:p w:rsidR="00912808" w:rsidRPr="00EF1C2F" w:rsidRDefault="00912808" w:rsidP="00EF1C2F">
      <w:pPr>
        <w:ind w:left="360"/>
        <w:rPr>
          <w:b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 xml:space="preserve">   Tabloya göre aşağıda verilenlerden hangisi </w:t>
      </w:r>
      <w:r w:rsidRPr="00EF1C2F">
        <w:rPr>
          <w:b/>
          <w:sz w:val="22"/>
          <w:szCs w:val="22"/>
          <w:u w:val="single"/>
        </w:rPr>
        <w:t>yanlıştır?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A) Buz ile suyun sıcaklığı aynıdır.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B) Ayran sütten sıcaktır.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C) Yağ buzdan daha sıcaktır.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  <w:r w:rsidRPr="00EF1C2F">
        <w:rPr>
          <w:sz w:val="22"/>
          <w:szCs w:val="22"/>
        </w:rPr>
        <w:t>D) Süt yağdan soğuktur.</w:t>
      </w: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ind w:left="360"/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b/>
          <w:sz w:val="22"/>
          <w:szCs w:val="22"/>
        </w:rPr>
        <w:t>17-</w:t>
      </w:r>
      <w:r w:rsidRPr="00EF1C2F">
        <w:rPr>
          <w:sz w:val="22"/>
          <w:szCs w:val="22"/>
        </w:rPr>
        <w:t xml:space="preserve">  1.Kemiklerin birbirine bağlandığı yerdir.</w:t>
      </w:r>
    </w:p>
    <w:p w:rsidR="00912808" w:rsidRPr="00EF1C2F" w:rsidRDefault="00912808" w:rsidP="00EF1C2F">
      <w:pPr>
        <w:ind w:left="885"/>
        <w:rPr>
          <w:sz w:val="22"/>
          <w:szCs w:val="22"/>
        </w:rPr>
      </w:pPr>
      <w:r w:rsidRPr="00EF1C2F">
        <w:rPr>
          <w:sz w:val="22"/>
          <w:szCs w:val="22"/>
        </w:rPr>
        <w:t>2.Sadece kol ve bacaklarda bulunur.</w:t>
      </w:r>
    </w:p>
    <w:p w:rsidR="00912808" w:rsidRPr="00EF1C2F" w:rsidRDefault="00912808" w:rsidP="00EF1C2F">
      <w:pPr>
        <w:ind w:left="885"/>
        <w:rPr>
          <w:sz w:val="22"/>
          <w:szCs w:val="22"/>
        </w:rPr>
      </w:pPr>
      <w:r w:rsidRPr="00EF1C2F">
        <w:rPr>
          <w:sz w:val="22"/>
          <w:szCs w:val="22"/>
        </w:rPr>
        <w:t>3.Hareket kolaylığı sağlar.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 xml:space="preserve"> Yukarıdakilerden hangileri eklemlerle ilgili doğru bilgidir?</w:t>
      </w:r>
    </w:p>
    <w:p w:rsidR="00912808" w:rsidRPr="00EF1C2F" w:rsidRDefault="00912808" w:rsidP="00EF1C2F">
      <w:pPr>
        <w:ind w:left="885"/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     A) 1 ve 2                    B) 1 ve 3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 xml:space="preserve">      C) 2 ve 3                    D) 1,2 ve 3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18- İskelet ve kaslarımızın sağlığı için aşağıdaki verilenlerden hangisi yanlıştır?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Egzersiz öncesi ısınma hareketleri yapmalıyız.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 Belimizden eğilerek yükü öyle kaldırmalıyız.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Sırada dik oturmalıyız.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D) Yük kaldırırken ani hareketlerden kaçınmalıyız.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19- Nabzında artış gözlenen bir insan için aşağıdakilerden hangisi söylenemez?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spor yapıyor olabilir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  heyecanlanmış olabilir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 kan dolaşımı hızlanmıştır.</w:t>
      </w: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sz w:val="22"/>
          <w:szCs w:val="22"/>
        </w:rPr>
        <w:t>D)  kan dolaşımı yavaşlamıştır</w:t>
      </w: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  <w:u w:val="single"/>
        </w:rPr>
      </w:pPr>
      <w:r w:rsidRPr="00EF1C2F">
        <w:rPr>
          <w:b/>
          <w:sz w:val="22"/>
          <w:szCs w:val="22"/>
        </w:rPr>
        <w:t>20</w:t>
      </w:r>
      <w:r w:rsidRPr="00EF1C2F">
        <w:rPr>
          <w:sz w:val="22"/>
          <w:szCs w:val="22"/>
        </w:rPr>
        <w:t xml:space="preserve">- </w:t>
      </w:r>
      <w:r w:rsidRPr="00EF1C2F">
        <w:rPr>
          <w:b/>
          <w:sz w:val="22"/>
          <w:szCs w:val="22"/>
        </w:rPr>
        <w:t xml:space="preserve">Aşağıda verilen kemik ve kemik çeşidi eşleştirmelerinden hangisi </w:t>
      </w:r>
      <w:r w:rsidRPr="00EF1C2F">
        <w:rPr>
          <w:b/>
          <w:sz w:val="22"/>
          <w:szCs w:val="22"/>
          <w:u w:val="single"/>
        </w:rPr>
        <w:t>yanlıştır?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 Kafatası kemiği-Yassı kemik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 Parmak kemiği-Kısa kemik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 Uyluk kemiği-Uzun kemik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D) Kaburga kemiği-Kısa kemik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b/>
          <w:sz w:val="22"/>
          <w:szCs w:val="22"/>
        </w:rPr>
      </w:pPr>
      <w:r w:rsidRPr="00EF1C2F">
        <w:rPr>
          <w:b/>
          <w:sz w:val="22"/>
          <w:szCs w:val="22"/>
        </w:rPr>
        <w:t>21</w:t>
      </w:r>
      <w:r w:rsidRPr="00EF1C2F">
        <w:rPr>
          <w:sz w:val="22"/>
          <w:szCs w:val="22"/>
        </w:rPr>
        <w:t>-</w:t>
      </w:r>
      <w:r w:rsidRPr="00EF1C2F">
        <w:rPr>
          <w:b/>
          <w:sz w:val="22"/>
          <w:szCs w:val="22"/>
        </w:rPr>
        <w:t>Aşağıdakilerden hangisi çevrenin korunması için yapılması gereken bir davranıştır?</w:t>
      </w:r>
    </w:p>
    <w:p w:rsidR="00912808" w:rsidRPr="00EF1C2F" w:rsidRDefault="00912808" w:rsidP="00EF1C2F">
      <w:pPr>
        <w:rPr>
          <w:sz w:val="22"/>
          <w:szCs w:val="22"/>
        </w:rPr>
      </w:pP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A)Plastik torba kullanılması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B)Kağıt ve plastik atıkların geri dönüştürülmesi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C)Plastik torba üretimi</w:t>
      </w:r>
    </w:p>
    <w:p w:rsidR="00912808" w:rsidRPr="00EF1C2F" w:rsidRDefault="00912808" w:rsidP="00EF1C2F">
      <w:pPr>
        <w:rPr>
          <w:sz w:val="22"/>
          <w:szCs w:val="22"/>
        </w:rPr>
      </w:pPr>
      <w:r w:rsidRPr="00EF1C2F">
        <w:rPr>
          <w:sz w:val="22"/>
          <w:szCs w:val="22"/>
        </w:rPr>
        <w:t>D)Günlük gazete okunması</w:t>
      </w:r>
    </w:p>
    <w:p w:rsidR="00912808" w:rsidRPr="00EF1C2F" w:rsidRDefault="00912808" w:rsidP="00EF1C2F">
      <w:pPr>
        <w:rPr>
          <w:sz w:val="28"/>
          <w:szCs w:val="28"/>
        </w:rPr>
      </w:pP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14-Kanın vücudumuzdaki en önemli görevi nedir?</w:t>
      </w: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A)Oluşan atık maddelerin atılması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B)Vücuda besin ve oksijen taşımak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C)Nefes alıp vermemize yardımcı olmak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D)Vücudumuzun dik durmasını sağlamak</w:t>
      </w: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15-Aşağıdaki sıralamalardan hangisi doğrudur?</w:t>
      </w: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A)İpliksi yapı-Kas lifi-Kas demeti-Kas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B)Kas demeti-Kas lifi-İpliksi yapı-Kas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C)Kas-İpliksi yapı-Kas lifi-Kas demeti</w:t>
      </w:r>
    </w:p>
    <w:p w:rsidR="00912808" w:rsidRPr="00EF1C2F" w:rsidRDefault="00912808" w:rsidP="00EF1C2F">
      <w:pPr>
        <w:rPr>
          <w:b/>
        </w:rPr>
      </w:pPr>
      <w:r w:rsidRPr="00EF1C2F">
        <w:rPr>
          <w:b/>
        </w:rPr>
        <w:t>D)Kas lifi-Kas-Kas demeti-İpliksi yapı</w:t>
      </w: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</w:p>
    <w:p w:rsidR="00912808" w:rsidRPr="00EF1C2F" w:rsidRDefault="00912808" w:rsidP="00EF1C2F">
      <w:pPr>
        <w:rPr>
          <w:b/>
        </w:rPr>
      </w:pPr>
    </w:p>
    <w:p w:rsidR="00912808" w:rsidRPr="00EF1C2F" w:rsidRDefault="00912808">
      <w:hyperlink r:id="rId5" w:history="1">
        <w:r>
          <w:rPr>
            <w:rStyle w:val="Hyperlink"/>
            <w:b/>
          </w:rPr>
          <w:t>www.sorubak.com</w:t>
        </w:r>
      </w:hyperlink>
    </w:p>
    <w:sectPr w:rsidR="00912808" w:rsidRPr="00EF1C2F" w:rsidSect="000922E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019"/>
    <w:multiLevelType w:val="hybridMultilevel"/>
    <w:tmpl w:val="C17ADA7A"/>
    <w:lvl w:ilvl="0" w:tplc="51F21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">
    <w:nsid w:val="0FBE0F8A"/>
    <w:multiLevelType w:val="hybridMultilevel"/>
    <w:tmpl w:val="83A01DBE"/>
    <w:lvl w:ilvl="0" w:tplc="51F21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2">
    <w:nsid w:val="20B15E19"/>
    <w:multiLevelType w:val="hybridMultilevel"/>
    <w:tmpl w:val="3EBE7898"/>
    <w:lvl w:ilvl="0" w:tplc="51F21E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1C2F"/>
    <w:rsid w:val="000922E1"/>
    <w:rsid w:val="000E1990"/>
    <w:rsid w:val="005A5367"/>
    <w:rsid w:val="008B0771"/>
    <w:rsid w:val="008B40BB"/>
    <w:rsid w:val="00912808"/>
    <w:rsid w:val="00A6405A"/>
    <w:rsid w:val="00EA18D3"/>
    <w:rsid w:val="00EF1C2F"/>
    <w:rsid w:val="00F07A08"/>
    <w:rsid w:val="00FD1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C2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F1C2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16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790</Words>
  <Characters>4504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3</cp:revision>
  <dcterms:created xsi:type="dcterms:W3CDTF">2012-11-07T16:38:00Z</dcterms:created>
  <dcterms:modified xsi:type="dcterms:W3CDTF">2012-11-13T19:00:00Z</dcterms:modified>
  <cp:category>www.sorubak.com</cp:category>
</cp:coreProperties>
</file>