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859" w:rsidRDefault="00024859">
      <w:r>
        <w:t>Adı Soyadı:………………………………….</w:t>
      </w:r>
    </w:p>
    <w:p w:rsidR="00024859" w:rsidRDefault="00024859"/>
    <w:p w:rsidR="00024859" w:rsidRDefault="00024859" w:rsidP="004E6B7D">
      <w:pPr>
        <w:jc w:val="center"/>
        <w:rPr>
          <w:sz w:val="32"/>
          <w:szCs w:val="32"/>
        </w:rPr>
      </w:pPr>
      <w:r>
        <w:rPr>
          <w:sz w:val="32"/>
          <w:szCs w:val="32"/>
        </w:rPr>
        <w:t>ÇIKARMA İŞLEMİNDE ÇIKAN SAYIYI BULMA</w:t>
      </w:r>
    </w:p>
    <w:p w:rsidR="00024859" w:rsidRDefault="00024859" w:rsidP="003D5164">
      <w:pPr>
        <w:rPr>
          <w:b/>
          <w:sz w:val="28"/>
          <w:szCs w:val="28"/>
        </w:rPr>
      </w:pPr>
      <w:hyperlink r:id="rId4" w:history="1">
        <w:r w:rsidRPr="00C374BC">
          <w:rPr>
            <w:rStyle w:val="Hyperlink"/>
            <w:rFonts w:ascii="Georgia" w:hAnsi="Georgia"/>
            <w:sz w:val="20"/>
            <w:szCs w:val="20"/>
          </w:rPr>
          <w:t>www.sorubak.com</w:t>
        </w:r>
      </w:hyperlink>
      <w:r>
        <w:rPr>
          <w:rFonts w:ascii="Georgia" w:hAnsi="Georgia"/>
          <w:color w:val="333333"/>
          <w:sz w:val="20"/>
          <w:szCs w:val="20"/>
          <w:u w:val="single"/>
        </w:rPr>
        <w:t xml:space="preserve"> </w:t>
      </w:r>
    </w:p>
    <w:p w:rsidR="00024859" w:rsidRDefault="00024859" w:rsidP="003D5164">
      <w:pPr>
        <w:rPr>
          <w:b/>
          <w:sz w:val="28"/>
          <w:szCs w:val="28"/>
        </w:rPr>
      </w:pPr>
      <w:r w:rsidRPr="0017229E"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 xml:space="preserve">Bir çıkarma işleminde çıkan sayıyı bulmak için </w:t>
      </w:r>
      <w:r w:rsidRPr="00B81F37">
        <w:rPr>
          <w:b/>
          <w:i/>
          <w:sz w:val="28"/>
          <w:szCs w:val="28"/>
          <w:u w:val="single"/>
        </w:rPr>
        <w:t>çıkarma</w:t>
      </w:r>
      <w:r>
        <w:rPr>
          <w:b/>
          <w:sz w:val="28"/>
          <w:szCs w:val="28"/>
        </w:rPr>
        <w:t xml:space="preserve"> işlemi yapılır</w:t>
      </w:r>
      <w:r w:rsidRPr="0017229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Aşağıdaki çıkarma işlemlerini örneğe uygun olarak yandaki kutulara yapınız.</w:t>
      </w:r>
    </w:p>
    <w:p w:rsidR="00024859" w:rsidRDefault="00024859" w:rsidP="003D5164">
      <w:pPr>
        <w:rPr>
          <w:b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6.55pt;margin-top:15pt;width:76.5pt;height:57.75pt;z-index:251629568">
            <v:textbox>
              <w:txbxContent>
                <w:p w:rsidR="00024859" w:rsidRDefault="00024859" w:rsidP="003D5164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2342</w:t>
                  </w:r>
                </w:p>
                <w:p w:rsidR="00024859" w:rsidRDefault="00024859" w:rsidP="003D5164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</w:t>
                  </w:r>
                  <w:r>
                    <w:rPr>
                      <w:rFonts w:ascii="Alfabe Hv Bt" w:hAnsi="Alfabe Hv Bt"/>
                      <w:u w:val="single"/>
                    </w:rPr>
                    <w:t xml:space="preserve"> 1104</w:t>
                  </w:r>
                </w:p>
                <w:p w:rsidR="00024859" w:rsidRPr="003D5164" w:rsidRDefault="00024859" w:rsidP="003D5164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1238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4.05pt;margin-top:15pt;width:76.5pt;height:57.75pt;z-index:251628544">
            <v:textbox>
              <w:txbxContent>
                <w:p w:rsidR="00024859" w:rsidRDefault="00024859" w:rsidP="003D5164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2342</w:t>
                  </w:r>
                </w:p>
                <w:p w:rsidR="00024859" w:rsidRDefault="00024859" w:rsidP="003D5164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</w:t>
                  </w:r>
                  <w:r>
                    <w:rPr>
                      <w:rFonts w:ascii="Alfabe Hv Bt" w:hAnsi="Alfabe Hv Bt"/>
                      <w:u w:val="single"/>
                    </w:rPr>
                    <w:t xml:space="preserve">-   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024859" w:rsidRPr="003D5164" w:rsidRDefault="00024859" w:rsidP="003D5164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1104</w:t>
                  </w:r>
                </w:p>
              </w:txbxContent>
            </v:textbox>
          </v:shape>
        </w:pict>
      </w:r>
    </w:p>
    <w:p w:rsidR="00024859" w:rsidRDefault="00024859" w:rsidP="003D5164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83.8pt;margin-top:9.4pt;width:42.75pt;height:.75pt;z-index:251631616" o:connectortype="straight">
            <v:stroke endarrow="block"/>
          </v:shape>
        </w:pict>
      </w:r>
      <w:r>
        <w:t xml:space="preserve"> </w:t>
      </w:r>
    </w:p>
    <w:p w:rsidR="00024859" w:rsidRDefault="00024859" w:rsidP="003D5164"/>
    <w:p w:rsidR="00024859" w:rsidRDefault="00024859" w:rsidP="003D5164">
      <w:r>
        <w:rPr>
          <w:noProof/>
        </w:rPr>
        <w:pict>
          <v:shape id="_x0000_s1029" type="#_x0000_t32" style="position:absolute;margin-left:78.55pt;margin-top:3.55pt;width:33.75pt;height:12pt;flip:y;z-index:251630592" o:connectortype="straight">
            <v:stroke endarrow="block"/>
          </v:shape>
        </w:pict>
      </w:r>
    </w:p>
    <w:p w:rsidR="00024859" w:rsidRDefault="00024859" w:rsidP="003D5164"/>
    <w:p w:rsidR="00024859" w:rsidRDefault="00024859" w:rsidP="003D5164"/>
    <w:p w:rsidR="00024859" w:rsidRDefault="00024859" w:rsidP="003D5164">
      <w:r>
        <w:rPr>
          <w:noProof/>
        </w:rPr>
        <w:pict>
          <v:rect id="_x0000_s1030" style="position:absolute;margin-left:437.05pt;margin-top:4.15pt;width:76.5pt;height:57.75pt;z-index:251637760"/>
        </w:pict>
      </w:r>
      <w:r>
        <w:rPr>
          <w:noProof/>
        </w:rPr>
        <w:pict>
          <v:rect id="_x0000_s1031" style="position:absolute;margin-left:257.05pt;margin-top:4.15pt;width:76.5pt;height:57.75pt;z-index:251638784"/>
        </w:pict>
      </w:r>
      <w:r>
        <w:rPr>
          <w:noProof/>
        </w:rPr>
        <w:pict>
          <v:rect id="_x0000_s1032" style="position:absolute;margin-left:78.55pt;margin-top:4.15pt;width:76.5pt;height:57.75pt;z-index:251633664"/>
        </w:pict>
      </w:r>
      <w:r>
        <w:rPr>
          <w:noProof/>
        </w:rPr>
        <w:pict>
          <v:shape id="_x0000_s1033" type="#_x0000_t202" style="position:absolute;margin-left:2.05pt;margin-top:4.15pt;width:76.5pt;height:57.75pt;z-index:251632640">
            <v:textbox>
              <w:txbxContent>
                <w:p w:rsidR="00024859" w:rsidRDefault="00024859" w:rsidP="003D5164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6025</w:t>
                  </w:r>
                </w:p>
                <w:p w:rsidR="00024859" w:rsidRDefault="00024859" w:rsidP="003D5164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</w:t>
                  </w:r>
                  <w:r>
                    <w:rPr>
                      <w:rFonts w:ascii="Alfabe Hv Bt" w:hAnsi="Alfabe Hv Bt"/>
                      <w:u w:val="single"/>
                    </w:rPr>
                    <w:t xml:space="preserve">-  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024859" w:rsidRPr="003D5164" w:rsidRDefault="00024859" w:rsidP="003D5164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3250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360.55pt;margin-top:4.15pt;width:76.5pt;height:57.75pt;z-index:251646976">
            <v:textbox>
              <w:txbxContent>
                <w:p w:rsidR="00024859" w:rsidRDefault="00024859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6912</w:t>
                  </w:r>
                </w:p>
                <w:p w:rsidR="00024859" w:rsidRDefault="00024859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</w:t>
                  </w:r>
                  <w:r>
                    <w:rPr>
                      <w:rFonts w:ascii="Alfabe Hv Bt" w:hAnsi="Alfabe Hv Bt"/>
                      <w:u w:val="single"/>
                    </w:rPr>
                    <w:t xml:space="preserve">- 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……..</w:t>
                  </w:r>
                </w:p>
                <w:p w:rsidR="00024859" w:rsidRPr="003D5164" w:rsidRDefault="00024859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4028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180.55pt;margin-top:4.15pt;width:76.5pt;height:57.75pt;z-index:251636736">
            <v:textbox>
              <w:txbxContent>
                <w:p w:rsidR="00024859" w:rsidRDefault="00024859" w:rsidP="003D5164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3207</w:t>
                  </w:r>
                </w:p>
                <w:p w:rsidR="00024859" w:rsidRDefault="00024859" w:rsidP="003D5164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</w:t>
                  </w:r>
                  <w:r>
                    <w:rPr>
                      <w:rFonts w:ascii="Alfabe Hv Bt" w:hAnsi="Alfabe Hv Bt"/>
                      <w:u w:val="single"/>
                    </w:rPr>
                    <w:t xml:space="preserve">- 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……..</w:t>
                  </w:r>
                </w:p>
                <w:p w:rsidR="00024859" w:rsidRPr="003D5164" w:rsidRDefault="00024859" w:rsidP="003D5164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 1009</w:t>
                  </w:r>
                </w:p>
              </w:txbxContent>
            </v:textbox>
          </v:shape>
        </w:pict>
      </w:r>
    </w:p>
    <w:p w:rsidR="00024859" w:rsidRDefault="00024859" w:rsidP="003D5164"/>
    <w:p w:rsidR="00024859" w:rsidRDefault="00024859" w:rsidP="003D5164"/>
    <w:p w:rsidR="00024859" w:rsidRDefault="00024859" w:rsidP="003D5164"/>
    <w:p w:rsidR="00024859" w:rsidRDefault="00024859" w:rsidP="003D5164"/>
    <w:p w:rsidR="00024859" w:rsidRDefault="00024859" w:rsidP="003D5164">
      <w:r>
        <w:rPr>
          <w:noProof/>
        </w:rPr>
        <w:pict>
          <v:rect id="_x0000_s1036" style="position:absolute;margin-left:78.55pt;margin-top:-.35pt;width:76.5pt;height:57.75pt;z-index:251668480"/>
        </w:pict>
      </w:r>
      <w:r>
        <w:rPr>
          <w:noProof/>
        </w:rPr>
        <w:pict>
          <v:rect id="_x0000_s1037" style="position:absolute;margin-left:257.05pt;margin-top:-.35pt;width:76.5pt;height:57.75pt;z-index:251655168"/>
        </w:pict>
      </w:r>
      <w:r>
        <w:rPr>
          <w:noProof/>
        </w:rPr>
        <w:pict>
          <v:rect id="_x0000_s1038" style="position:absolute;margin-left:437.05pt;margin-top:-.35pt;width:76.5pt;height:57.75pt;z-index:251661312"/>
        </w:pict>
      </w:r>
      <w:r>
        <w:rPr>
          <w:noProof/>
        </w:rPr>
        <w:pict>
          <v:shape id="_x0000_s1039" type="#_x0000_t202" style="position:absolute;margin-left:2.05pt;margin-top:-.35pt;width:76.5pt;height:57.75pt;z-index:251634688">
            <v:textbox>
              <w:txbxContent>
                <w:p w:rsidR="00024859" w:rsidRDefault="00024859" w:rsidP="003D5164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4783</w:t>
                  </w:r>
                </w:p>
                <w:p w:rsidR="00024859" w:rsidRDefault="00024859" w:rsidP="003D5164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……...</w:t>
                  </w:r>
                </w:p>
                <w:p w:rsidR="00024859" w:rsidRPr="003D5164" w:rsidRDefault="00024859" w:rsidP="003D5164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2892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360.55pt;margin-top:-.35pt;width:76.5pt;height:57.75pt;z-index:251645952">
            <v:textbox>
              <w:txbxContent>
                <w:p w:rsidR="00024859" w:rsidRDefault="00024859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9852</w:t>
                  </w:r>
                </w:p>
                <w:p w:rsidR="00024859" w:rsidRDefault="00024859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 xml:space="preserve"> …….</w:t>
                  </w:r>
                </w:p>
                <w:p w:rsidR="00024859" w:rsidRPr="003D5164" w:rsidRDefault="00024859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5211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180.55pt;margin-top:-.35pt;width:76.5pt;height:57.75pt;z-index:251635712">
            <v:textbox>
              <w:txbxContent>
                <w:p w:rsidR="00024859" w:rsidRDefault="00024859" w:rsidP="003D5164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7523</w:t>
                  </w:r>
                </w:p>
                <w:p w:rsidR="00024859" w:rsidRDefault="00024859" w:rsidP="003D5164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……..</w:t>
                  </w:r>
                </w:p>
                <w:p w:rsidR="00024859" w:rsidRPr="003D5164" w:rsidRDefault="00024859" w:rsidP="003D5164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4561</w:t>
                  </w:r>
                </w:p>
              </w:txbxContent>
            </v:textbox>
          </v:shape>
        </w:pict>
      </w:r>
    </w:p>
    <w:p w:rsidR="00024859" w:rsidRDefault="00024859" w:rsidP="003D5164"/>
    <w:p w:rsidR="00024859" w:rsidRDefault="00024859" w:rsidP="003D5164"/>
    <w:p w:rsidR="00024859" w:rsidRDefault="00024859" w:rsidP="003D5164"/>
    <w:p w:rsidR="00024859" w:rsidRDefault="00024859" w:rsidP="003D5164">
      <w:r>
        <w:rPr>
          <w:noProof/>
        </w:rPr>
        <w:pict>
          <v:rect id="_x0000_s1042" style="position:absolute;margin-left:78.55pt;margin-top:7.5pt;width:76.5pt;height:57.75pt;z-index:251654144"/>
        </w:pict>
      </w:r>
      <w:r>
        <w:rPr>
          <w:noProof/>
        </w:rPr>
        <w:pict>
          <v:rect id="_x0000_s1043" style="position:absolute;margin-left:257.05pt;margin-top:7.5pt;width:76.5pt;height:57.75pt;z-index:251656192"/>
        </w:pict>
      </w:r>
      <w:r>
        <w:rPr>
          <w:noProof/>
        </w:rPr>
        <w:pict>
          <v:rect id="_x0000_s1044" style="position:absolute;margin-left:437.05pt;margin-top:7.5pt;width:76.5pt;height:57.75pt;z-index:251660288"/>
        </w:pict>
      </w:r>
      <w:r>
        <w:rPr>
          <w:noProof/>
        </w:rPr>
        <w:pict>
          <v:shape id="_x0000_s1045" type="#_x0000_t202" style="position:absolute;margin-left:2.05pt;margin-top:7.5pt;width:76.5pt;height:57.75pt;z-index:251644928">
            <v:textbox>
              <w:txbxContent>
                <w:p w:rsidR="00024859" w:rsidRDefault="00024859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7536</w:t>
                  </w:r>
                </w:p>
                <w:p w:rsidR="00024859" w:rsidRDefault="00024859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024859" w:rsidRPr="003D5164" w:rsidRDefault="00024859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2056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360.55pt;margin-top:7.5pt;width:76.5pt;height:57.75pt;z-index:251652096">
            <v:textbox>
              <w:txbxContent>
                <w:p w:rsidR="00024859" w:rsidRDefault="00024859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8574</w:t>
                  </w:r>
                </w:p>
                <w:p w:rsidR="00024859" w:rsidRDefault="00024859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</w:t>
                  </w:r>
                  <w:r>
                    <w:rPr>
                      <w:rFonts w:ascii="Alfabe Hv Bt" w:hAnsi="Alfabe Hv Bt"/>
                      <w:u w:val="single"/>
                    </w:rPr>
                    <w:t xml:space="preserve">- 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……..</w:t>
                  </w:r>
                </w:p>
                <w:p w:rsidR="00024859" w:rsidRPr="003D5164" w:rsidRDefault="00024859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2104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180.55pt;margin-top:7.5pt;width:76.5pt;height:57.75pt;z-index:251641856">
            <v:textbox>
              <w:txbxContent>
                <w:p w:rsidR="00024859" w:rsidRDefault="00024859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8521</w:t>
                  </w:r>
                </w:p>
                <w:p w:rsidR="00024859" w:rsidRDefault="00024859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</w:t>
                  </w:r>
                </w:p>
                <w:p w:rsidR="00024859" w:rsidRPr="003D5164" w:rsidRDefault="00024859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3355</w:t>
                  </w:r>
                </w:p>
              </w:txbxContent>
            </v:textbox>
          </v:shape>
        </w:pict>
      </w:r>
    </w:p>
    <w:p w:rsidR="00024859" w:rsidRDefault="00024859" w:rsidP="003D5164"/>
    <w:p w:rsidR="00024859" w:rsidRDefault="00024859" w:rsidP="003D5164"/>
    <w:p w:rsidR="00024859" w:rsidRDefault="00024859" w:rsidP="003D5164"/>
    <w:p w:rsidR="00024859" w:rsidRDefault="00024859" w:rsidP="003D5164"/>
    <w:p w:rsidR="00024859" w:rsidRDefault="00024859" w:rsidP="003D5164">
      <w:r>
        <w:rPr>
          <w:noProof/>
        </w:rPr>
        <w:pict>
          <v:rect id="_x0000_s1048" style="position:absolute;margin-left:257.05pt;margin-top:1.5pt;width:76.5pt;height:57.75pt;z-index:251657216"/>
        </w:pict>
      </w:r>
      <w:r>
        <w:rPr>
          <w:noProof/>
        </w:rPr>
        <w:pict>
          <v:rect id="_x0000_s1049" style="position:absolute;margin-left:437.05pt;margin-top:1.5pt;width:76.5pt;height:57.75pt;z-index:251659264"/>
        </w:pict>
      </w:r>
      <w:r>
        <w:rPr>
          <w:noProof/>
        </w:rPr>
        <w:pict>
          <v:rect id="_x0000_s1050" style="position:absolute;margin-left:78.55pt;margin-top:1.5pt;width:76.5pt;height:57.75pt;z-index:251665408"/>
        </w:pict>
      </w:r>
      <w:r>
        <w:rPr>
          <w:noProof/>
        </w:rPr>
        <w:pict>
          <v:shape id="_x0000_s1051" type="#_x0000_t202" style="position:absolute;margin-left:2.05pt;margin-top:1.5pt;width:76.5pt;height:57.75pt;z-index:251643904">
            <v:textbox>
              <w:txbxContent>
                <w:p w:rsidR="00024859" w:rsidRDefault="00024859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6344</w:t>
                  </w:r>
                </w:p>
                <w:p w:rsidR="00024859" w:rsidRDefault="00024859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024859" w:rsidRPr="003D5164" w:rsidRDefault="00024859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3337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360.55pt;margin-top:1.5pt;width:76.5pt;height:57.75pt;z-index:251649024">
            <v:textbox>
              <w:txbxContent>
                <w:p w:rsidR="00024859" w:rsidRDefault="00024859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7420</w:t>
                  </w:r>
                </w:p>
                <w:p w:rsidR="00024859" w:rsidRDefault="00024859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024859" w:rsidRPr="003D5164" w:rsidRDefault="00024859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3682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3" type="#_x0000_t202" style="position:absolute;margin-left:180.55pt;margin-top:1.5pt;width:76.5pt;height:57.75pt;z-index:251640832">
            <v:textbox>
              <w:txbxContent>
                <w:p w:rsidR="00024859" w:rsidRDefault="00024859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9940</w:t>
                  </w:r>
                </w:p>
                <w:p w:rsidR="00024859" w:rsidRDefault="00024859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024859" w:rsidRPr="003D5164" w:rsidRDefault="00024859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2577</w:t>
                  </w:r>
                </w:p>
              </w:txbxContent>
            </v:textbox>
          </v:shape>
        </w:pict>
      </w:r>
    </w:p>
    <w:p w:rsidR="00024859" w:rsidRDefault="00024859" w:rsidP="003D5164"/>
    <w:p w:rsidR="00024859" w:rsidRDefault="00024859" w:rsidP="003D5164"/>
    <w:p w:rsidR="00024859" w:rsidRDefault="00024859" w:rsidP="003D5164"/>
    <w:p w:rsidR="00024859" w:rsidRDefault="00024859" w:rsidP="003D5164">
      <w:r>
        <w:rPr>
          <w:noProof/>
        </w:rPr>
        <w:pict>
          <v:rect id="_x0000_s1054" style="position:absolute;margin-left:437.05pt;margin-top:7.8pt;width:76.5pt;height:57.75pt;z-index:251658240"/>
        </w:pict>
      </w:r>
      <w:r>
        <w:rPr>
          <w:noProof/>
        </w:rPr>
        <w:pict>
          <v:rect id="_x0000_s1055" style="position:absolute;margin-left:257.05pt;margin-top:7.8pt;width:76.5pt;height:57.75pt;z-index:251664384"/>
        </w:pict>
      </w:r>
      <w:r>
        <w:rPr>
          <w:noProof/>
        </w:rPr>
        <w:pict>
          <v:rect id="_x0000_s1056" style="position:absolute;margin-left:78.55pt;margin-top:7.8pt;width:76.5pt;height:57.75pt;z-index:251666432"/>
        </w:pict>
      </w:r>
      <w:r>
        <w:rPr>
          <w:noProof/>
        </w:rPr>
        <w:pict>
          <v:shape id="_x0000_s1057" type="#_x0000_t202" style="position:absolute;margin-left:2.05pt;margin-top:7.8pt;width:76.5pt;height:57.75pt;z-index:251642880">
            <v:textbox>
              <w:txbxContent>
                <w:p w:rsidR="00024859" w:rsidRDefault="00024859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8830</w:t>
                  </w:r>
                </w:p>
                <w:p w:rsidR="00024859" w:rsidRDefault="00024859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024859" w:rsidRPr="003D5164" w:rsidRDefault="00024859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2014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8" type="#_x0000_t202" style="position:absolute;margin-left:360.55pt;margin-top:7.8pt;width:76.5pt;height:57.75pt;z-index:251648000">
            <v:textbox>
              <w:txbxContent>
                <w:p w:rsidR="00024859" w:rsidRDefault="00024859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6218</w:t>
                  </w:r>
                </w:p>
                <w:p w:rsidR="00024859" w:rsidRDefault="00024859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024859" w:rsidRPr="003D5164" w:rsidRDefault="00024859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4581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9" type="#_x0000_t202" style="position:absolute;margin-left:180.55pt;margin-top:7.8pt;width:76.5pt;height:57.75pt;z-index:251639808">
            <v:textbox>
              <w:txbxContent>
                <w:p w:rsidR="00024859" w:rsidRDefault="00024859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8172</w:t>
                  </w:r>
                </w:p>
                <w:p w:rsidR="00024859" w:rsidRDefault="00024859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024859" w:rsidRPr="003D5164" w:rsidRDefault="00024859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1762</w:t>
                  </w:r>
                </w:p>
              </w:txbxContent>
            </v:textbox>
          </v:shape>
        </w:pict>
      </w:r>
    </w:p>
    <w:p w:rsidR="00024859" w:rsidRDefault="00024859" w:rsidP="003D5164"/>
    <w:p w:rsidR="00024859" w:rsidRDefault="00024859" w:rsidP="003D5164"/>
    <w:p w:rsidR="00024859" w:rsidRDefault="00024859" w:rsidP="003D5164"/>
    <w:p w:rsidR="00024859" w:rsidRDefault="00024859" w:rsidP="003D5164"/>
    <w:p w:rsidR="00024859" w:rsidRDefault="00024859" w:rsidP="003D5164">
      <w:r>
        <w:rPr>
          <w:noProof/>
        </w:rPr>
        <w:pict>
          <v:rect id="_x0000_s1060" style="position:absolute;margin-left:437.05pt;margin-top:1.8pt;width:76.5pt;height:57.75pt;z-index:251662336"/>
        </w:pict>
      </w:r>
      <w:r>
        <w:rPr>
          <w:noProof/>
        </w:rPr>
        <w:pict>
          <v:rect id="_x0000_s1061" style="position:absolute;margin-left:257.05pt;margin-top:1.8pt;width:76.5pt;height:57.75pt;z-index:251663360"/>
        </w:pict>
      </w:r>
      <w:r>
        <w:rPr>
          <w:noProof/>
        </w:rPr>
        <w:pict>
          <v:rect id="_x0000_s1062" style="position:absolute;margin-left:78.55pt;margin-top:1.8pt;width:76.5pt;height:57.75pt;z-index:251667456"/>
        </w:pict>
      </w:r>
      <w:r>
        <w:rPr>
          <w:noProof/>
        </w:rPr>
        <w:pict>
          <v:shape id="_x0000_s1063" type="#_x0000_t202" style="position:absolute;margin-left:2.05pt;margin-top:1.8pt;width:76.5pt;height:57.75pt;z-index:251650048">
            <v:textbox>
              <w:txbxContent>
                <w:p w:rsidR="00024859" w:rsidRDefault="00024859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8004</w:t>
                  </w:r>
                </w:p>
                <w:p w:rsidR="00024859" w:rsidRDefault="00024859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024859" w:rsidRPr="003D5164" w:rsidRDefault="00024859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3401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4" type="#_x0000_t202" style="position:absolute;margin-left:360.55pt;margin-top:1.8pt;width:76.5pt;height:57.75pt;z-index:251653120">
            <v:textbox>
              <w:txbxContent>
                <w:p w:rsidR="00024859" w:rsidRDefault="00024859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8112</w:t>
                  </w:r>
                </w:p>
                <w:p w:rsidR="00024859" w:rsidRDefault="00024859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</w:t>
                  </w:r>
                </w:p>
                <w:p w:rsidR="00024859" w:rsidRPr="003D5164" w:rsidRDefault="00024859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3619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5" type="#_x0000_t202" style="position:absolute;margin-left:180.55pt;margin-top:1.8pt;width:76.5pt;height:57.75pt;z-index:251651072">
            <v:textbox>
              <w:txbxContent>
                <w:p w:rsidR="00024859" w:rsidRDefault="00024859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7018</w:t>
                  </w:r>
                </w:p>
                <w:p w:rsidR="00024859" w:rsidRDefault="00024859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024859" w:rsidRPr="003D5164" w:rsidRDefault="00024859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3541</w:t>
                  </w:r>
                </w:p>
              </w:txbxContent>
            </v:textbox>
          </v:shape>
        </w:pict>
      </w:r>
    </w:p>
    <w:p w:rsidR="00024859" w:rsidRDefault="00024859" w:rsidP="003D5164"/>
    <w:p w:rsidR="00024859" w:rsidRDefault="00024859" w:rsidP="003D5164"/>
    <w:p w:rsidR="00024859" w:rsidRDefault="00024859" w:rsidP="003D5164"/>
    <w:p w:rsidR="00024859" w:rsidRDefault="00024859" w:rsidP="003D5164">
      <w:r>
        <w:rPr>
          <w:noProof/>
        </w:rPr>
        <w:pict>
          <v:rect id="_x0000_s1066" style="position:absolute;margin-left:78.55pt;margin-top:11.1pt;width:76.5pt;height:57.75pt;z-index:251678720"/>
        </w:pict>
      </w:r>
      <w:r>
        <w:rPr>
          <w:noProof/>
        </w:rPr>
        <w:pict>
          <v:rect id="_x0000_s1067" style="position:absolute;margin-left:257.05pt;margin-top:11.1pt;width:76.5pt;height:57.75pt;z-index:251683840"/>
        </w:pict>
      </w:r>
      <w:r>
        <w:rPr>
          <w:noProof/>
        </w:rPr>
        <w:pict>
          <v:rect id="_x0000_s1068" style="position:absolute;margin-left:437.05pt;margin-top:11.1pt;width:76.5pt;height:57.75pt;z-index:251686912"/>
        </w:pict>
      </w:r>
      <w:r>
        <w:rPr>
          <w:noProof/>
        </w:rPr>
        <w:pict>
          <v:shape id="_x0000_s1069" type="#_x0000_t202" style="position:absolute;margin-left:2.05pt;margin-top:11.1pt;width:76.5pt;height:57.75pt;z-index:251669504">
            <v:textbox>
              <w:txbxContent>
                <w:p w:rsidR="00024859" w:rsidRDefault="00024859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5203</w:t>
                  </w:r>
                </w:p>
                <w:p w:rsidR="00024859" w:rsidRDefault="00024859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024859" w:rsidRPr="003D5164" w:rsidRDefault="00024859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1123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0" type="#_x0000_t202" style="position:absolute;margin-left:180.55pt;margin-top:11.1pt;width:76.5pt;height:57.75pt;z-index:251676672">
            <v:textbox>
              <w:txbxContent>
                <w:p w:rsidR="00024859" w:rsidRDefault="00024859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3578</w:t>
                  </w:r>
                </w:p>
                <w:p w:rsidR="00024859" w:rsidRDefault="00024859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024859" w:rsidRPr="003D5164" w:rsidRDefault="00024859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2080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1" type="#_x0000_t202" style="position:absolute;margin-left:360.55pt;margin-top:11.1pt;width:76.5pt;height:57.75pt;z-index:251677696">
            <v:textbox>
              <w:txbxContent>
                <w:p w:rsidR="00024859" w:rsidRDefault="00024859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2573</w:t>
                  </w:r>
                </w:p>
                <w:p w:rsidR="00024859" w:rsidRDefault="00024859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</w:t>
                  </w:r>
                </w:p>
                <w:p w:rsidR="00024859" w:rsidRPr="003D5164" w:rsidRDefault="00024859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 xml:space="preserve">  369</w:t>
                  </w:r>
                </w:p>
              </w:txbxContent>
            </v:textbox>
          </v:shape>
        </w:pict>
      </w:r>
    </w:p>
    <w:p w:rsidR="00024859" w:rsidRDefault="00024859" w:rsidP="003D5164"/>
    <w:p w:rsidR="00024859" w:rsidRDefault="00024859" w:rsidP="003D5164"/>
    <w:p w:rsidR="00024859" w:rsidRDefault="00024859" w:rsidP="003D5164"/>
    <w:p w:rsidR="00024859" w:rsidRDefault="00024859" w:rsidP="003D5164"/>
    <w:p w:rsidR="00024859" w:rsidRDefault="00024859" w:rsidP="003D5164">
      <w:r>
        <w:rPr>
          <w:noProof/>
        </w:rPr>
        <w:pict>
          <v:rect id="_x0000_s1072" style="position:absolute;margin-left:78.55pt;margin-top:7.35pt;width:76.5pt;height:57.75pt;z-index:251679744"/>
        </w:pict>
      </w:r>
      <w:r>
        <w:rPr>
          <w:noProof/>
        </w:rPr>
        <w:pict>
          <v:rect id="_x0000_s1073" style="position:absolute;margin-left:257.05pt;margin-top:7.35pt;width:76.5pt;height:57.75pt;z-index:251682816"/>
        </w:pict>
      </w:r>
      <w:r>
        <w:rPr>
          <w:noProof/>
        </w:rPr>
        <w:pict>
          <v:rect id="_x0000_s1074" style="position:absolute;margin-left:437.05pt;margin-top:7.35pt;width:76.5pt;height:57.75pt;z-index:251685888"/>
        </w:pict>
      </w:r>
      <w:r>
        <w:rPr>
          <w:noProof/>
        </w:rPr>
        <w:pict>
          <v:shape id="_x0000_s1075" type="#_x0000_t202" style="position:absolute;margin-left:2.05pt;margin-top:7.35pt;width:76.5pt;height:57.75pt;z-index:251671552">
            <v:textbox>
              <w:txbxContent>
                <w:p w:rsidR="00024859" w:rsidRDefault="00024859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1368</w:t>
                  </w:r>
                </w:p>
                <w:p w:rsidR="00024859" w:rsidRDefault="00024859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024859" w:rsidRPr="003D5164" w:rsidRDefault="00024859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1089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6" type="#_x0000_t202" style="position:absolute;margin-left:180.55pt;margin-top:7.35pt;width:76.5pt;height:57.75pt;z-index:251673600">
            <v:textbox>
              <w:txbxContent>
                <w:p w:rsidR="00024859" w:rsidRDefault="00024859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2691</w:t>
                  </w:r>
                </w:p>
                <w:p w:rsidR="00024859" w:rsidRDefault="00024859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024859" w:rsidRPr="003D5164" w:rsidRDefault="00024859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1943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7" type="#_x0000_t202" style="position:absolute;margin-left:360.55pt;margin-top:7.35pt;width:76.5pt;height:57.75pt;z-index:251675648">
            <v:textbox>
              <w:txbxContent>
                <w:p w:rsidR="00024859" w:rsidRDefault="00024859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4653</w:t>
                  </w:r>
                </w:p>
                <w:p w:rsidR="00024859" w:rsidRDefault="00024859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024859" w:rsidRPr="003D5164" w:rsidRDefault="00024859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2361</w:t>
                  </w:r>
                </w:p>
              </w:txbxContent>
            </v:textbox>
          </v:shape>
        </w:pict>
      </w:r>
    </w:p>
    <w:p w:rsidR="00024859" w:rsidRDefault="00024859" w:rsidP="003D5164"/>
    <w:p w:rsidR="00024859" w:rsidRDefault="00024859" w:rsidP="003D5164"/>
    <w:p w:rsidR="00024859" w:rsidRDefault="00024859" w:rsidP="003D5164"/>
    <w:p w:rsidR="00024859" w:rsidRDefault="00024859" w:rsidP="003D5164"/>
    <w:p w:rsidR="00024859" w:rsidRDefault="00024859" w:rsidP="003D5164">
      <w:r>
        <w:rPr>
          <w:noProof/>
        </w:rPr>
        <w:pict>
          <v:rect id="_x0000_s1078" style="position:absolute;margin-left:78.55pt;margin-top:2.1pt;width:76.5pt;height:57.75pt;z-index:251680768"/>
        </w:pict>
      </w:r>
      <w:r>
        <w:rPr>
          <w:noProof/>
        </w:rPr>
        <w:pict>
          <v:rect id="_x0000_s1079" style="position:absolute;margin-left:257.05pt;margin-top:2.1pt;width:76.5pt;height:57.75pt;z-index:251681792"/>
        </w:pict>
      </w:r>
      <w:r>
        <w:rPr>
          <w:noProof/>
        </w:rPr>
        <w:pict>
          <v:rect id="_x0000_s1080" style="position:absolute;margin-left:437.05pt;margin-top:2.1pt;width:76.5pt;height:57.75pt;z-index:251684864"/>
        </w:pict>
      </w:r>
      <w:r>
        <w:rPr>
          <w:noProof/>
        </w:rPr>
        <w:pict>
          <v:shape id="_x0000_s1081" type="#_x0000_t202" style="position:absolute;margin-left:2.05pt;margin-top:2.1pt;width:76.5pt;height:57.75pt;z-index:251670528">
            <v:textbox>
              <w:txbxContent>
                <w:p w:rsidR="00024859" w:rsidRDefault="00024859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2654</w:t>
                  </w:r>
                </w:p>
                <w:p w:rsidR="00024859" w:rsidRDefault="00024859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024859" w:rsidRPr="003D5164" w:rsidRDefault="00024859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1687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2" type="#_x0000_t202" style="position:absolute;margin-left:180.55pt;margin-top:2.1pt;width:76.5pt;height:57.75pt;z-index:251672576">
            <v:textbox>
              <w:txbxContent>
                <w:p w:rsidR="00024859" w:rsidRDefault="00024859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5213</w:t>
                  </w:r>
                </w:p>
                <w:p w:rsidR="00024859" w:rsidRDefault="00024859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</w:t>
                  </w:r>
                </w:p>
                <w:p w:rsidR="00024859" w:rsidRPr="003D5164" w:rsidRDefault="00024859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4580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3" type="#_x0000_t202" style="position:absolute;margin-left:360.55pt;margin-top:2.1pt;width:76.5pt;height:57.75pt;z-index:251674624">
            <v:textbox>
              <w:txbxContent>
                <w:p w:rsidR="00024859" w:rsidRDefault="00024859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9999</w:t>
                  </w:r>
                </w:p>
                <w:p w:rsidR="00024859" w:rsidRDefault="00024859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024859" w:rsidRPr="003D5164" w:rsidRDefault="00024859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1358</w:t>
                  </w:r>
                </w:p>
              </w:txbxContent>
            </v:textbox>
          </v:shape>
        </w:pict>
      </w:r>
    </w:p>
    <w:p w:rsidR="00024859" w:rsidRDefault="00024859" w:rsidP="003D5164"/>
    <w:p w:rsidR="00024859" w:rsidRDefault="00024859" w:rsidP="003D5164"/>
    <w:p w:rsidR="00024859" w:rsidRDefault="00024859" w:rsidP="003D5164"/>
    <w:sectPr w:rsidR="00024859" w:rsidSect="004E6B7D">
      <w:pgSz w:w="11906" w:h="16838"/>
      <w:pgMar w:top="709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lfabe Hv Bt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6B7D"/>
    <w:rsid w:val="00024859"/>
    <w:rsid w:val="0017229E"/>
    <w:rsid w:val="001A168A"/>
    <w:rsid w:val="00244D1F"/>
    <w:rsid w:val="002A7C8A"/>
    <w:rsid w:val="00383F74"/>
    <w:rsid w:val="003D5164"/>
    <w:rsid w:val="003D7B06"/>
    <w:rsid w:val="003F475A"/>
    <w:rsid w:val="00403D1D"/>
    <w:rsid w:val="00464871"/>
    <w:rsid w:val="004D14E4"/>
    <w:rsid w:val="004E6B7D"/>
    <w:rsid w:val="0068232F"/>
    <w:rsid w:val="006A1319"/>
    <w:rsid w:val="006E414F"/>
    <w:rsid w:val="00992298"/>
    <w:rsid w:val="00B036FA"/>
    <w:rsid w:val="00B32E8B"/>
    <w:rsid w:val="00B81F37"/>
    <w:rsid w:val="00C374BC"/>
    <w:rsid w:val="00E54B82"/>
    <w:rsid w:val="00E80643"/>
    <w:rsid w:val="00E86B6D"/>
    <w:rsid w:val="00F63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E6B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E6B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6B7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036F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56</Words>
  <Characters>321</Characters>
  <Application>Microsoft Office Outlook</Application>
  <DocSecurity>0</DocSecurity>
  <Lines>0</Lines>
  <Paragraphs>0</Paragraphs>
  <ScaleCrop>false</ScaleCrop>
  <Manager>www.sorubak.com</Manager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TSXP</dc:creator>
  <cp:keywords>www.sorubak.com</cp:keywords>
  <dc:description>www.sorubak.com</dc:description>
  <cp:lastModifiedBy>edanur</cp:lastModifiedBy>
  <cp:revision>3</cp:revision>
  <dcterms:created xsi:type="dcterms:W3CDTF">2012-11-07T18:13:00Z</dcterms:created>
  <dcterms:modified xsi:type="dcterms:W3CDTF">2012-11-24T12:29:00Z</dcterms:modified>
  <cp:category>www.sorubak.com</cp:category>
</cp:coreProperties>
</file>