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B7" w:rsidRDefault="006917B7" w:rsidP="003432F4">
      <w:r>
        <w:t>Öğrencinin adı /soyadı</w:t>
      </w:r>
    </w:p>
    <w:p w:rsidR="006917B7" w:rsidRDefault="006917B7" w:rsidP="003432F4">
      <w:pPr>
        <w:pStyle w:val="Heading1"/>
        <w:jc w:val="center"/>
      </w:pPr>
      <w:r>
        <w:t>2012/2013 EĞİTİM ÖĞRETİM YILI  KORGENERAL LÜTFİ AKDEMİR İLKOKULU 4/B SINIFI MATEMATİK DERSİ 1. YAZILI YOKLAMA</w:t>
      </w:r>
    </w:p>
    <w:p w:rsidR="006917B7" w:rsidRPr="00931FA1" w:rsidRDefault="006917B7" w:rsidP="003432F4">
      <w:pPr>
        <w:rPr>
          <w:rFonts w:ascii="Comic Sans MS" w:hAnsi="Comic Sans MS"/>
          <w:b/>
        </w:rPr>
      </w:pPr>
      <w:r w:rsidRPr="00931FA1">
        <w:rPr>
          <w:rFonts w:ascii="Comic Sans MS" w:hAnsi="Comic Sans MS"/>
          <w:b/>
        </w:rPr>
        <w:t>1.Aşağıdaki sayıların okunuşlarını karşılarına yazınız</w:t>
      </w:r>
    </w:p>
    <w:p w:rsidR="006917B7" w:rsidRDefault="006917B7" w:rsidP="003432F4">
      <w:pPr>
        <w:rPr>
          <w:rFonts w:ascii="Comic Sans MS" w:hAnsi="Comic Sans MS"/>
        </w:rPr>
      </w:pPr>
      <w:r>
        <w:rPr>
          <w:rFonts w:ascii="Comic Sans MS" w:hAnsi="Comic Sans MS"/>
        </w:rPr>
        <w:t>123 654:……………………………………………………………………………………………………………………………………………………………….</w:t>
      </w:r>
    </w:p>
    <w:p w:rsidR="006917B7" w:rsidRDefault="006917B7" w:rsidP="003432F4">
      <w:pPr>
        <w:rPr>
          <w:rFonts w:ascii="Comic Sans MS" w:hAnsi="Comic Sans MS"/>
        </w:rPr>
      </w:pPr>
      <w:r>
        <w:rPr>
          <w:rFonts w:ascii="Comic Sans MS" w:hAnsi="Comic Sans MS"/>
        </w:rPr>
        <w:t>980  540:………………………………………………………………………………………………………………………………………………………………</w:t>
      </w:r>
    </w:p>
    <w:p w:rsidR="006917B7" w:rsidRDefault="006917B7" w:rsidP="003432F4">
      <w:pPr>
        <w:rPr>
          <w:rFonts w:ascii="Comic Sans MS" w:hAnsi="Comic Sans MS"/>
        </w:rPr>
      </w:pPr>
      <w:r w:rsidRPr="00931FA1">
        <w:rPr>
          <w:rFonts w:ascii="Comic Sans MS" w:hAnsi="Comic Sans MS"/>
          <w:b/>
        </w:rPr>
        <w:t>2.Aşağıda okunuşları verilen kelimeleri karşılarına yazınız</w:t>
      </w:r>
      <w:r>
        <w:rPr>
          <w:rFonts w:ascii="Comic Sans MS" w:hAnsi="Comic Sans MS"/>
        </w:rPr>
        <w:t>.</w:t>
      </w:r>
    </w:p>
    <w:p w:rsidR="006917B7" w:rsidRDefault="006917B7" w:rsidP="003432F4">
      <w:pPr>
        <w:rPr>
          <w:rFonts w:ascii="Comic Sans MS" w:hAnsi="Comic Sans MS"/>
        </w:rPr>
      </w:pPr>
      <w:r>
        <w:rPr>
          <w:rFonts w:ascii="Comic Sans MS" w:hAnsi="Comic Sans MS"/>
        </w:rPr>
        <w:t>Altı yüz seksen dört  bin yüz yirmi iki:…………………………………………………………………………………………………………</w:t>
      </w:r>
    </w:p>
    <w:p w:rsidR="006917B7" w:rsidRDefault="006917B7" w:rsidP="003432F4">
      <w:pPr>
        <w:rPr>
          <w:rFonts w:ascii="Comic Sans MS" w:hAnsi="Comic Sans MS"/>
        </w:rPr>
      </w:pPr>
      <w:r>
        <w:rPr>
          <w:rFonts w:ascii="Comic Sans MS" w:hAnsi="Comic Sans MS"/>
        </w:rPr>
        <w:t>Beş yüz üç bin iki yüz kırk:………………………………………………………………………………………………………………………………</w:t>
      </w:r>
    </w:p>
    <w:p w:rsidR="006917B7" w:rsidRPr="00931FA1" w:rsidRDefault="006917B7" w:rsidP="003432F4">
      <w:pPr>
        <w:rPr>
          <w:rFonts w:ascii="Comic Sans MS" w:hAnsi="Comic Sans MS"/>
          <w:b/>
        </w:rPr>
      </w:pPr>
      <w:r w:rsidRPr="00931FA1">
        <w:rPr>
          <w:rFonts w:ascii="Comic Sans MS" w:hAnsi="Comic Sans MS"/>
          <w:b/>
        </w:rPr>
        <w:t>3.Aşağıdaki sayıları çözümleyiniz.</w:t>
      </w:r>
    </w:p>
    <w:p w:rsidR="006917B7" w:rsidRDefault="006917B7" w:rsidP="003432F4">
      <w:pPr>
        <w:rPr>
          <w:rFonts w:ascii="Comic Sans MS" w:hAnsi="Comic Sans MS"/>
        </w:rPr>
      </w:pPr>
      <w:r>
        <w:rPr>
          <w:rFonts w:ascii="Comic Sans MS" w:hAnsi="Comic Sans MS"/>
        </w:rPr>
        <w:t>675  235: …………………………………………………………………………………………………………………………………………………………..</w:t>
      </w:r>
    </w:p>
    <w:p w:rsidR="006917B7" w:rsidRDefault="006917B7" w:rsidP="003432F4">
      <w:pPr>
        <w:rPr>
          <w:rFonts w:ascii="Comic Sans MS" w:hAnsi="Comic Sans MS"/>
        </w:rPr>
      </w:pPr>
      <w:r>
        <w:rPr>
          <w:rFonts w:ascii="Comic Sans MS" w:hAnsi="Comic Sans MS"/>
        </w:rPr>
        <w:t>254  678:……………………………………………………………………………………………………………………………………………………………</w:t>
      </w:r>
    </w:p>
    <w:p w:rsidR="006917B7" w:rsidRPr="00931FA1" w:rsidRDefault="006917B7" w:rsidP="003432F4">
      <w:pPr>
        <w:rPr>
          <w:rFonts w:ascii="Comic Sans MS" w:hAnsi="Comic Sans MS"/>
          <w:b/>
        </w:rPr>
      </w:pPr>
      <w:r w:rsidRPr="00931FA1">
        <w:rPr>
          <w:rFonts w:ascii="Comic Sans MS" w:hAnsi="Comic Sans MS"/>
          <w:b/>
        </w:rPr>
        <w:t>4.Aşağıda çözümlenmiş olarak verilen sayıları karşılarına yazınız.</w:t>
      </w:r>
    </w:p>
    <w:p w:rsidR="006917B7" w:rsidRDefault="006917B7" w:rsidP="003432F4">
      <w:pPr>
        <w:rPr>
          <w:rFonts w:ascii="Comic Sans MS" w:hAnsi="Comic Sans MS"/>
        </w:rPr>
      </w:pPr>
      <w:r>
        <w:rPr>
          <w:rFonts w:ascii="Comic Sans MS" w:hAnsi="Comic Sans MS"/>
        </w:rPr>
        <w:t>5 yüz binlik + 6 on binlik +  binlik + 5 yüzlük + 4 onluk + 9 birlik=……………………………………………………………</w:t>
      </w:r>
    </w:p>
    <w:p w:rsidR="006917B7" w:rsidRDefault="006917B7" w:rsidP="003432F4">
      <w:pPr>
        <w:rPr>
          <w:rFonts w:ascii="Comic Sans MS" w:hAnsi="Comic Sans MS"/>
        </w:rPr>
      </w:pPr>
      <w:r>
        <w:rPr>
          <w:rFonts w:ascii="Comic Sans MS" w:hAnsi="Comic Sans MS"/>
        </w:rPr>
        <w:t>800 000 + 6000 + 700 + 40 + 7 =………………………………………………………………………………………………………………….</w:t>
      </w:r>
    </w:p>
    <w:p w:rsidR="006917B7" w:rsidRDefault="006917B7" w:rsidP="003432F4">
      <w:pPr>
        <w:rPr>
          <w:rFonts w:ascii="Comic Sans MS" w:hAnsi="Comic Sans MS"/>
          <w:b/>
        </w:rPr>
      </w:pPr>
      <w:r w:rsidRPr="00931FA1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>.Aşağıdaki sayıların basamak ve sayı değerlerini karşılarına yazınız.</w:t>
      </w:r>
    </w:p>
    <w:p w:rsidR="006917B7" w:rsidRPr="00931FA1" w:rsidRDefault="006917B7" w:rsidP="003432F4">
      <w:pPr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3" o:spid="_x0000_s1026" style="position:absolute;z-index:251639808;visibility:visible" from="12pt,16.65pt" to="12pt,1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5" o:spid="_x0000_s1027" style="position:absolute;z-index:251641856;visibility:visible" from="24pt,18.65pt" to="24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6" o:spid="_x0000_s1028" style="position:absolute;z-index:251642880;visibility:visible" from="37pt,16.65pt" to="37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" strokecolor="#4579b8"/>
        </w:pict>
      </w:r>
      <w:r>
        <w:rPr>
          <w:noProof/>
          <w:lang w:eastAsia="tr-TR"/>
        </w:rPr>
        <w:pict>
          <v:line id="Düz Bağlayıcı 7" o:spid="_x0000_s1029" style="position:absolute;z-index:251643904;visibility:visible" from="45pt,16.65pt" to="4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" strokecolor="#4579b8"/>
        </w:pict>
      </w:r>
      <w:r>
        <w:rPr>
          <w:noProof/>
          <w:lang w:eastAsia="tr-TR"/>
        </w:rPr>
        <w:pict>
          <v:line id="Düz Bağlayıcı 4" o:spid="_x0000_s1030" style="position:absolute;z-index:251640832;visibility:visible" from="2pt,16.65pt" to="2pt,1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" strokecolor="#4579b8"/>
        </w:pict>
      </w:r>
      <w:r>
        <w:rPr>
          <w:noProof/>
          <w:lang w:eastAsia="tr-TR"/>
        </w:rPr>
        <w:pict>
          <v:line id="Düz Bağlayıcı 9" o:spid="_x0000_s1031" style="position:absolute;z-index:251644928;visibility:visible" from="58pt,16.65pt" to="58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" strokecolor="#4579b8"/>
        </w:pict>
      </w:r>
      <w:r>
        <w:rPr>
          <w:rFonts w:ascii="Comic Sans MS" w:hAnsi="Comic Sans MS"/>
        </w:rPr>
        <w:t xml:space="preserve">4 7 8  9 0 3                       Sayı değeri                        Basamak  değeri                              </w:t>
      </w:r>
    </w:p>
    <w:p w:rsidR="006917B7" w:rsidRDefault="006917B7" w:rsidP="003432F4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32" type="#_x0000_t32" style="position:absolute;margin-left:202pt;margin-top:89pt;width:63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20" o:spid="_x0000_s1033" type="#_x0000_t32" style="position:absolute;margin-left:202pt;margin-top:71pt;width:63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9" o:spid="_x0000_s1034" type="#_x0000_t32" style="position:absolute;margin-left:202pt;margin-top:53pt;width:63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8" o:spid="_x0000_s1035" type="#_x0000_t32" style="position:absolute;margin-left:202pt;margin-top:37pt;width:63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36" type="#_x0000_t32" style="position:absolute;margin-left:12pt;margin-top:74pt;width:109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3" o:spid="_x0000_s1037" type="#_x0000_t32" style="position:absolute;margin-left:24pt;margin-top:59pt;width:97pt;height:0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2" o:spid="_x0000_s1038" type="#_x0000_t32" style="position:absolute;margin-left:37pt;margin-top:45pt;width:84pt;height: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7" o:spid="_x0000_s1039" type="#_x0000_t32" style="position:absolute;margin-left:202pt;margin-top:23pt;width:63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040" type="#_x0000_t32" style="position:absolute;margin-left:202pt;margin-top:7pt;width:63pt;height: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1" o:spid="_x0000_s1041" type="#_x0000_t32" style="position:absolute;margin-left:45pt;margin-top:29pt;width:76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042" type="#_x0000_t32" style="position:absolute;margin-left:2pt;margin-top:93pt;width:119pt;height: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0" o:spid="_x0000_s1043" type="#_x0000_t32" style="position:absolute;margin-left:58pt;margin-top:11pt;width:63pt;height:0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" strokecolor="#4579b8">
            <v:stroke endarrow="open"/>
          </v:shape>
        </w:pict>
      </w:r>
      <w:r>
        <w:rPr>
          <w:rFonts w:ascii="Comic Sans MS" w:hAnsi="Comic Sans MS"/>
        </w:rPr>
        <w:t xml:space="preserve"> </w:t>
      </w:r>
    </w:p>
    <w:p w:rsidR="006917B7" w:rsidRDefault="006917B7" w:rsidP="003432F4">
      <w:pPr>
        <w:rPr>
          <w:rFonts w:ascii="Comic Sans MS" w:hAnsi="Comic Sans MS"/>
        </w:rPr>
      </w:pPr>
    </w:p>
    <w:p w:rsidR="006917B7" w:rsidRDefault="006917B7" w:rsidP="003432F4">
      <w:pPr>
        <w:rPr>
          <w:rFonts w:ascii="Comic Sans MS" w:hAnsi="Comic Sans MS"/>
        </w:rPr>
      </w:pPr>
    </w:p>
    <w:p w:rsidR="006917B7" w:rsidRDefault="006917B7" w:rsidP="003432F4">
      <w:pPr>
        <w:rPr>
          <w:rFonts w:ascii="Comic Sans MS" w:hAnsi="Comic Sans MS"/>
        </w:rPr>
      </w:pPr>
    </w:p>
    <w:p w:rsidR="006917B7" w:rsidRDefault="006917B7" w:rsidP="003432F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 Aşağıdaki sayıları uygun şekilde tamamlayınız.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35"/>
        <w:gridCol w:w="3535"/>
        <w:gridCol w:w="3536"/>
      </w:tblGrid>
      <w:tr w:rsidR="006917B7" w:rsidRPr="00A765A7" w:rsidTr="00A765A7">
        <w:tc>
          <w:tcPr>
            <w:tcW w:w="3535" w:type="dxa"/>
          </w:tcPr>
          <w:p w:rsidR="006917B7" w:rsidRPr="00A765A7" w:rsidRDefault="006917B7" w:rsidP="00A765A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A765A7">
              <w:rPr>
                <w:rFonts w:ascii="Comic Sans MS" w:hAnsi="Comic Sans MS"/>
                <w:b/>
              </w:rPr>
              <w:t>Sayı</w:t>
            </w:r>
          </w:p>
        </w:tc>
        <w:tc>
          <w:tcPr>
            <w:tcW w:w="3535" w:type="dxa"/>
          </w:tcPr>
          <w:p w:rsidR="006917B7" w:rsidRPr="00A765A7" w:rsidRDefault="006917B7" w:rsidP="00A765A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A765A7">
              <w:rPr>
                <w:rFonts w:ascii="Comic Sans MS" w:hAnsi="Comic Sans MS"/>
                <w:b/>
              </w:rPr>
              <w:t>En yakın  onluk</w:t>
            </w:r>
          </w:p>
        </w:tc>
        <w:tc>
          <w:tcPr>
            <w:tcW w:w="3536" w:type="dxa"/>
          </w:tcPr>
          <w:p w:rsidR="006917B7" w:rsidRPr="00A765A7" w:rsidRDefault="006917B7" w:rsidP="00A765A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A765A7">
              <w:rPr>
                <w:rFonts w:ascii="Comic Sans MS" w:hAnsi="Comic Sans MS"/>
                <w:b/>
              </w:rPr>
              <w:t>En yakın yüzlük</w:t>
            </w:r>
          </w:p>
        </w:tc>
      </w:tr>
      <w:tr w:rsidR="006917B7" w:rsidRPr="00A765A7" w:rsidTr="00A765A7">
        <w:tc>
          <w:tcPr>
            <w:tcW w:w="3535" w:type="dxa"/>
          </w:tcPr>
          <w:p w:rsidR="006917B7" w:rsidRPr="00A765A7" w:rsidRDefault="006917B7" w:rsidP="00A765A7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765A7">
              <w:rPr>
                <w:rFonts w:ascii="Comic Sans MS" w:hAnsi="Comic Sans MS"/>
                <w:b/>
              </w:rPr>
              <w:t>Örnek         233</w:t>
            </w:r>
          </w:p>
        </w:tc>
        <w:tc>
          <w:tcPr>
            <w:tcW w:w="3535" w:type="dxa"/>
          </w:tcPr>
          <w:p w:rsidR="006917B7" w:rsidRPr="00A765A7" w:rsidRDefault="006917B7" w:rsidP="00A765A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A765A7">
              <w:rPr>
                <w:rFonts w:ascii="Comic Sans MS" w:hAnsi="Comic Sans MS"/>
                <w:b/>
              </w:rPr>
              <w:t>230</w:t>
            </w:r>
          </w:p>
        </w:tc>
        <w:tc>
          <w:tcPr>
            <w:tcW w:w="3536" w:type="dxa"/>
          </w:tcPr>
          <w:p w:rsidR="006917B7" w:rsidRPr="00A765A7" w:rsidRDefault="006917B7" w:rsidP="00A765A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A765A7">
              <w:rPr>
                <w:rFonts w:ascii="Comic Sans MS" w:hAnsi="Comic Sans MS"/>
                <w:b/>
              </w:rPr>
              <w:t>200</w:t>
            </w:r>
          </w:p>
        </w:tc>
      </w:tr>
      <w:tr w:rsidR="006917B7" w:rsidRPr="00A765A7" w:rsidTr="00A765A7">
        <w:tc>
          <w:tcPr>
            <w:tcW w:w="3535" w:type="dxa"/>
          </w:tcPr>
          <w:p w:rsidR="006917B7" w:rsidRPr="00A765A7" w:rsidRDefault="006917B7" w:rsidP="00A765A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A765A7">
              <w:rPr>
                <w:rFonts w:ascii="Comic Sans MS" w:hAnsi="Comic Sans MS"/>
                <w:b/>
              </w:rPr>
              <w:t>3541</w:t>
            </w:r>
          </w:p>
        </w:tc>
        <w:tc>
          <w:tcPr>
            <w:tcW w:w="3535" w:type="dxa"/>
          </w:tcPr>
          <w:p w:rsidR="006917B7" w:rsidRPr="00A765A7" w:rsidRDefault="006917B7" w:rsidP="00A765A7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3536" w:type="dxa"/>
          </w:tcPr>
          <w:p w:rsidR="006917B7" w:rsidRPr="00A765A7" w:rsidRDefault="006917B7" w:rsidP="00A765A7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  <w:tr w:rsidR="006917B7" w:rsidRPr="00A765A7" w:rsidTr="00A765A7">
        <w:tc>
          <w:tcPr>
            <w:tcW w:w="3535" w:type="dxa"/>
          </w:tcPr>
          <w:p w:rsidR="006917B7" w:rsidRPr="00A765A7" w:rsidRDefault="006917B7" w:rsidP="00A765A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A765A7">
              <w:rPr>
                <w:rFonts w:ascii="Comic Sans MS" w:hAnsi="Comic Sans MS"/>
                <w:b/>
              </w:rPr>
              <w:t>7258</w:t>
            </w:r>
          </w:p>
        </w:tc>
        <w:tc>
          <w:tcPr>
            <w:tcW w:w="3535" w:type="dxa"/>
          </w:tcPr>
          <w:p w:rsidR="006917B7" w:rsidRPr="00A765A7" w:rsidRDefault="006917B7" w:rsidP="00A765A7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3536" w:type="dxa"/>
          </w:tcPr>
          <w:p w:rsidR="006917B7" w:rsidRPr="00A765A7" w:rsidRDefault="006917B7" w:rsidP="00A765A7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</w:tbl>
    <w:p w:rsidR="006917B7" w:rsidRDefault="006917B7" w:rsidP="003432F4">
      <w:pPr>
        <w:rPr>
          <w:rFonts w:ascii="Comic Sans MS" w:hAnsi="Comic Sans MS"/>
          <w:b/>
        </w:rPr>
      </w:pPr>
    </w:p>
    <w:p w:rsidR="006917B7" w:rsidRDefault="006917B7" w:rsidP="003432F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7.Aşağıdaki örüntüyü tamamlayarak örüntü kuralını yazınız.</w:t>
      </w:r>
    </w:p>
    <w:p w:rsidR="006917B7" w:rsidRPr="00953F34" w:rsidRDefault="006917B7" w:rsidP="003432F4">
      <w:pPr>
        <w:rPr>
          <w:rFonts w:ascii="Comic Sans MS" w:hAnsi="Comic Sans MS"/>
        </w:rPr>
      </w:pPr>
      <w:r w:rsidRPr="00953F34">
        <w:rPr>
          <w:rFonts w:ascii="Comic Sans MS" w:hAnsi="Comic Sans MS"/>
        </w:rPr>
        <w:t>8 – 12 - 16 – 20-……………………………………</w:t>
      </w:r>
    </w:p>
    <w:p w:rsidR="006917B7" w:rsidRDefault="006917B7" w:rsidP="003432F4">
      <w:pPr>
        <w:rPr>
          <w:rFonts w:ascii="Comic Sans MS" w:hAnsi="Comic Sans MS"/>
          <w:b/>
        </w:rPr>
      </w:pPr>
      <w:r w:rsidRPr="00953F34">
        <w:rPr>
          <w:rFonts w:ascii="Comic Sans MS" w:hAnsi="Comic Sans MS"/>
        </w:rPr>
        <w:t>5  - 10 – 20 – 40-…………………………………….</w:t>
      </w:r>
    </w:p>
    <w:p w:rsidR="006917B7" w:rsidRDefault="006917B7" w:rsidP="003432F4">
      <w:pPr>
        <w:rPr>
          <w:rFonts w:ascii="Comic Sans MS" w:hAnsi="Comic Sans MS"/>
          <w:b/>
        </w:rPr>
      </w:pPr>
    </w:p>
    <w:p w:rsidR="006917B7" w:rsidRDefault="006917B7" w:rsidP="003432F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8.Aşağıdaki toplama  ve çıkarma  işlemlerini yapınız.</w:t>
      </w:r>
    </w:p>
    <w:p w:rsidR="006917B7" w:rsidRDefault="006917B7" w:rsidP="003432F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Pr="00953F34">
        <w:rPr>
          <w:rFonts w:ascii="Comic Sans MS" w:hAnsi="Comic Sans MS"/>
        </w:rPr>
        <w:t>7 6 5 4                8 7 6 5 4</w:t>
      </w:r>
      <w:r>
        <w:rPr>
          <w:rFonts w:ascii="Comic Sans MS" w:hAnsi="Comic Sans MS"/>
        </w:rPr>
        <w:t xml:space="preserve">                    5 6 7 0                     9  3 4 2</w:t>
      </w:r>
    </w:p>
    <w:p w:rsidR="006917B7" w:rsidRDefault="006917B7" w:rsidP="003432F4">
      <w:pPr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1" o:spid="_x0000_s1044" style="position:absolute;z-index:251660288;visibility:visible" from="209pt,26.1pt" to="269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" strokecolor="#4579b8"/>
        </w:pict>
      </w:r>
      <w:r>
        <w:rPr>
          <w:noProof/>
          <w:lang w:eastAsia="tr-TR"/>
        </w:rPr>
        <w:pict>
          <v:line id="Düz Bağlayıcı 2" o:spid="_x0000_s1045" style="position:absolute;z-index:251661312;visibility:visible" from="315pt,26.1pt" to="387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4" o:spid="_x0000_s1046" style="position:absolute;z-index:251659264;visibility:visible" from="114pt,21.1pt" to="17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23" o:spid="_x0000_s1047" style="position:absolute;z-index:251658240;visibility:visible" from="16pt,21.1pt" to="69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" strokecolor="#4579b8"/>
        </w:pict>
      </w:r>
      <w:r>
        <w:rPr>
          <w:rFonts w:ascii="Comic Sans MS" w:hAnsi="Comic Sans MS"/>
        </w:rPr>
        <w:t xml:space="preserve">      + 2 3 5 8             +  7 3 3 8 7              _   3 2 8 5                _   5  0 6  7</w:t>
      </w:r>
    </w:p>
    <w:p w:rsidR="006917B7" w:rsidRDefault="006917B7" w:rsidP="003432F4">
      <w:pPr>
        <w:rPr>
          <w:rFonts w:ascii="Comic Sans MS" w:hAnsi="Comic Sans MS"/>
        </w:rPr>
      </w:pPr>
    </w:p>
    <w:p w:rsidR="006917B7" w:rsidRDefault="006917B7" w:rsidP="003432F4">
      <w:pPr>
        <w:rPr>
          <w:rFonts w:ascii="Comic Sans MS" w:hAnsi="Comic Sans MS"/>
        </w:rPr>
      </w:pPr>
    </w:p>
    <w:p w:rsidR="006917B7" w:rsidRDefault="006917B7" w:rsidP="003432F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9.Aşağıdaki toplama  ve çıkarma işlemlerinde verilmeyen basamakları bulunuz.</w:t>
      </w:r>
    </w:p>
    <w:p w:rsidR="006917B7" w:rsidRDefault="006917B7" w:rsidP="003432F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Dikdörtgen 33" o:spid="_x0000_s1048" style="position:absolute;margin-left:365pt;margin-top:.6pt;width:13pt;height:1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" strokecolor="#243f60" strokeweight="2pt"/>
        </w:pict>
      </w:r>
      <w:r>
        <w:rPr>
          <w:noProof/>
          <w:lang w:eastAsia="tr-TR"/>
        </w:rPr>
        <w:pict>
          <v:rect id="Dikdörtgen 31" o:spid="_x0000_s1049" style="position:absolute;margin-left:245pt;margin-top:-.4pt;width:13pt;height:1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" strokecolor="#243f60" strokeweight="2pt"/>
        </w:pict>
      </w:r>
      <w:r>
        <w:rPr>
          <w:noProof/>
          <w:lang w:eastAsia="tr-TR"/>
        </w:rPr>
        <w:pict>
          <v:rect id="Dikdörtgen 29" o:spid="_x0000_s1050" style="position:absolute;margin-left:114pt;margin-top:.6pt;width:13pt;height:14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" strokecolor="#243f60" strokeweight="2pt"/>
        </w:pict>
      </w:r>
      <w:r>
        <w:rPr>
          <w:noProof/>
          <w:lang w:eastAsia="tr-TR"/>
        </w:rPr>
        <w:pict>
          <v:rect id="Dikdörtgen 28" o:spid="_x0000_s1051" style="position:absolute;margin-left:16pt;margin-top:.6pt;width:13pt;height:1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" strokecolor="#243f60" strokeweight="2pt"/>
        </w:pict>
      </w:r>
      <w:r>
        <w:rPr>
          <w:rFonts w:ascii="Comic Sans MS" w:hAnsi="Comic Sans MS"/>
          <w:b/>
        </w:rPr>
        <w:t xml:space="preserve">    9 6 8 5            5 4 3  0               8 5 4 1            6 4 7 5</w:t>
      </w:r>
    </w:p>
    <w:p w:rsidR="006917B7" w:rsidRDefault="006917B7" w:rsidP="003432F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Dikdörtgen 35" o:spid="_x0000_s1052" style="position:absolute;margin-left:154pt;margin-top:-.05pt;width:13pt;height:1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" strokecolor="#243f60" strokeweight="2pt"/>
        </w:pict>
      </w:r>
      <w:r>
        <w:rPr>
          <w:noProof/>
          <w:lang w:eastAsia="tr-TR"/>
        </w:rPr>
        <w:pict>
          <v:rect id="Dikdörtgen 34" o:spid="_x0000_s1053" style="position:absolute;margin-left:342pt;margin-top:-.05pt;width:13pt;height:14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" strokecolor="#243f60" strokeweight="2pt"/>
        </w:pict>
      </w:r>
      <w:r>
        <w:rPr>
          <w:noProof/>
          <w:lang w:eastAsia="tr-TR"/>
        </w:rPr>
        <w:pict>
          <v:rect id="Dikdörtgen 27" o:spid="_x0000_s1054" style="position:absolute;margin-left:47pt;margin-top:1.95pt;width:13pt;height:14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" strokecolor="#243f60" strokeweight="2pt"/>
        </w:pict>
      </w:r>
      <w:r>
        <w:rPr>
          <w:noProof/>
          <w:lang w:eastAsia="tr-TR"/>
        </w:rPr>
        <w:pict>
          <v:line id="Düz Bağlayıcı 8" o:spid="_x0000_s1055" style="position:absolute;z-index:251662336;visibility:visible" from="104pt,21.95pt" to="167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" strokecolor="#4579b8"/>
        </w:pict>
      </w:r>
      <w:r>
        <w:rPr>
          <w:noProof/>
          <w:lang w:eastAsia="tr-TR"/>
        </w:rPr>
        <w:pict>
          <v:line id="Düz Bağlayıcı 26" o:spid="_x0000_s1056" style="position:absolute;z-index:251665408;visibility:visible" from="322pt,21.95pt" to="37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5" o:spid="_x0000_s1057" style="position:absolute;z-index:251664384;visibility:visible" from="224pt,21.95pt" to="277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2" o:spid="_x0000_s1058" style="position:absolute;z-index:251663360;visibility:visible" from="-1pt,21.95pt" to="60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" strokecolor="#4579b8"/>
        </w:pict>
      </w:r>
      <w:r>
        <w:rPr>
          <w:rFonts w:ascii="Comic Sans MS" w:hAnsi="Comic Sans MS"/>
          <w:b/>
        </w:rPr>
        <w:t xml:space="preserve"> + 4 5 6 6          + 3 9 7  9             _ 4 5 6 7         _ 3 5 8 6</w:t>
      </w:r>
    </w:p>
    <w:p w:rsidR="006917B7" w:rsidRDefault="006917B7" w:rsidP="003432F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Dikdörtgen 36" o:spid="_x0000_s1059" style="position:absolute;margin-left:355pt;margin-top:2.35pt;width:13pt;height:14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" strokecolor="#243f60" strokeweight="2pt"/>
        </w:pict>
      </w:r>
      <w:r>
        <w:rPr>
          <w:noProof/>
          <w:lang w:eastAsia="tr-TR"/>
        </w:rPr>
        <w:pict>
          <v:rect id="Dikdörtgen 32" o:spid="_x0000_s1060" style="position:absolute;margin-left:258pt;margin-top:3.35pt;width:13pt;height:1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" strokecolor="#243f60" strokeweight="2pt"/>
        </w:pict>
      </w:r>
      <w:r>
        <w:rPr>
          <w:noProof/>
          <w:lang w:eastAsia="tr-TR"/>
        </w:rPr>
        <w:pict>
          <v:rect id="Dikdörtgen 30" o:spid="_x0000_s1061" style="position:absolute;margin-left:136pt;margin-top:2.35pt;width:13pt;height:14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" strokecolor="#243f60" strokeweight="2pt"/>
        </w:pict>
      </w:r>
      <w:r>
        <w:rPr>
          <w:rFonts w:ascii="Comic Sans MS" w:hAnsi="Comic Sans MS"/>
          <w:b/>
        </w:rPr>
        <w:t xml:space="preserve">  14 2 5 1            9 4 0  9                3 9 7 4            2 8 8 9</w:t>
      </w:r>
      <w:bookmarkStart w:id="0" w:name="_GoBack"/>
      <w:bookmarkEnd w:id="0"/>
    </w:p>
    <w:p w:rsidR="006917B7" w:rsidRDefault="006917B7" w:rsidP="003432F4">
      <w:pPr>
        <w:rPr>
          <w:rFonts w:ascii="Comic Sans MS" w:hAnsi="Comic Sans MS"/>
          <w:b/>
        </w:rPr>
      </w:pPr>
    </w:p>
    <w:p w:rsidR="006917B7" w:rsidRPr="00CD3A6C" w:rsidRDefault="006917B7" w:rsidP="00CD3A6C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</w:rPr>
        <w:t>10</w:t>
      </w:r>
      <w:r w:rsidRPr="00CD3A6C">
        <w:rPr>
          <w:rFonts w:ascii="Comic Sans MS" w:hAnsi="Comic Sans MS"/>
          <w:b/>
          <w:sz w:val="24"/>
          <w:szCs w:val="24"/>
        </w:rPr>
        <w:t>.</w:t>
      </w:r>
      <w:r w:rsidRPr="00CD3A6C">
        <w:rPr>
          <w:rFonts w:ascii="Comic Sans MS" w:hAnsi="Comic Sans MS"/>
          <w:sz w:val="24"/>
          <w:szCs w:val="24"/>
        </w:rPr>
        <w:t xml:space="preserve"> 4, 9, 0 ve 5 rakamları ile yazılabilecek, 4 basamaklı rakamları birbirinden farklı en büyük ve en küçük doğal sayının toplamı kaçtır?</w:t>
      </w:r>
    </w:p>
    <w:p w:rsidR="006917B7" w:rsidRDefault="006917B7" w:rsidP="000008B9">
      <w:pPr>
        <w:rPr>
          <w:sz w:val="28"/>
          <w:szCs w:val="28"/>
        </w:rPr>
      </w:pPr>
      <w:hyperlink r:id="rId4" w:history="1">
        <w:r>
          <w:rPr>
            <w:rStyle w:val="Hyperlink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6917B7" w:rsidRPr="00953F34" w:rsidRDefault="006917B7" w:rsidP="003432F4">
      <w:pPr>
        <w:rPr>
          <w:rFonts w:ascii="Comic Sans MS" w:hAnsi="Comic Sans MS"/>
        </w:rPr>
      </w:pPr>
    </w:p>
    <w:sectPr w:rsidR="006917B7" w:rsidRPr="00953F34" w:rsidSect="003432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266"/>
    <w:rsid w:val="000008B9"/>
    <w:rsid w:val="00122266"/>
    <w:rsid w:val="00252178"/>
    <w:rsid w:val="003432F4"/>
    <w:rsid w:val="00466C3F"/>
    <w:rsid w:val="00467429"/>
    <w:rsid w:val="006917B7"/>
    <w:rsid w:val="00931FA1"/>
    <w:rsid w:val="00953F34"/>
    <w:rsid w:val="009605DA"/>
    <w:rsid w:val="00A042AF"/>
    <w:rsid w:val="00A765A7"/>
    <w:rsid w:val="00A769EC"/>
    <w:rsid w:val="00BE2563"/>
    <w:rsid w:val="00CD3A6C"/>
    <w:rsid w:val="00E31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2F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32F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32F4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953F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008B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79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325</Words>
  <Characters>1859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ebrar betül</dc:creator>
  <cp:keywords>www.sorubak.com</cp:keywords>
  <dc:description>www.sorubak.com</dc:description>
  <cp:lastModifiedBy>edanur</cp:lastModifiedBy>
  <cp:revision>6</cp:revision>
  <dcterms:created xsi:type="dcterms:W3CDTF">2012-10-16T12:30:00Z</dcterms:created>
  <dcterms:modified xsi:type="dcterms:W3CDTF">2012-11-10T18:10:00Z</dcterms:modified>
  <cp:category>www.sorubak.com</cp:category>
  <cp:contentType>www.sorubak.com</cp:contentType>
  <cp:contentStatus>www.sorubak.com</cp:contentStatus>
</cp:coreProperties>
</file>