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Adı soyadı:…………………………………..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Sınıf ve no:………………………………..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1.Aşağıdakilerden hangisi maddeyi niteleyen özelliklerden değildir?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A.opaklık</w:t>
      </w:r>
      <w:r w:rsidRPr="00DA69BD">
        <w:rPr>
          <w:rFonts w:ascii="Comic Sans MS" w:hAnsi="Comic Sans MS"/>
          <w:b/>
          <w:sz w:val="22"/>
          <w:szCs w:val="22"/>
        </w:rPr>
        <w:tab/>
        <w:t>B.mıknatısla gerilme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C.sertlik     </w:t>
      </w:r>
      <w:r w:rsidRPr="00DA69BD">
        <w:rPr>
          <w:rFonts w:ascii="Comic Sans MS" w:hAnsi="Comic Sans MS"/>
          <w:b/>
          <w:sz w:val="22"/>
          <w:szCs w:val="22"/>
        </w:rPr>
        <w:tab/>
        <w:t>D.sıcaklık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2.   1.lasatik silgi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     2.cam bardak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     3.makas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     4.kalem yayı                                                                 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Yukarıdakilerin hangileri maddelere örnek gösterilebilir.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A.Yalnız  2          B. 1 ve 4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C.2ve 3               D.1,2,3,4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3.Sevgi, aşağıdaki malzeme, cisim, alet ve maddeye örnekler vermiştir.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Verdiği örneklerden hangisi yanlıştır?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A.malzeme – cetvel B.alet-testere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C.cisim-çanta         D.madde-toprak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4.Aşağıdakilerden hangisi suda battığı halde mıknatıs tarafından çekilmez?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A.ataş                B.makas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C.tahta               D.cam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5. 1.makas    2.sandalye  3.merdiven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    4.tornavida    5.mengene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Yukarıdakilerden hangileri alettir?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A.1 ve 3            B. 1 , 4 ve 5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C.2 , 3 ve 4       D.3 , 4 ve 5 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6.Barış;demir,altın ve camı birbirine sürttüğünde demirin altını, camın da demiri çizdiğini gördü.bu maddelerin sertlik sıralaması en azdan en çoğa doğru,aşağıdakilerin hangisinde doğru verilmiştir?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A.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DA69BD">
        <w:rPr>
          <w:rFonts w:ascii="Comic Sans MS" w:hAnsi="Comic Sans MS"/>
          <w:b/>
          <w:sz w:val="22"/>
          <w:szCs w:val="22"/>
        </w:rPr>
        <w:t>Cam     altın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DA69BD">
        <w:rPr>
          <w:rFonts w:ascii="Comic Sans MS" w:hAnsi="Comic Sans MS"/>
          <w:b/>
          <w:sz w:val="22"/>
          <w:szCs w:val="22"/>
        </w:rPr>
        <w:t xml:space="preserve"> demir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 xml:space="preserve">B.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DA69BD">
        <w:rPr>
          <w:rFonts w:ascii="Comic Sans MS" w:hAnsi="Comic Sans MS"/>
          <w:b/>
          <w:sz w:val="22"/>
          <w:szCs w:val="22"/>
        </w:rPr>
        <w:t xml:space="preserve">demir 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DA69BD">
        <w:rPr>
          <w:rFonts w:ascii="Comic Sans MS" w:hAnsi="Comic Sans MS"/>
          <w:b/>
          <w:sz w:val="22"/>
          <w:szCs w:val="22"/>
        </w:rPr>
        <w:t xml:space="preserve">altın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DA69BD">
        <w:rPr>
          <w:rFonts w:ascii="Comic Sans MS" w:hAnsi="Comic Sans MS"/>
          <w:b/>
          <w:sz w:val="22"/>
          <w:szCs w:val="22"/>
        </w:rPr>
        <w:t xml:space="preserve"> cam</w:t>
      </w:r>
    </w:p>
    <w:p w:rsidR="007D6C93" w:rsidRPr="00DA69BD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DA69BD">
        <w:rPr>
          <w:rFonts w:ascii="Comic Sans MS" w:hAnsi="Comic Sans MS"/>
          <w:b/>
          <w:sz w:val="22"/>
          <w:szCs w:val="22"/>
        </w:rPr>
        <w:t>C.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DA69BD">
        <w:rPr>
          <w:rFonts w:ascii="Comic Sans MS" w:hAnsi="Comic Sans MS"/>
          <w:b/>
          <w:sz w:val="22"/>
          <w:szCs w:val="22"/>
        </w:rPr>
        <w:t xml:space="preserve">altın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DA69BD">
        <w:rPr>
          <w:rFonts w:ascii="Comic Sans MS" w:hAnsi="Comic Sans MS"/>
          <w:b/>
          <w:sz w:val="22"/>
          <w:szCs w:val="22"/>
        </w:rPr>
        <w:t xml:space="preserve"> demir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DA69BD">
        <w:rPr>
          <w:rFonts w:ascii="Comic Sans MS" w:hAnsi="Comic Sans MS"/>
          <w:b/>
          <w:sz w:val="22"/>
          <w:szCs w:val="22"/>
        </w:rPr>
        <w:t xml:space="preserve"> cam 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  altın    cam      demir</w:t>
      </w:r>
      <w:r w:rsidRPr="00DA69BD">
        <w:rPr>
          <w:rFonts w:ascii="Comic Sans MS" w:hAnsi="Comic Sans MS"/>
          <w:b/>
          <w:sz w:val="22"/>
          <w:szCs w:val="22"/>
        </w:rPr>
        <w:t xml:space="preserve">     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7.Aşağıda bazı madde örnekleri verilmiştir.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1.Elmas  2.toprak  3.kömür  4.cam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Bu maddelerden hangileri mat maddelerdir?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A)yalnız 1       B) 1 ve 4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2 ve 3        D) 1, 2 ve  3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8.Aşağıdaki maddelerden hangisinin belirli bir şekli vardır?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A.hava    B.su     C.oksijen  D.cam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9.Barış ağzına kadar kum doldurduğu kavanozda, su koyduğunda, suya da yer varmış diye düşündü.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Barış’ın bu yaptığı deneyden hangi sonuca varılır?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A.Küçük taneli katılar bulundukları kabı Tamamen doldurmazlar.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B.Sıvılar kondukları kabın şeklini alır.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C.Küçük taneli katıların belli bir şekli yoktur.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D.Sıvılar kondukları kabı tamamen doldururlar  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10.Aşağıdaki özelliklerden hangisi katı ve sıvıların ortak özelliğidir?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A.Konuldukları kabın şeklini alırlar.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B.Akışkandırlar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C.saydamdırlar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D.Belirli bir hacimleri vardır.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11.”Bir maddenin boşlukta kapladığı yere ……………..denir.”Cümlesinde boş bırakılan yere aşağıdakileren hangisinin yazılması uygundur?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A.kütle   B.hacim   C.nokta  D.ağırlık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12.Aşağıdaki maddelerden hangisinin belirli bir şekli ve hacmi olmadığı halde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Bulduğu kabı tamamen doldurur?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A.hava  B.kum   C.su   D.mercimek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13.Aşağıdaki durumların hangisinde kalbimiz damarlara daha az kan pompalar?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A.koşarken       B.dinlenirken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C.heyecanlanınca D.korktuğumuzda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14.İskelet ve kas sağlığını aşağıdakilerden hangisi olumsuz etkiler?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A.Uygun egzersizler yapmak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B.Süt ve süt ürünleri tüketmek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C.Ağırlıkları tek elde taşımak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D.Duruş ve oturuşlara dikkat etmek.</w:t>
      </w:r>
    </w:p>
    <w:p w:rsidR="007D6C93" w:rsidRDefault="007D6C93" w:rsidP="00A469F2">
      <w:pPr>
        <w:rPr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 w:rsidRPr="00794124">
        <w:rPr>
          <w:rFonts w:ascii="Comic Sans MS" w:hAnsi="Comic Sans MS"/>
          <w:b/>
          <w:sz w:val="22"/>
          <w:szCs w:val="22"/>
        </w:rPr>
        <w:t>15.Nohut toz şekere göre daha iri tanelidir</w:t>
      </w:r>
      <w:r>
        <w:rPr>
          <w:rFonts w:ascii="Comic Sans MS" w:hAnsi="Comic Sans MS"/>
          <w:b/>
          <w:sz w:val="22"/>
          <w:szCs w:val="22"/>
        </w:rPr>
        <w:t>. Bir bardak nohut ile bir bardak toz şeker karıştırılıyor.karışım aynı bardakla ölçüldüğünde ne kadar olur?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 İki bardak       B.Bir bardak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C.Bir bardaktan az D.iki bardaktan az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16.Aşağıdaki yargılardan hangisi yanlıştır?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A.Kalbe kan getiren damarlarda bol oksijen vardır.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B.Kalp özel bir kastan oluşmuştur.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C.Kaslarımız lifli yapıdadır.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D.Kan vücuda oksijen ve besin taşır.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17. 1.Katıların belirli bir şekli vardır.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2.Gazların belirli bir hacmi yoktur.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3.sıvılar bulunduğu kabın şeklini alır.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Yukarıdaki yargılardan hangisi doğrudur?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 2 ve 3         B. 1 ve 2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 1 , 2 ve 3     D.2 ve 3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18.Aşağıdakilerden hangisi madde değildir?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A.hava B.taş  C.ışık D.toprak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19. 1.oksijen 2.besin 3.karbondioksit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Kanımız yukarıdaki maddelerden hangilerini taşıma görevi yapar?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 1 , 2 ve 3   B.2 ve 3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 1 ve 2        D.1 ve 3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20.Soluk verdiğimiz havada aşağıdakilerden hangisi yoktur?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A.oksijen    B.besin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D.su buharı  D.karbonddioksit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21.Aşağıdaki etkinliklerden hangisini yapan bir kişide soluk ve nabız hızı en düşüktür?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A.kitap okuma     B.futbol oynama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C.merdiven çıkma  D.yürüyüş yapma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22.Aşağıdakilerden hangisi cisim değildir?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A.silgi  B.toprak C.tebeşir D.defter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23.Aşağıdaki maddelerden hangisi yarı saydam bir maddedir?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A.buzlu cam  B.su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C.hava        D.gözlük camı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24.Aşağıdaki maddelerden hangisi opak bir maddedir?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A.kağıt  B.su  C.hava  D.buzlu cam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25. 1.Rüzgar gülünün dönmesi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2.Paraşütün yere inmesi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3.Yelkenlilerin hareket etmesi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Yukarıdaki olaylardan hangileri havanın varlığını gösterir?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 1, 2 ve 3        B.2 ve 3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  1 ve 2           D.1 ve 3</w:t>
      </w: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</w:p>
    <w:p w:rsidR="007D6C93" w:rsidRDefault="007D6C93" w:rsidP="00A469F2">
      <w:pPr>
        <w:rPr>
          <w:rFonts w:ascii="Comic Sans MS" w:hAnsi="Comic Sans MS"/>
          <w:b/>
          <w:sz w:val="22"/>
          <w:szCs w:val="22"/>
        </w:rPr>
      </w:pPr>
      <w:hyperlink r:id="rId4" w:history="1">
        <w:r>
          <w:rPr>
            <w:rStyle w:val="Hyperlink"/>
            <w:b/>
          </w:rPr>
          <w:t>www.sorubak.com</w:t>
        </w:r>
      </w:hyperlink>
    </w:p>
    <w:p w:rsidR="007D6C93" w:rsidRPr="00794124" w:rsidRDefault="007D6C93" w:rsidP="00A469F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</w:t>
      </w:r>
    </w:p>
    <w:p w:rsidR="007D6C93" w:rsidRDefault="007D6C93"/>
    <w:sectPr w:rsidR="007D6C93" w:rsidSect="00666FDC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9F2"/>
    <w:rsid w:val="00666FDC"/>
    <w:rsid w:val="00722DEE"/>
    <w:rsid w:val="00794124"/>
    <w:rsid w:val="007D6C93"/>
    <w:rsid w:val="00A469F2"/>
    <w:rsid w:val="00C61B27"/>
    <w:rsid w:val="00CE7D7B"/>
    <w:rsid w:val="00DA69BD"/>
    <w:rsid w:val="00F0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9F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61B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655</Words>
  <Characters>3740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edanur</cp:lastModifiedBy>
  <cp:revision>3</cp:revision>
  <dcterms:created xsi:type="dcterms:W3CDTF">2012-11-07T16:48:00Z</dcterms:created>
  <dcterms:modified xsi:type="dcterms:W3CDTF">2012-11-13T19:01:00Z</dcterms:modified>
  <cp:category>www.sorubak.com</cp:category>
</cp:coreProperties>
</file>