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E92" w:rsidRDefault="008D2E92" w:rsidP="00F72F8A">
      <w:pPr>
        <w:jc w:val="center"/>
        <w:rPr>
          <w:b/>
          <w:bCs/>
        </w:rPr>
      </w:pPr>
      <w:r>
        <w:rPr>
          <w:b/>
          <w:bCs/>
        </w:rPr>
        <w:t>MADDEYİ TANIYALIM</w:t>
      </w:r>
    </w:p>
    <w:p w:rsidR="008D2E92" w:rsidRDefault="008D2E92" w:rsidP="00F72F8A">
      <w:pPr>
        <w:jc w:val="center"/>
        <w:rPr>
          <w:b/>
          <w:bCs/>
          <w:i/>
          <w:iCs/>
        </w:rPr>
      </w:pPr>
      <w:r>
        <w:rPr>
          <w:b/>
          <w:bCs/>
          <w:i/>
          <w:iCs/>
        </w:rPr>
        <w:t>A-ÇEVREMİZDE SAYISIZ MADDE VARDIR</w:t>
      </w:r>
    </w:p>
    <w:p w:rsidR="008D2E92" w:rsidRDefault="008D2E92" w:rsidP="00F72F8A">
      <w:pPr>
        <w:rPr>
          <w:b/>
          <w:bCs/>
        </w:rPr>
      </w:pPr>
      <w:r>
        <w:rPr>
          <w:b/>
          <w:bCs/>
        </w:rPr>
        <w:t>1-Madde nedir?</w:t>
      </w:r>
    </w:p>
    <w:p w:rsidR="008D2E92" w:rsidRPr="008C0453" w:rsidRDefault="008D2E92" w:rsidP="00F72F8A">
      <w:r>
        <w:t>Çevremizde var olan nesnelerin hepsi birer maddedir. Kalem, kağıt, ağaç, taş, su, hava birer maddedir.</w:t>
      </w:r>
    </w:p>
    <w:p w:rsidR="008D2E92" w:rsidRDefault="008D2E92" w:rsidP="00F72F8A"/>
    <w:p w:rsidR="008D2E92" w:rsidRDefault="008D2E92" w:rsidP="00F72F8A">
      <w:pPr>
        <w:rPr>
          <w:b/>
          <w:bCs/>
        </w:rPr>
      </w:pPr>
      <w:r>
        <w:rPr>
          <w:b/>
          <w:bCs/>
        </w:rPr>
        <w:t>2-Maddeleri nasıl niteleriz?</w:t>
      </w:r>
    </w:p>
    <w:p w:rsidR="008D2E92" w:rsidRPr="008C0453" w:rsidRDefault="008D2E92" w:rsidP="00F72F8A">
      <w:r>
        <w:t>Maddeleri nitelerken; duyu organlarımızla algıladığımız bazı özelliklerini kullanarak niteleme yaparız. Bunun için zıt anlamlı özellik çiftlerini kullanırız. Bu özellik çiftleri şunlardır: A)Saydam(cam)-Opak(tahta), B)Parlak(altın)-Mat(taş), C)Esnek(lastik)-Berk(çivi), D)Sert(taş)-Yumuşak(pamuk), E)Kırılgan(cam)-Sağlam(çelik), F)Suyu geçiren(havlu)-Suyu geçirmeyen(plastik), G)Pürüzlü(halı)- Pürüzsüz(ayna), H)Suda batma(demir)-Suda yüzme(tahta), I)Mıknatısla çekilme- çekilmeme(demir, çelik, nikel, kobalt maddelerinden yapılan nesneler mıknatısla çekilme özelliğine sahiptir. Örneğin, toplu iğne mıknatıs tarafından çekilir), İ)Renk-Koku(bazı maddeleri kokularından ayırt edebiliriz. Örneğin, soğan, kolonya vb. Bazı maddeleri renklerine bakarak ayırt edebiliriz. Örneğin; portakal, kömür vb.)</w:t>
      </w:r>
    </w:p>
    <w:p w:rsidR="008D2E92" w:rsidRDefault="008D2E92" w:rsidP="00F72F8A"/>
    <w:p w:rsidR="008D2E92" w:rsidRDefault="008D2E92" w:rsidP="00F72F8A">
      <w:pPr>
        <w:rPr>
          <w:b/>
          <w:bCs/>
        </w:rPr>
      </w:pPr>
      <w:r>
        <w:rPr>
          <w:b/>
          <w:bCs/>
        </w:rPr>
        <w:t>3-Maddeleri niçin niteleriz?</w:t>
      </w:r>
    </w:p>
    <w:p w:rsidR="008D2E92" w:rsidRPr="00FD709E" w:rsidRDefault="008D2E92" w:rsidP="00F72F8A">
      <w:r>
        <w:t>Günlük hayatta kullandığımız eşya, araç ve gereçler kullanıldıkları işlere uygun yapılmak zorundadır. Bunun için maddelerin özelliklerine uygun kullanılması gerekir. Örneğin, cam saydam bir madde olduğu için pencere yapımında kullanılır veya şemsiye için suyu geçirmeyen maddeler kullanılmalıdır.</w:t>
      </w:r>
    </w:p>
    <w:p w:rsidR="008D2E92" w:rsidRDefault="008D2E92" w:rsidP="00F72F8A"/>
    <w:p w:rsidR="008D2E92" w:rsidRDefault="008D2E92" w:rsidP="00F72F8A">
      <w:pPr>
        <w:rPr>
          <w:b/>
          <w:bCs/>
        </w:rPr>
      </w:pPr>
      <w:r>
        <w:rPr>
          <w:b/>
          <w:bCs/>
        </w:rPr>
        <w:t>4-Kullanım alanlarına göre maddeleri nasıl sınıflandırırız?</w:t>
      </w:r>
    </w:p>
    <w:p w:rsidR="008D2E92" w:rsidRDefault="008D2E92" w:rsidP="00F72F8A">
      <w:r>
        <w:t>Maddeleri kullanım alanlarına göre cisim, eşya, alet ve malzeme olarak sınıflandırırız.</w:t>
      </w:r>
    </w:p>
    <w:p w:rsidR="008D2E92" w:rsidRDefault="008D2E92" w:rsidP="00F72F8A">
      <w:r>
        <w:rPr>
          <w:b/>
          <w:bCs/>
          <w:i/>
          <w:iCs/>
          <w:u w:val="single"/>
        </w:rPr>
        <w:t>Cisim:</w:t>
      </w:r>
      <w:r>
        <w:t xml:space="preserve"> Katı maddelerin şekil verilmiş haline cisim denir. Örneğin; demir katı bir maddedir, demirden yapılan çivi bir cisimdir.</w:t>
      </w:r>
    </w:p>
    <w:p w:rsidR="008D2E92" w:rsidRDefault="008D2E92" w:rsidP="00F72F8A">
      <w:r>
        <w:rPr>
          <w:b/>
          <w:bCs/>
          <w:i/>
          <w:iCs/>
          <w:u w:val="single"/>
        </w:rPr>
        <w:t>Eşya:</w:t>
      </w:r>
      <w:r>
        <w:t xml:space="preserve"> Günlük yaşantımızda evde veya iş yerinde kullandığımız her şey birer eşyadır. Örneğin; koltuk, tarak, masa, çanta vb. birer eşyadır.</w:t>
      </w:r>
    </w:p>
    <w:p w:rsidR="008D2E92" w:rsidRDefault="008D2E92" w:rsidP="00F72F8A">
      <w:r>
        <w:rPr>
          <w:b/>
          <w:bCs/>
          <w:i/>
          <w:iCs/>
          <w:u w:val="single"/>
        </w:rPr>
        <w:t>Alet:</w:t>
      </w:r>
      <w:r>
        <w:t xml:space="preserve"> Maddelere şekil vermek ve iş yapmak için kullandığımız cisimleri alet olarak adlandırırız. Örneğin; bıçak, makas, çekiç, tornavida, testere, kürek vb. gibi birçok cisim alettir.</w:t>
      </w:r>
    </w:p>
    <w:p w:rsidR="008D2E92" w:rsidRPr="00A77868" w:rsidRDefault="008D2E92" w:rsidP="00F72F8A">
      <w:r>
        <w:rPr>
          <w:b/>
          <w:bCs/>
          <w:i/>
          <w:iCs/>
          <w:u w:val="single"/>
        </w:rPr>
        <w:t>Malzeme:</w:t>
      </w:r>
      <w:r>
        <w:t xml:space="preserve"> Bir madde veya cisim oluşturmak için kullanılan birden fazla maddeden her birine malzeme denir. Örneğin; ev yapımında kullanılan tuğla, çimento, kum gibi maddeler birer malzemedir veya kek yapılırken kullanılan un, şeker, yumurta, yağ birer malzemedir.</w:t>
      </w:r>
    </w:p>
    <w:p w:rsidR="008D2E92" w:rsidRDefault="008D2E92" w:rsidP="00F72F8A"/>
    <w:p w:rsidR="008D2E92" w:rsidRDefault="008D2E92" w:rsidP="009763FF"/>
    <w:p w:rsidR="008D2E92" w:rsidRDefault="008D2E92" w:rsidP="00237B0D">
      <w:pPr>
        <w:jc w:val="center"/>
        <w:rPr>
          <w:b/>
          <w:bCs/>
          <w:i/>
          <w:iCs/>
        </w:rPr>
      </w:pPr>
      <w:r w:rsidRPr="00075255">
        <w:rPr>
          <w:b/>
          <w:bCs/>
          <w:i/>
          <w:iCs/>
        </w:rPr>
        <w:t>TEST</w:t>
      </w:r>
    </w:p>
    <w:p w:rsidR="008D2E92" w:rsidRPr="002D6F34" w:rsidRDefault="008D2E92" w:rsidP="002D6F34">
      <w:pPr>
        <w:rPr>
          <w:rFonts w:eastAsia="VagRoundedBold"/>
          <w:b/>
          <w:bCs/>
        </w:rPr>
      </w:pPr>
      <w:r w:rsidRPr="002D6F34">
        <w:rPr>
          <w:rFonts w:eastAsia="VagRoundedBold"/>
          <w:b/>
          <w:bCs/>
        </w:rPr>
        <w:t xml:space="preserve">1-Aşağıdakilerden hangisinde niteleme </w:t>
      </w:r>
      <w:r w:rsidRPr="002D6F34">
        <w:rPr>
          <w:rFonts w:eastAsia="VagRoundedBold"/>
          <w:b/>
          <w:bCs/>
          <w:u w:val="single"/>
        </w:rPr>
        <w:t>yapılmamıştır?</w:t>
      </w:r>
    </w:p>
    <w:p w:rsidR="008D2E92" w:rsidRPr="002D6F34" w:rsidRDefault="008D2E92" w:rsidP="002D6F34">
      <w:pPr>
        <w:rPr>
          <w:rFonts w:eastAsia="VagRoundedThin"/>
        </w:rPr>
      </w:pPr>
      <w:r w:rsidRPr="002D6F34">
        <w:rPr>
          <w:rFonts w:eastAsia="VagRoundedBold"/>
        </w:rPr>
        <w:t xml:space="preserve">a. </w:t>
      </w:r>
      <w:r w:rsidRPr="002D6F34">
        <w:rPr>
          <w:rFonts w:eastAsia="VagRoundedThin"/>
        </w:rPr>
        <w:t xml:space="preserve">Tahta sağlamdır, çelik serttir.                         </w:t>
      </w:r>
      <w:r w:rsidRPr="002D6F34">
        <w:rPr>
          <w:rFonts w:eastAsia="VagRoundedBold"/>
        </w:rPr>
        <w:t xml:space="preserve">b. </w:t>
      </w:r>
      <w:r w:rsidRPr="002D6F34">
        <w:rPr>
          <w:rFonts w:eastAsia="VagRoundedThin"/>
        </w:rPr>
        <w:t>Yaprak suda yüzer, taş suda batar.</w:t>
      </w:r>
    </w:p>
    <w:p w:rsidR="008D2E92" w:rsidRPr="002D6F34" w:rsidRDefault="008D2E92" w:rsidP="002D6F34">
      <w:pPr>
        <w:rPr>
          <w:rFonts w:eastAsia="VagRoundedThin"/>
        </w:rPr>
      </w:pPr>
      <w:r w:rsidRPr="002D6F34">
        <w:rPr>
          <w:rFonts w:eastAsia="VagRoundedBold"/>
        </w:rPr>
        <w:t xml:space="preserve">c. </w:t>
      </w:r>
      <w:r w:rsidRPr="002D6F34">
        <w:rPr>
          <w:rFonts w:eastAsia="VagRoundedThin"/>
        </w:rPr>
        <w:t xml:space="preserve">Sünger esnektir, cam berktir.                         </w:t>
      </w:r>
      <w:r w:rsidRPr="002D6F34">
        <w:rPr>
          <w:rFonts w:eastAsia="VagRoundedBold"/>
        </w:rPr>
        <w:t xml:space="preserve">d. </w:t>
      </w:r>
      <w:r w:rsidRPr="002D6F34">
        <w:rPr>
          <w:rFonts w:eastAsia="VagRoundedThin"/>
        </w:rPr>
        <w:t>Hava saydamdır, duvar opaktır.</w:t>
      </w:r>
    </w:p>
    <w:p w:rsidR="008D2E92" w:rsidRPr="002D6F34" w:rsidRDefault="008D2E92" w:rsidP="002D6F34">
      <w:pPr>
        <w:rPr>
          <w:rFonts w:eastAsia="VagRoundedThin"/>
        </w:rPr>
      </w:pPr>
    </w:p>
    <w:p w:rsidR="008D2E92" w:rsidRPr="002D6F34" w:rsidRDefault="008D2E92" w:rsidP="002D6F34">
      <w:pPr>
        <w:rPr>
          <w:rFonts w:eastAsia="VagRoundedThin"/>
        </w:rPr>
      </w:pPr>
      <w:r w:rsidRPr="002D6F34">
        <w:rPr>
          <w:rFonts w:eastAsia="VagRoundedThin"/>
          <w:b/>
          <w:bCs/>
        </w:rPr>
        <w:t>2</w:t>
      </w:r>
      <w:r w:rsidRPr="002D6F34">
        <w:rPr>
          <w:rFonts w:eastAsia="VagRoundedThin"/>
        </w:rPr>
        <w:t>-Tatile giderken bahçemizdeki koltuk, masa ve minderlerin üzerini kumaş bir örtü ile kapattık. Bu örtü eşyalarımızı yağmur, dolu ve güneş ışığının olumsuz etkilerinden koruyacaktı.</w:t>
      </w:r>
    </w:p>
    <w:p w:rsidR="008D2E92" w:rsidRPr="002D6F34" w:rsidRDefault="008D2E92" w:rsidP="002D6F34">
      <w:pPr>
        <w:rPr>
          <w:rFonts w:eastAsia="VagRoundedBold"/>
          <w:b/>
          <w:bCs/>
        </w:rPr>
      </w:pPr>
      <w:r w:rsidRPr="002D6F34">
        <w:rPr>
          <w:rFonts w:eastAsia="VagRoundedBold"/>
          <w:b/>
          <w:bCs/>
        </w:rPr>
        <w:t>Paragrafta söz edilen örtü aşağıdaki niteliklerden hangi üçüne mutlaka sahip olmalıdır?</w:t>
      </w:r>
    </w:p>
    <w:p w:rsidR="008D2E92" w:rsidRPr="002D6F34" w:rsidRDefault="008D2E92" w:rsidP="002D6F34">
      <w:pPr>
        <w:rPr>
          <w:rFonts w:eastAsia="VagRoundedThin"/>
        </w:rPr>
      </w:pPr>
      <w:r w:rsidRPr="002D6F34">
        <w:rPr>
          <w:rFonts w:eastAsia="VagRoundedThin"/>
        </w:rPr>
        <w:t>I. Berk II. Opak III. Yumuşak IV. Sağlam V. Su geçirmez</w:t>
      </w:r>
    </w:p>
    <w:p w:rsidR="008D2E92" w:rsidRPr="002D6F34" w:rsidRDefault="008D2E92" w:rsidP="002D6F34">
      <w:pPr>
        <w:rPr>
          <w:rFonts w:eastAsia="VagRoundedThin"/>
        </w:rPr>
      </w:pPr>
      <w:r w:rsidRPr="002D6F34">
        <w:rPr>
          <w:rFonts w:eastAsia="VagRoundedBold"/>
        </w:rPr>
        <w:t xml:space="preserve">a. </w:t>
      </w:r>
      <w:r w:rsidRPr="002D6F34">
        <w:rPr>
          <w:rFonts w:eastAsia="VagRoundedThin"/>
        </w:rPr>
        <w:t xml:space="preserve">I, II, III </w:t>
      </w:r>
      <w:r w:rsidRPr="002D6F34">
        <w:rPr>
          <w:rFonts w:eastAsia="VagRoundedThin"/>
        </w:rPr>
        <w:tab/>
      </w:r>
      <w:r w:rsidRPr="002D6F34">
        <w:rPr>
          <w:rFonts w:eastAsia="VagRoundedThin"/>
        </w:rPr>
        <w:tab/>
      </w:r>
      <w:r w:rsidRPr="002D6F34">
        <w:rPr>
          <w:rFonts w:eastAsia="VagRoundedBold"/>
        </w:rPr>
        <w:t xml:space="preserve">b. </w:t>
      </w:r>
      <w:r w:rsidRPr="002D6F34">
        <w:rPr>
          <w:rFonts w:eastAsia="VagRoundedThin"/>
        </w:rPr>
        <w:t xml:space="preserve">I, III, V </w:t>
      </w:r>
      <w:r w:rsidRPr="002D6F34">
        <w:rPr>
          <w:rFonts w:eastAsia="VagRoundedThin"/>
        </w:rPr>
        <w:tab/>
      </w:r>
      <w:r w:rsidRPr="002D6F34">
        <w:rPr>
          <w:rFonts w:eastAsia="VagRoundedThin"/>
        </w:rPr>
        <w:tab/>
      </w:r>
      <w:r w:rsidRPr="002D6F34">
        <w:rPr>
          <w:rFonts w:eastAsia="VagRoundedBold"/>
        </w:rPr>
        <w:t xml:space="preserve">c. </w:t>
      </w:r>
      <w:r w:rsidRPr="002D6F34">
        <w:rPr>
          <w:rFonts w:eastAsia="VagRoundedThin"/>
        </w:rPr>
        <w:t xml:space="preserve">II, IV, V </w:t>
      </w:r>
      <w:r w:rsidRPr="002D6F34">
        <w:rPr>
          <w:rFonts w:eastAsia="VagRoundedThin"/>
        </w:rPr>
        <w:tab/>
      </w:r>
      <w:r w:rsidRPr="002D6F34">
        <w:rPr>
          <w:rFonts w:eastAsia="VagRoundedThin"/>
        </w:rPr>
        <w:tab/>
      </w:r>
      <w:r w:rsidRPr="002D6F34">
        <w:rPr>
          <w:rFonts w:eastAsia="VagRoundedBold"/>
        </w:rPr>
        <w:t xml:space="preserve">d. </w:t>
      </w:r>
      <w:r w:rsidRPr="002D6F34">
        <w:rPr>
          <w:rFonts w:eastAsia="VagRoundedThin"/>
        </w:rPr>
        <w:t>II, III, IV</w:t>
      </w:r>
    </w:p>
    <w:p w:rsidR="008D2E92" w:rsidRPr="002D6F34" w:rsidRDefault="008D2E92" w:rsidP="002D6F34">
      <w:pPr>
        <w:rPr>
          <w:rFonts w:eastAsia="VagRoundedThin"/>
        </w:rPr>
      </w:pPr>
    </w:p>
    <w:p w:rsidR="008D2E92" w:rsidRPr="002D6F34" w:rsidRDefault="008D2E92" w:rsidP="002D6F34">
      <w:pPr>
        <w:rPr>
          <w:rFonts w:eastAsia="VagRoundedThin"/>
        </w:rPr>
      </w:pPr>
      <w:r w:rsidRPr="002D6F34">
        <w:rPr>
          <w:rFonts w:eastAsia="VagRoundedThin"/>
          <w:b/>
          <w:bCs/>
        </w:rPr>
        <w:t>3</w:t>
      </w:r>
      <w:r w:rsidRPr="002D6F34">
        <w:rPr>
          <w:rFonts w:eastAsia="VagRoundedThin"/>
        </w:rPr>
        <w:t>-I. Işık</w:t>
      </w:r>
      <w:r>
        <w:rPr>
          <w:rFonts w:eastAsia="VagRoundedThin"/>
        </w:rPr>
        <w:t xml:space="preserve">    I</w:t>
      </w:r>
      <w:r w:rsidRPr="002D6F34">
        <w:rPr>
          <w:rFonts w:eastAsia="VagRoundedThin"/>
        </w:rPr>
        <w:t>I. Hava III Su IV. Bulut   V.Ateş</w:t>
      </w:r>
    </w:p>
    <w:p w:rsidR="008D2E92" w:rsidRPr="002D6F34" w:rsidRDefault="008D2E92" w:rsidP="002D6F34">
      <w:pPr>
        <w:rPr>
          <w:rFonts w:eastAsia="VagRoundedBold"/>
          <w:b/>
          <w:bCs/>
        </w:rPr>
      </w:pPr>
      <w:r w:rsidRPr="002D6F34">
        <w:rPr>
          <w:rFonts w:eastAsia="VagRoundedBold"/>
          <w:b/>
          <w:bCs/>
        </w:rPr>
        <w:t>Yukarıdakilerden hangisi ya da hangileri madde değildir?</w:t>
      </w:r>
    </w:p>
    <w:p w:rsidR="008D2E92" w:rsidRPr="002D6F34" w:rsidRDefault="008D2E92" w:rsidP="002D6F34">
      <w:pPr>
        <w:rPr>
          <w:rFonts w:eastAsia="VagRoundedThin"/>
        </w:rPr>
      </w:pPr>
      <w:r w:rsidRPr="002D6F34">
        <w:rPr>
          <w:rFonts w:eastAsia="VagRoundedBold"/>
        </w:rPr>
        <w:t xml:space="preserve">a. </w:t>
      </w:r>
      <w:r w:rsidRPr="002D6F34">
        <w:rPr>
          <w:rFonts w:eastAsia="VagRoundedThin"/>
        </w:rPr>
        <w:t xml:space="preserve">Yalnız I </w:t>
      </w:r>
      <w:r w:rsidRPr="002D6F34">
        <w:rPr>
          <w:rFonts w:eastAsia="VagRoundedThin"/>
        </w:rPr>
        <w:tab/>
      </w:r>
      <w:r w:rsidRPr="002D6F34">
        <w:rPr>
          <w:rFonts w:eastAsia="VagRoundedThin"/>
        </w:rPr>
        <w:tab/>
      </w:r>
      <w:r w:rsidRPr="002D6F34">
        <w:rPr>
          <w:rFonts w:eastAsia="VagRoundedBold"/>
        </w:rPr>
        <w:t xml:space="preserve">b. </w:t>
      </w:r>
      <w:r w:rsidRPr="002D6F34">
        <w:rPr>
          <w:rFonts w:eastAsia="VagRoundedThin"/>
        </w:rPr>
        <w:t xml:space="preserve">I, V  </w:t>
      </w:r>
      <w:r w:rsidRPr="002D6F34">
        <w:rPr>
          <w:rFonts w:eastAsia="VagRoundedThin"/>
        </w:rPr>
        <w:tab/>
      </w:r>
      <w:r w:rsidRPr="002D6F34">
        <w:rPr>
          <w:rFonts w:eastAsia="VagRoundedThin"/>
        </w:rPr>
        <w:tab/>
      </w:r>
      <w:r w:rsidRPr="002D6F34">
        <w:rPr>
          <w:rFonts w:eastAsia="VagRoundedBold"/>
        </w:rPr>
        <w:t xml:space="preserve">c. </w:t>
      </w:r>
      <w:r w:rsidRPr="002D6F34">
        <w:rPr>
          <w:rFonts w:eastAsia="VagRoundedThin"/>
        </w:rPr>
        <w:t xml:space="preserve">II, IV </w:t>
      </w:r>
      <w:r w:rsidRPr="002D6F34">
        <w:rPr>
          <w:rFonts w:eastAsia="VagRoundedThin"/>
        </w:rPr>
        <w:tab/>
      </w:r>
      <w:r w:rsidRPr="002D6F34">
        <w:rPr>
          <w:rFonts w:eastAsia="VagRoundedThin"/>
        </w:rPr>
        <w:tab/>
      </w:r>
      <w:r w:rsidRPr="002D6F34">
        <w:rPr>
          <w:rFonts w:eastAsia="VagRoundedBold"/>
        </w:rPr>
        <w:t xml:space="preserve">d. </w:t>
      </w:r>
      <w:r w:rsidRPr="002D6F34">
        <w:rPr>
          <w:rFonts w:eastAsia="VagRoundedThin"/>
        </w:rPr>
        <w:t>II, IV, V</w:t>
      </w:r>
    </w:p>
    <w:p w:rsidR="008D2E92" w:rsidRPr="002D6F34" w:rsidRDefault="008D2E92" w:rsidP="002D6F34">
      <w:pPr>
        <w:rPr>
          <w:rFonts w:eastAsia="VagRoundedThin"/>
        </w:rPr>
      </w:pPr>
    </w:p>
    <w:p w:rsidR="008D2E92" w:rsidRPr="002D6F34" w:rsidRDefault="008D2E92" w:rsidP="002D6F34">
      <w:pPr>
        <w:rPr>
          <w:rFonts w:eastAsia="VagRoundedThin"/>
          <w:b/>
          <w:bCs/>
        </w:rPr>
      </w:pPr>
      <w:r w:rsidRPr="002D6F34">
        <w:rPr>
          <w:rFonts w:eastAsia="VagRoundedThin"/>
          <w:b/>
          <w:bCs/>
        </w:rPr>
        <w:t>4-</w:t>
      </w:r>
      <w:r w:rsidRPr="002D6F34">
        <w:rPr>
          <w:rFonts w:eastAsia="VagRoundedBold"/>
          <w:b/>
          <w:bCs/>
        </w:rPr>
        <w:t>Aşağıdaki karşılaştırmalardan hangisi yanlıştır?</w:t>
      </w:r>
    </w:p>
    <w:p w:rsidR="008D2E92" w:rsidRPr="002D6F34" w:rsidRDefault="008D2E92" w:rsidP="002D6F34">
      <w:pPr>
        <w:rPr>
          <w:rFonts w:eastAsia="VagRoundedThin"/>
        </w:rPr>
      </w:pPr>
      <w:r w:rsidRPr="002D6F34">
        <w:rPr>
          <w:rFonts w:eastAsia="VagRoundedBold"/>
        </w:rPr>
        <w:t xml:space="preserve">a. </w:t>
      </w:r>
      <w:r w:rsidRPr="002D6F34">
        <w:rPr>
          <w:rFonts w:eastAsia="VagRoundedThin"/>
        </w:rPr>
        <w:t>Ç</w:t>
      </w:r>
      <w:r>
        <w:rPr>
          <w:rFonts w:eastAsia="VagRoundedThin"/>
        </w:rPr>
        <w:t>elik, tahtadan daha parlaktı</w:t>
      </w:r>
      <w:r w:rsidRPr="002D6F34">
        <w:rPr>
          <w:rFonts w:eastAsia="VagRoundedThin"/>
        </w:rPr>
        <w:t>r.</w:t>
      </w:r>
      <w:r w:rsidRPr="002D6F34">
        <w:rPr>
          <w:rFonts w:eastAsia="VagRoundedThin"/>
        </w:rPr>
        <w:tab/>
      </w:r>
      <w:r w:rsidRPr="002D6F34">
        <w:rPr>
          <w:rFonts w:eastAsia="VagRoundedThin"/>
        </w:rPr>
        <w:tab/>
      </w:r>
      <w:r w:rsidRPr="002D6F34">
        <w:rPr>
          <w:rFonts w:eastAsia="VagRoundedThin"/>
        </w:rPr>
        <w:tab/>
      </w:r>
      <w:r>
        <w:rPr>
          <w:rFonts w:eastAsia="VagRoundedThin"/>
        </w:rPr>
        <w:t>b.</w:t>
      </w:r>
      <w:r w:rsidRPr="002D6F34">
        <w:rPr>
          <w:rFonts w:eastAsia="VagRoundedThin"/>
        </w:rPr>
        <w:t>Tebeşir, demirden daha yumuşaktır.</w:t>
      </w:r>
    </w:p>
    <w:p w:rsidR="008D2E92" w:rsidRPr="002D6F34" w:rsidRDefault="008D2E92" w:rsidP="002D6F34">
      <w:pPr>
        <w:rPr>
          <w:rFonts w:eastAsia="VagRoundedThin"/>
        </w:rPr>
      </w:pPr>
      <w:r w:rsidRPr="002D6F34">
        <w:rPr>
          <w:rFonts w:eastAsia="VagRoundedBold"/>
        </w:rPr>
        <w:t xml:space="preserve">c. </w:t>
      </w:r>
      <w:r w:rsidRPr="002D6F34">
        <w:rPr>
          <w:rFonts w:eastAsia="VagRoundedThin"/>
        </w:rPr>
        <w:t>Cam, bak</w:t>
      </w:r>
      <w:r>
        <w:rPr>
          <w:rFonts w:eastAsia="VagRoundedThin"/>
        </w:rPr>
        <w:t>ı</w:t>
      </w:r>
      <w:r w:rsidRPr="002D6F34">
        <w:rPr>
          <w:rFonts w:eastAsia="VagRoundedThin"/>
        </w:rPr>
        <w:t>rdan daha sa</w:t>
      </w:r>
      <w:r>
        <w:rPr>
          <w:rFonts w:eastAsia="VagRoundedThin"/>
        </w:rPr>
        <w:t>ğ</w:t>
      </w:r>
      <w:r w:rsidRPr="002D6F34">
        <w:rPr>
          <w:rFonts w:eastAsia="VagRoundedThin"/>
        </w:rPr>
        <w:t>lamd</w:t>
      </w:r>
      <w:r>
        <w:rPr>
          <w:rFonts w:eastAsia="VagRoundedThin"/>
        </w:rPr>
        <w:t>ı</w:t>
      </w:r>
      <w:r w:rsidRPr="002D6F34">
        <w:rPr>
          <w:rFonts w:eastAsia="VagRoundedThin"/>
        </w:rPr>
        <w:t xml:space="preserve">r. </w:t>
      </w:r>
      <w:r>
        <w:rPr>
          <w:rFonts w:eastAsia="VagRoundedThin"/>
        </w:rPr>
        <w:t xml:space="preserve">         </w:t>
      </w:r>
      <w:r w:rsidRPr="002D6F34">
        <w:rPr>
          <w:rFonts w:eastAsia="VagRoundedThin"/>
        </w:rPr>
        <w:t xml:space="preserve">                   </w:t>
      </w:r>
      <w:r w:rsidRPr="002D6F34">
        <w:rPr>
          <w:rFonts w:eastAsia="VagRoundedBold"/>
        </w:rPr>
        <w:t xml:space="preserve">d. </w:t>
      </w:r>
      <w:r w:rsidRPr="002D6F34">
        <w:rPr>
          <w:rFonts w:eastAsia="VagRoundedThin"/>
        </w:rPr>
        <w:t>Paket lastiği, kâğıttan daha esnektir.</w:t>
      </w:r>
    </w:p>
    <w:p w:rsidR="008D2E92" w:rsidRPr="002D6F34" w:rsidRDefault="008D2E92" w:rsidP="002D6F34">
      <w:pPr>
        <w:rPr>
          <w:rFonts w:eastAsia="VagRoundedThin"/>
        </w:rPr>
      </w:pPr>
    </w:p>
    <w:p w:rsidR="008D2E92" w:rsidRPr="002D6F34" w:rsidRDefault="008D2E92" w:rsidP="002D6F34">
      <w:pPr>
        <w:rPr>
          <w:rFonts w:eastAsia="VagRoundedThin"/>
        </w:rPr>
      </w:pPr>
      <w:r w:rsidRPr="002D6F34">
        <w:rPr>
          <w:rFonts w:eastAsia="VagRoundedThin"/>
          <w:b/>
          <w:bCs/>
        </w:rPr>
        <w:t>5</w:t>
      </w:r>
      <w:r w:rsidRPr="002D6F34">
        <w:rPr>
          <w:rFonts w:eastAsia="VagRoundedThin"/>
        </w:rPr>
        <w:t>-I. Parlak, II. Esnek, III. Kırılgan, IV. Pürüzlü, V. Islanmaz</w:t>
      </w:r>
    </w:p>
    <w:p w:rsidR="008D2E92" w:rsidRPr="002D6F34" w:rsidRDefault="008D2E92" w:rsidP="002D6F34">
      <w:pPr>
        <w:rPr>
          <w:rFonts w:eastAsia="VagRoundedBold"/>
          <w:b/>
          <w:bCs/>
        </w:rPr>
      </w:pPr>
      <w:r w:rsidRPr="002D6F34">
        <w:rPr>
          <w:rFonts w:eastAsia="VagRoundedBold"/>
          <w:b/>
          <w:bCs/>
        </w:rPr>
        <w:t>Yukarıdakilerden hangisi ya da hangileri bir aynanın özelliklerindendir?</w:t>
      </w:r>
    </w:p>
    <w:p w:rsidR="008D2E92" w:rsidRPr="002D6F34" w:rsidRDefault="008D2E92" w:rsidP="002D6F34">
      <w:pPr>
        <w:rPr>
          <w:rFonts w:eastAsia="VagRoundedThin"/>
        </w:rPr>
      </w:pPr>
      <w:r w:rsidRPr="002D6F34">
        <w:rPr>
          <w:rFonts w:eastAsia="VagRoundedBold"/>
        </w:rPr>
        <w:t xml:space="preserve">a. </w:t>
      </w:r>
      <w:r w:rsidRPr="002D6F34">
        <w:rPr>
          <w:rFonts w:eastAsia="VagRoundedThin"/>
        </w:rPr>
        <w:t>Yaln</w:t>
      </w:r>
      <w:r>
        <w:rPr>
          <w:rFonts w:eastAsia="VagRoundedThin"/>
        </w:rPr>
        <w:t>ı</w:t>
      </w:r>
      <w:r w:rsidRPr="002D6F34">
        <w:rPr>
          <w:rFonts w:eastAsia="VagRoundedThin"/>
        </w:rPr>
        <w:t xml:space="preserve">z I </w:t>
      </w:r>
      <w:r w:rsidRPr="002D6F34">
        <w:rPr>
          <w:rFonts w:eastAsia="VagRoundedThin"/>
        </w:rPr>
        <w:tab/>
      </w:r>
      <w:r w:rsidRPr="002D6F34">
        <w:rPr>
          <w:rFonts w:eastAsia="VagRoundedThin"/>
        </w:rPr>
        <w:tab/>
      </w:r>
      <w:r w:rsidRPr="002D6F34">
        <w:rPr>
          <w:rFonts w:eastAsia="VagRoundedBold"/>
        </w:rPr>
        <w:t xml:space="preserve">b. </w:t>
      </w:r>
      <w:r w:rsidRPr="002D6F34">
        <w:rPr>
          <w:rFonts w:eastAsia="VagRoundedThin"/>
        </w:rPr>
        <w:t xml:space="preserve">III, V </w:t>
      </w:r>
      <w:r w:rsidRPr="002D6F34">
        <w:rPr>
          <w:rFonts w:eastAsia="VagRoundedThin"/>
        </w:rPr>
        <w:tab/>
      </w:r>
      <w:r w:rsidRPr="002D6F34">
        <w:rPr>
          <w:rFonts w:eastAsia="VagRoundedThin"/>
        </w:rPr>
        <w:tab/>
      </w:r>
      <w:r w:rsidRPr="002D6F34">
        <w:rPr>
          <w:rFonts w:eastAsia="VagRoundedBold"/>
        </w:rPr>
        <w:t xml:space="preserve">c. </w:t>
      </w:r>
      <w:r w:rsidRPr="002D6F34">
        <w:rPr>
          <w:rFonts w:eastAsia="VagRoundedThin"/>
        </w:rPr>
        <w:t xml:space="preserve">I, III, V </w:t>
      </w:r>
      <w:r w:rsidRPr="002D6F34">
        <w:rPr>
          <w:rFonts w:eastAsia="VagRoundedThin"/>
        </w:rPr>
        <w:tab/>
      </w:r>
      <w:r w:rsidRPr="002D6F34">
        <w:rPr>
          <w:rFonts w:eastAsia="VagRoundedThin"/>
        </w:rPr>
        <w:tab/>
      </w:r>
      <w:r w:rsidRPr="002D6F34">
        <w:rPr>
          <w:rFonts w:eastAsia="VagRoundedBold"/>
        </w:rPr>
        <w:t xml:space="preserve">d. </w:t>
      </w:r>
      <w:r w:rsidRPr="002D6F34">
        <w:rPr>
          <w:rFonts w:eastAsia="VagRoundedThin"/>
        </w:rPr>
        <w:t>III, IV, V</w:t>
      </w:r>
    </w:p>
    <w:p w:rsidR="008D2E92" w:rsidRPr="002D6F34" w:rsidRDefault="008D2E92" w:rsidP="002D6F34">
      <w:pPr>
        <w:rPr>
          <w:rFonts w:eastAsia="VagRoundedThin"/>
          <w:b/>
          <w:bCs/>
        </w:rPr>
      </w:pPr>
      <w:r w:rsidRPr="002D6F34">
        <w:rPr>
          <w:rFonts w:eastAsia="VagRoundedThin"/>
          <w:b/>
          <w:bCs/>
        </w:rPr>
        <w:t>6-</w:t>
      </w:r>
      <w:r w:rsidRPr="002D6F34">
        <w:rPr>
          <w:rFonts w:eastAsia="VagRoundedBold"/>
          <w:b/>
          <w:bCs/>
        </w:rPr>
        <w:t>Aşağıdakilerden hangisi çatal, kaşık,</w:t>
      </w:r>
      <w:r w:rsidRPr="002D6F34">
        <w:rPr>
          <w:rFonts w:eastAsia="VagRoundedThin"/>
          <w:b/>
          <w:bCs/>
        </w:rPr>
        <w:t xml:space="preserve"> </w:t>
      </w:r>
      <w:r w:rsidRPr="002D6F34">
        <w:rPr>
          <w:rFonts w:eastAsia="VagRoundedBold"/>
          <w:b/>
          <w:bCs/>
        </w:rPr>
        <w:t xml:space="preserve">bıçak yapımında </w:t>
      </w:r>
      <w:r w:rsidRPr="002D6F34">
        <w:rPr>
          <w:rFonts w:eastAsia="VagRoundedBold"/>
          <w:b/>
          <w:bCs/>
          <w:u w:val="single"/>
        </w:rPr>
        <w:t>kullanılamaz?</w:t>
      </w:r>
    </w:p>
    <w:p w:rsidR="008D2E92" w:rsidRPr="002D6F34" w:rsidRDefault="008D2E92" w:rsidP="002D6F34">
      <w:pPr>
        <w:rPr>
          <w:rFonts w:eastAsia="VagRoundedThin"/>
        </w:rPr>
      </w:pPr>
      <w:r w:rsidRPr="002D6F34">
        <w:rPr>
          <w:rFonts w:eastAsia="VagRoundedBold"/>
        </w:rPr>
        <w:t xml:space="preserve">a. </w:t>
      </w:r>
      <w:r w:rsidRPr="002D6F34">
        <w:rPr>
          <w:rFonts w:eastAsia="VagRoundedThin"/>
        </w:rPr>
        <w:t xml:space="preserve">gümüş </w:t>
      </w:r>
      <w:r w:rsidRPr="002D6F34">
        <w:rPr>
          <w:rFonts w:eastAsia="VagRoundedThin"/>
        </w:rPr>
        <w:tab/>
      </w:r>
      <w:r w:rsidRPr="002D6F34">
        <w:rPr>
          <w:rFonts w:eastAsia="VagRoundedThin"/>
        </w:rPr>
        <w:tab/>
      </w:r>
      <w:r w:rsidRPr="002D6F34">
        <w:rPr>
          <w:rFonts w:eastAsia="VagRoundedBold"/>
        </w:rPr>
        <w:t>b. t</w:t>
      </w:r>
      <w:r w:rsidRPr="002D6F34">
        <w:rPr>
          <w:rFonts w:eastAsia="VagRoundedThin"/>
        </w:rPr>
        <w:t xml:space="preserve">ahta </w:t>
      </w:r>
      <w:r w:rsidRPr="002D6F34">
        <w:rPr>
          <w:rFonts w:eastAsia="VagRoundedThin"/>
        </w:rPr>
        <w:tab/>
      </w:r>
      <w:r w:rsidRPr="002D6F34">
        <w:rPr>
          <w:rFonts w:eastAsia="VagRoundedThin"/>
        </w:rPr>
        <w:tab/>
      </w:r>
      <w:r w:rsidRPr="002D6F34">
        <w:rPr>
          <w:rFonts w:eastAsia="VagRoundedBold"/>
        </w:rPr>
        <w:t xml:space="preserve">c. </w:t>
      </w:r>
      <w:r w:rsidRPr="002D6F34">
        <w:rPr>
          <w:rFonts w:eastAsia="VagRoundedThin"/>
        </w:rPr>
        <w:t xml:space="preserve">çelik </w:t>
      </w:r>
      <w:r w:rsidRPr="002D6F34">
        <w:rPr>
          <w:rFonts w:eastAsia="VagRoundedThin"/>
        </w:rPr>
        <w:tab/>
      </w:r>
      <w:r w:rsidRPr="002D6F34">
        <w:rPr>
          <w:rFonts w:eastAsia="VagRoundedThin"/>
        </w:rPr>
        <w:tab/>
      </w:r>
      <w:r w:rsidRPr="002D6F34">
        <w:rPr>
          <w:rFonts w:eastAsia="VagRoundedBold"/>
        </w:rPr>
        <w:t xml:space="preserve">d. </w:t>
      </w:r>
      <w:r w:rsidRPr="002D6F34">
        <w:rPr>
          <w:rFonts w:eastAsia="VagRoundedThin"/>
        </w:rPr>
        <w:t>Sünger</w:t>
      </w:r>
    </w:p>
    <w:p w:rsidR="008D2E92" w:rsidRPr="002D6F34" w:rsidRDefault="008D2E92" w:rsidP="002D6F34">
      <w:pPr>
        <w:rPr>
          <w:rFonts w:eastAsia="VagRoundedThin"/>
        </w:rPr>
      </w:pPr>
    </w:p>
    <w:p w:rsidR="008D2E92" w:rsidRPr="002D6F34" w:rsidRDefault="008D2E92" w:rsidP="002D6F34">
      <w:pPr>
        <w:rPr>
          <w:rFonts w:eastAsia="VagRoundedThin"/>
          <w:b/>
          <w:bCs/>
        </w:rPr>
      </w:pPr>
      <w:r w:rsidRPr="002D6F34">
        <w:rPr>
          <w:rFonts w:eastAsia="VagRoundedThin"/>
          <w:b/>
          <w:bCs/>
        </w:rPr>
        <w:t>7-</w:t>
      </w:r>
      <w:r w:rsidRPr="002D6F34">
        <w:rPr>
          <w:rFonts w:eastAsia="VagRoundedBold"/>
          <w:b/>
          <w:bCs/>
        </w:rPr>
        <w:t>Aşağıdakilerden hangisinde</w:t>
      </w:r>
      <w:r w:rsidRPr="002D6F34">
        <w:rPr>
          <w:rFonts w:eastAsia="VagRoundedThin"/>
          <w:b/>
          <w:bCs/>
        </w:rPr>
        <w:t xml:space="preserve"> </w:t>
      </w:r>
      <w:r w:rsidRPr="002D6F34">
        <w:rPr>
          <w:rFonts w:eastAsia="VagRoundedBold"/>
          <w:b/>
          <w:bCs/>
        </w:rPr>
        <w:t>verilenlerin tümü dokunularak fark</w:t>
      </w:r>
      <w:r w:rsidRPr="002D6F34">
        <w:rPr>
          <w:rFonts w:eastAsia="VagRoundedThin"/>
          <w:b/>
          <w:bCs/>
        </w:rPr>
        <w:t xml:space="preserve"> </w:t>
      </w:r>
      <w:r w:rsidRPr="002D6F34">
        <w:rPr>
          <w:rFonts w:eastAsia="VagRoundedBold"/>
          <w:b/>
          <w:bCs/>
        </w:rPr>
        <w:t>edilebilecek özelliklerdendir?</w:t>
      </w:r>
    </w:p>
    <w:p w:rsidR="008D2E92" w:rsidRPr="002D6F34" w:rsidRDefault="008D2E92" w:rsidP="002D6F34">
      <w:pPr>
        <w:rPr>
          <w:rFonts w:eastAsia="VagRoundedThin"/>
        </w:rPr>
      </w:pPr>
      <w:r w:rsidRPr="002D6F34">
        <w:rPr>
          <w:rFonts w:eastAsia="VagRoundedBold"/>
        </w:rPr>
        <w:t xml:space="preserve">a. </w:t>
      </w:r>
      <w:r w:rsidRPr="002D6F34">
        <w:rPr>
          <w:rFonts w:eastAsia="VagRoundedThin"/>
        </w:rPr>
        <w:t xml:space="preserve">sağlamlık, berklik, matlık  </w:t>
      </w:r>
      <w:r w:rsidRPr="002D6F34">
        <w:rPr>
          <w:rFonts w:eastAsia="VagRoundedThin"/>
        </w:rPr>
        <w:tab/>
      </w:r>
      <w:r w:rsidRPr="002D6F34">
        <w:rPr>
          <w:rFonts w:eastAsia="VagRoundedThin"/>
        </w:rPr>
        <w:tab/>
      </w:r>
      <w:r w:rsidRPr="002D6F34">
        <w:rPr>
          <w:rFonts w:eastAsia="VagRoundedBold"/>
        </w:rPr>
        <w:t xml:space="preserve">b. </w:t>
      </w:r>
      <w:r w:rsidRPr="002D6F34">
        <w:rPr>
          <w:rFonts w:eastAsia="VagRoundedThin"/>
        </w:rPr>
        <w:t>pürüzlülük, yumuşaklık, esneklik</w:t>
      </w:r>
    </w:p>
    <w:p w:rsidR="008D2E92" w:rsidRPr="002D6F34" w:rsidRDefault="008D2E92" w:rsidP="002D6F34">
      <w:pPr>
        <w:rPr>
          <w:rFonts w:eastAsia="VagRoundedThin"/>
        </w:rPr>
      </w:pPr>
      <w:r w:rsidRPr="002D6F34">
        <w:rPr>
          <w:rFonts w:eastAsia="VagRoundedBold"/>
        </w:rPr>
        <w:t xml:space="preserve">c. </w:t>
      </w:r>
      <w:r w:rsidRPr="002D6F34">
        <w:rPr>
          <w:rFonts w:eastAsia="VagRoundedThin"/>
        </w:rPr>
        <w:t>renk, koku, suda batma</w:t>
      </w:r>
      <w:r w:rsidRPr="002D6F34">
        <w:rPr>
          <w:rFonts w:eastAsia="VagRoundedThin"/>
        </w:rPr>
        <w:tab/>
      </w:r>
      <w:r w:rsidRPr="002D6F34">
        <w:rPr>
          <w:rFonts w:eastAsia="VagRoundedThin"/>
        </w:rPr>
        <w:tab/>
      </w:r>
      <w:r w:rsidRPr="002D6F34">
        <w:rPr>
          <w:rFonts w:eastAsia="VagRoundedThin"/>
        </w:rPr>
        <w:tab/>
      </w:r>
      <w:r w:rsidRPr="002D6F34">
        <w:rPr>
          <w:rFonts w:eastAsia="VagRoundedBold"/>
        </w:rPr>
        <w:t xml:space="preserve">d. </w:t>
      </w:r>
      <w:r w:rsidRPr="002D6F34">
        <w:rPr>
          <w:rFonts w:eastAsia="VagRoundedThin"/>
        </w:rPr>
        <w:t>parlaklık, opaklık, sertlik</w:t>
      </w:r>
    </w:p>
    <w:p w:rsidR="008D2E92" w:rsidRPr="002D6F34" w:rsidRDefault="008D2E92" w:rsidP="002D6F34">
      <w:pPr>
        <w:rPr>
          <w:rFonts w:eastAsia="VagRoundedThin"/>
        </w:rPr>
      </w:pPr>
    </w:p>
    <w:p w:rsidR="008D2E92" w:rsidRPr="002D6F34" w:rsidRDefault="008D2E92" w:rsidP="002D6F34">
      <w:pPr>
        <w:rPr>
          <w:rFonts w:eastAsia="VagRoundedThin"/>
          <w:b/>
          <w:bCs/>
        </w:rPr>
      </w:pPr>
      <w:r w:rsidRPr="002D6F34">
        <w:rPr>
          <w:rFonts w:eastAsia="VagRoundedThin"/>
          <w:b/>
          <w:bCs/>
        </w:rPr>
        <w:t>8-</w:t>
      </w:r>
      <w:r w:rsidRPr="002D6F34">
        <w:rPr>
          <w:rFonts w:eastAsia="VagRoundedBold"/>
          <w:b/>
          <w:bCs/>
        </w:rPr>
        <w:t>Aşağıdakilerden hangisi cisim olma</w:t>
      </w:r>
      <w:r w:rsidRPr="002D6F34">
        <w:rPr>
          <w:rFonts w:eastAsia="VagRoundedThin"/>
          <w:b/>
          <w:bCs/>
        </w:rPr>
        <w:t xml:space="preserve"> öz</w:t>
      </w:r>
      <w:r w:rsidRPr="002D6F34">
        <w:rPr>
          <w:rFonts w:eastAsia="VagRoundedBold"/>
          <w:b/>
          <w:bCs/>
        </w:rPr>
        <w:t>elliğine sahiptir?</w:t>
      </w:r>
    </w:p>
    <w:p w:rsidR="008D2E92" w:rsidRPr="002D6F34" w:rsidRDefault="008D2E92" w:rsidP="002D6F34">
      <w:pPr>
        <w:rPr>
          <w:rFonts w:eastAsia="VagRoundedThin"/>
        </w:rPr>
      </w:pPr>
      <w:r w:rsidRPr="002D6F34">
        <w:rPr>
          <w:rFonts w:eastAsia="VagRoundedBold"/>
        </w:rPr>
        <w:t xml:space="preserve">a. </w:t>
      </w:r>
      <w:r w:rsidRPr="002D6F34">
        <w:rPr>
          <w:rFonts w:eastAsia="VagRoundedThin"/>
        </w:rPr>
        <w:t xml:space="preserve">sünger </w:t>
      </w:r>
      <w:r w:rsidRPr="002D6F34">
        <w:rPr>
          <w:rFonts w:eastAsia="VagRoundedThin"/>
        </w:rPr>
        <w:tab/>
      </w:r>
      <w:r w:rsidRPr="002D6F34">
        <w:rPr>
          <w:rFonts w:eastAsia="VagRoundedThin"/>
        </w:rPr>
        <w:tab/>
      </w:r>
      <w:r w:rsidRPr="002D6F34">
        <w:rPr>
          <w:rFonts w:eastAsia="VagRoundedBold"/>
        </w:rPr>
        <w:t xml:space="preserve">b. </w:t>
      </w:r>
      <w:r w:rsidRPr="002D6F34">
        <w:rPr>
          <w:rFonts w:eastAsia="VagRoundedThin"/>
        </w:rPr>
        <w:t xml:space="preserve">hava </w:t>
      </w:r>
      <w:r w:rsidRPr="002D6F34">
        <w:rPr>
          <w:rFonts w:eastAsia="VagRoundedThin"/>
        </w:rPr>
        <w:tab/>
      </w:r>
      <w:r w:rsidRPr="002D6F34">
        <w:rPr>
          <w:rFonts w:eastAsia="VagRoundedThin"/>
        </w:rPr>
        <w:tab/>
      </w:r>
      <w:r w:rsidRPr="002D6F34">
        <w:rPr>
          <w:rFonts w:eastAsia="VagRoundedBold"/>
        </w:rPr>
        <w:t xml:space="preserve">c. </w:t>
      </w:r>
      <w:r w:rsidRPr="002D6F34">
        <w:rPr>
          <w:rFonts w:eastAsia="VagRoundedThin"/>
        </w:rPr>
        <w:t xml:space="preserve">su </w:t>
      </w:r>
      <w:r w:rsidRPr="002D6F34">
        <w:rPr>
          <w:rFonts w:eastAsia="VagRoundedThin"/>
        </w:rPr>
        <w:tab/>
      </w:r>
      <w:r w:rsidRPr="002D6F34">
        <w:rPr>
          <w:rFonts w:eastAsia="VagRoundedThin"/>
        </w:rPr>
        <w:tab/>
      </w:r>
      <w:r w:rsidRPr="002D6F34">
        <w:rPr>
          <w:rFonts w:eastAsia="VagRoundedThin"/>
        </w:rPr>
        <w:tab/>
      </w:r>
      <w:r w:rsidRPr="002D6F34">
        <w:rPr>
          <w:rFonts w:eastAsia="VagRoundedBold"/>
        </w:rPr>
        <w:t xml:space="preserve">d. </w:t>
      </w:r>
      <w:r w:rsidRPr="002D6F34">
        <w:rPr>
          <w:rFonts w:eastAsia="VagRoundedThin"/>
        </w:rPr>
        <w:t>Zeytinyağı</w:t>
      </w:r>
    </w:p>
    <w:p w:rsidR="008D2E92" w:rsidRPr="002D6F34" w:rsidRDefault="008D2E92" w:rsidP="002D6F34">
      <w:pPr>
        <w:rPr>
          <w:rFonts w:eastAsia="VagRoundedThin"/>
        </w:rPr>
      </w:pPr>
    </w:p>
    <w:p w:rsidR="008D2E92" w:rsidRPr="002D6F34" w:rsidRDefault="008D2E92" w:rsidP="002D6F34">
      <w:pPr>
        <w:rPr>
          <w:rFonts w:eastAsia="VagRoundedThin"/>
        </w:rPr>
      </w:pPr>
      <w:r w:rsidRPr="002D6F34">
        <w:rPr>
          <w:rFonts w:eastAsia="VagRoundedThin"/>
          <w:b/>
          <w:bCs/>
        </w:rPr>
        <w:t>9</w:t>
      </w:r>
      <w:r w:rsidRPr="002D6F34">
        <w:rPr>
          <w:rFonts w:eastAsia="VagRoundedThin"/>
        </w:rPr>
        <w:t>-Mıknatıs tarafından çekilmez, suda yüzer, opaktır, ıslanır.</w:t>
      </w:r>
    </w:p>
    <w:p w:rsidR="008D2E92" w:rsidRPr="002D6F34" w:rsidRDefault="008D2E92" w:rsidP="002D6F34">
      <w:pPr>
        <w:rPr>
          <w:rFonts w:eastAsia="VagRoundedThin"/>
          <w:b/>
          <w:bCs/>
        </w:rPr>
      </w:pPr>
      <w:r w:rsidRPr="002D6F34">
        <w:rPr>
          <w:rFonts w:eastAsia="VagRoundedBold"/>
          <w:b/>
          <w:bCs/>
        </w:rPr>
        <w:t>Aşağıdaki maddelerden hangisi</w:t>
      </w:r>
      <w:r w:rsidRPr="002D6F34">
        <w:rPr>
          <w:rFonts w:eastAsia="VagRoundedThin"/>
          <w:b/>
          <w:bCs/>
        </w:rPr>
        <w:t xml:space="preserve"> </w:t>
      </w:r>
      <w:r w:rsidRPr="002D6F34">
        <w:rPr>
          <w:rFonts w:eastAsia="VagRoundedBold"/>
          <w:b/>
          <w:bCs/>
        </w:rPr>
        <w:t>bu niteliklerin tümüne</w:t>
      </w:r>
      <w:r w:rsidRPr="002D6F34">
        <w:rPr>
          <w:rFonts w:eastAsia="VagRoundedThin"/>
          <w:b/>
          <w:bCs/>
        </w:rPr>
        <w:t xml:space="preserve"> </w:t>
      </w:r>
      <w:r w:rsidRPr="002D6F34">
        <w:rPr>
          <w:rFonts w:eastAsia="VagRoundedBold"/>
          <w:b/>
          <w:bCs/>
        </w:rPr>
        <w:t>sahiptir?</w:t>
      </w:r>
    </w:p>
    <w:p w:rsidR="008D2E92" w:rsidRPr="002D6F34" w:rsidRDefault="008D2E92" w:rsidP="002D6F34">
      <w:pPr>
        <w:rPr>
          <w:rFonts w:eastAsia="VagRoundedThin"/>
        </w:rPr>
      </w:pPr>
      <w:r w:rsidRPr="002D6F34">
        <w:rPr>
          <w:rFonts w:eastAsia="VagRoundedBold"/>
        </w:rPr>
        <w:t xml:space="preserve">a. </w:t>
      </w:r>
      <w:r w:rsidRPr="002D6F34">
        <w:rPr>
          <w:rFonts w:eastAsia="VagRoundedThin"/>
        </w:rPr>
        <w:t xml:space="preserve">lastik </w:t>
      </w:r>
      <w:r w:rsidRPr="002D6F34">
        <w:rPr>
          <w:rFonts w:eastAsia="VagRoundedThin"/>
        </w:rPr>
        <w:tab/>
      </w:r>
      <w:r w:rsidRPr="002D6F34">
        <w:rPr>
          <w:rFonts w:eastAsia="VagRoundedThin"/>
        </w:rPr>
        <w:tab/>
      </w:r>
      <w:r w:rsidRPr="002D6F34">
        <w:rPr>
          <w:rFonts w:eastAsia="VagRoundedBold"/>
        </w:rPr>
        <w:t xml:space="preserve">b. </w:t>
      </w:r>
      <w:r w:rsidRPr="002D6F34">
        <w:rPr>
          <w:rFonts w:eastAsia="VagRoundedThin"/>
        </w:rPr>
        <w:t xml:space="preserve">çelik </w:t>
      </w:r>
      <w:r w:rsidRPr="002D6F34">
        <w:rPr>
          <w:rFonts w:eastAsia="VagRoundedThin"/>
        </w:rPr>
        <w:tab/>
      </w:r>
      <w:r w:rsidRPr="002D6F34">
        <w:rPr>
          <w:rFonts w:eastAsia="VagRoundedThin"/>
        </w:rPr>
        <w:tab/>
      </w:r>
      <w:r w:rsidRPr="002D6F34">
        <w:rPr>
          <w:rFonts w:eastAsia="VagRoundedBold"/>
        </w:rPr>
        <w:t xml:space="preserve">c. </w:t>
      </w:r>
      <w:r w:rsidRPr="002D6F34">
        <w:rPr>
          <w:rFonts w:eastAsia="VagRoundedThin"/>
        </w:rPr>
        <w:t xml:space="preserve">kâğıt </w:t>
      </w:r>
      <w:r w:rsidRPr="002D6F34">
        <w:rPr>
          <w:rFonts w:eastAsia="VagRoundedThin"/>
        </w:rPr>
        <w:tab/>
      </w:r>
      <w:r w:rsidRPr="002D6F34">
        <w:rPr>
          <w:rFonts w:eastAsia="VagRoundedThin"/>
        </w:rPr>
        <w:tab/>
      </w:r>
      <w:r w:rsidRPr="002D6F34">
        <w:rPr>
          <w:rFonts w:eastAsia="VagRoundedBold"/>
        </w:rPr>
        <w:t xml:space="preserve">d. </w:t>
      </w:r>
      <w:r w:rsidRPr="002D6F34">
        <w:rPr>
          <w:rFonts w:eastAsia="VagRoundedThin"/>
        </w:rPr>
        <w:t>porselen</w:t>
      </w:r>
    </w:p>
    <w:p w:rsidR="008D2E92" w:rsidRDefault="008D2E92" w:rsidP="002D6F34">
      <w:pPr>
        <w:rPr>
          <w:rFonts w:eastAsia="VagRoundedBold"/>
        </w:rPr>
      </w:pPr>
    </w:p>
    <w:p w:rsidR="008D2E92" w:rsidRPr="002D6F34" w:rsidRDefault="008D2E92" w:rsidP="002D6F34">
      <w:pPr>
        <w:rPr>
          <w:rFonts w:eastAsia="VagRoundedBold"/>
          <w:b/>
          <w:bCs/>
        </w:rPr>
      </w:pPr>
      <w:r w:rsidRPr="002D6F34">
        <w:rPr>
          <w:rFonts w:eastAsia="VagRoundedBold"/>
          <w:b/>
          <w:bCs/>
        </w:rPr>
        <w:t xml:space="preserve">10-Aşağıdakilerden hangileri bir alet ya da makine yapımında </w:t>
      </w:r>
      <w:r w:rsidRPr="002D6F34">
        <w:rPr>
          <w:rFonts w:eastAsia="VagRoundedBold"/>
          <w:b/>
          <w:bCs/>
          <w:u w:val="single"/>
        </w:rPr>
        <w:t>kullanılamaz?</w:t>
      </w:r>
    </w:p>
    <w:p w:rsidR="008D2E92" w:rsidRPr="002D6F34" w:rsidRDefault="008D2E92" w:rsidP="002D6F34">
      <w:pPr>
        <w:rPr>
          <w:rFonts w:eastAsia="VagRoundedThin"/>
        </w:rPr>
      </w:pPr>
      <w:r w:rsidRPr="002D6F34">
        <w:rPr>
          <w:rFonts w:eastAsia="VagRoundedBold"/>
        </w:rPr>
        <w:t xml:space="preserve">a. </w:t>
      </w:r>
      <w:r w:rsidRPr="002D6F34">
        <w:rPr>
          <w:rFonts w:eastAsia="VagRoundedThin"/>
        </w:rPr>
        <w:t xml:space="preserve">çelik </w:t>
      </w:r>
      <w:r w:rsidRPr="002D6F34">
        <w:rPr>
          <w:rFonts w:eastAsia="VagRoundedThin"/>
        </w:rPr>
        <w:tab/>
      </w:r>
      <w:r w:rsidRPr="002D6F34">
        <w:rPr>
          <w:rFonts w:eastAsia="VagRoundedThin"/>
        </w:rPr>
        <w:tab/>
      </w:r>
      <w:r w:rsidRPr="002D6F34">
        <w:rPr>
          <w:rFonts w:eastAsia="VagRoundedBold"/>
        </w:rPr>
        <w:t xml:space="preserve">b. </w:t>
      </w:r>
      <w:r w:rsidRPr="002D6F34">
        <w:rPr>
          <w:rFonts w:eastAsia="VagRoundedThin"/>
        </w:rPr>
        <w:t>tahta</w:t>
      </w:r>
      <w:r w:rsidRPr="002D6F34">
        <w:rPr>
          <w:rFonts w:eastAsia="VagRoundedThin"/>
        </w:rPr>
        <w:tab/>
      </w:r>
      <w:r w:rsidRPr="002D6F34">
        <w:rPr>
          <w:rFonts w:eastAsia="VagRoundedThin"/>
        </w:rPr>
        <w:tab/>
      </w:r>
      <w:r w:rsidRPr="002D6F34">
        <w:rPr>
          <w:rFonts w:eastAsia="VagRoundedBold"/>
        </w:rPr>
        <w:t xml:space="preserve">c. </w:t>
      </w:r>
      <w:r w:rsidRPr="002D6F34">
        <w:rPr>
          <w:rFonts w:eastAsia="VagRoundedThin"/>
        </w:rPr>
        <w:t xml:space="preserve">demir </w:t>
      </w:r>
      <w:r w:rsidRPr="002D6F34">
        <w:rPr>
          <w:rFonts w:eastAsia="VagRoundedThin"/>
        </w:rPr>
        <w:tab/>
      </w:r>
      <w:r w:rsidRPr="002D6F34">
        <w:rPr>
          <w:rFonts w:eastAsia="VagRoundedThin"/>
        </w:rPr>
        <w:tab/>
      </w:r>
      <w:r w:rsidRPr="002D6F34">
        <w:rPr>
          <w:rFonts w:eastAsia="VagRoundedBold"/>
        </w:rPr>
        <w:t xml:space="preserve">d. </w:t>
      </w:r>
      <w:r w:rsidRPr="002D6F34">
        <w:rPr>
          <w:rFonts w:eastAsia="VagRoundedThin"/>
        </w:rPr>
        <w:t>su</w:t>
      </w:r>
    </w:p>
    <w:p w:rsidR="008D2E92" w:rsidRPr="002D6F34" w:rsidRDefault="008D2E92" w:rsidP="002D6F34"/>
    <w:p w:rsidR="008D2E92" w:rsidRPr="002D6F34" w:rsidRDefault="008D2E92" w:rsidP="002D6F34">
      <w:pPr>
        <w:rPr>
          <w:rFonts w:eastAsia="VagRoundedBold"/>
          <w:b/>
          <w:bCs/>
        </w:rPr>
      </w:pPr>
      <w:r w:rsidRPr="002D6F34">
        <w:rPr>
          <w:rFonts w:eastAsia="VagRoundedBold"/>
          <w:b/>
          <w:bCs/>
        </w:rPr>
        <w:t>11-Aşağıda verilenlerden hangi ikisi malzeme olamaz?</w:t>
      </w:r>
    </w:p>
    <w:p w:rsidR="008D2E92" w:rsidRPr="002D6F34" w:rsidRDefault="008D2E92" w:rsidP="002D6F34">
      <w:pPr>
        <w:rPr>
          <w:rFonts w:eastAsia="VagRoundedThin"/>
        </w:rPr>
      </w:pPr>
      <w:r w:rsidRPr="002D6F34">
        <w:rPr>
          <w:rFonts w:eastAsia="VagRoundedBold"/>
        </w:rPr>
        <w:t xml:space="preserve">a. </w:t>
      </w:r>
      <w:r w:rsidRPr="002D6F34">
        <w:rPr>
          <w:rFonts w:eastAsia="VagRoundedThin"/>
        </w:rPr>
        <w:t>kumaş, yastık</w:t>
      </w:r>
      <w:r w:rsidRPr="002D6F34">
        <w:rPr>
          <w:rFonts w:eastAsia="VagRoundedThin"/>
        </w:rPr>
        <w:tab/>
      </w:r>
      <w:r w:rsidRPr="002D6F34">
        <w:rPr>
          <w:rFonts w:eastAsia="VagRoundedThin"/>
        </w:rPr>
        <w:tab/>
      </w:r>
      <w:r w:rsidRPr="002D6F34">
        <w:rPr>
          <w:rFonts w:eastAsia="VagRoundedBold"/>
        </w:rPr>
        <w:t xml:space="preserve">b. </w:t>
      </w:r>
      <w:r w:rsidRPr="002D6F34">
        <w:rPr>
          <w:rFonts w:eastAsia="VagRoundedThin"/>
        </w:rPr>
        <w:t>kum, tuğla</w:t>
      </w:r>
      <w:r w:rsidRPr="002D6F34">
        <w:rPr>
          <w:rFonts w:eastAsia="VagRoundedThin"/>
        </w:rPr>
        <w:tab/>
      </w:r>
      <w:r w:rsidRPr="002D6F34">
        <w:rPr>
          <w:rFonts w:eastAsia="VagRoundedThin"/>
        </w:rPr>
        <w:tab/>
      </w:r>
      <w:r w:rsidRPr="002D6F34">
        <w:rPr>
          <w:rFonts w:eastAsia="VagRoundedBold"/>
        </w:rPr>
        <w:t xml:space="preserve">c. </w:t>
      </w:r>
      <w:r w:rsidRPr="002D6F34">
        <w:rPr>
          <w:rFonts w:eastAsia="VagRoundedThin"/>
        </w:rPr>
        <w:t>giyecek, şeker</w:t>
      </w:r>
      <w:r w:rsidRPr="002D6F34">
        <w:rPr>
          <w:rFonts w:eastAsia="VagRoundedThin"/>
        </w:rPr>
        <w:tab/>
      </w:r>
      <w:r w:rsidRPr="002D6F34">
        <w:rPr>
          <w:rFonts w:eastAsia="VagRoundedThin"/>
        </w:rPr>
        <w:tab/>
      </w:r>
      <w:r w:rsidRPr="002D6F34">
        <w:rPr>
          <w:rFonts w:eastAsia="VagRoundedBold"/>
        </w:rPr>
        <w:t xml:space="preserve">d. </w:t>
      </w:r>
      <w:r w:rsidRPr="002D6F34">
        <w:rPr>
          <w:rFonts w:eastAsia="VagRoundedThin"/>
        </w:rPr>
        <w:t>yastık, giyecek</w:t>
      </w:r>
    </w:p>
    <w:p w:rsidR="008D2E92" w:rsidRPr="002D6F34" w:rsidRDefault="008D2E92" w:rsidP="002D6F34">
      <w:pPr>
        <w:rPr>
          <w:rFonts w:eastAsia="VagRoundedThin"/>
        </w:rPr>
      </w:pPr>
    </w:p>
    <w:p w:rsidR="008D2E92" w:rsidRPr="002D6F34" w:rsidRDefault="008D2E92" w:rsidP="002D6F34">
      <w:pPr>
        <w:rPr>
          <w:rFonts w:eastAsia="VagRoundedBold"/>
          <w:b/>
          <w:bCs/>
        </w:rPr>
      </w:pPr>
      <w:r w:rsidRPr="002D6F34">
        <w:rPr>
          <w:rFonts w:eastAsia="VagRoundedThin"/>
          <w:b/>
          <w:bCs/>
        </w:rPr>
        <w:t>12-</w:t>
      </w:r>
      <w:r>
        <w:rPr>
          <w:rFonts w:eastAsia="VagRoundedBold"/>
          <w:b/>
          <w:bCs/>
        </w:rPr>
        <w:t>Bir ev inş</w:t>
      </w:r>
      <w:r w:rsidRPr="002D6F34">
        <w:rPr>
          <w:rFonts w:eastAsia="VagRoundedBold"/>
          <w:b/>
          <w:bCs/>
        </w:rPr>
        <w:t>aat</w:t>
      </w:r>
      <w:r>
        <w:rPr>
          <w:rFonts w:eastAsia="VagRoundedBold"/>
          <w:b/>
          <w:bCs/>
        </w:rPr>
        <w:t>ı</w:t>
      </w:r>
      <w:r w:rsidRPr="002D6F34">
        <w:rPr>
          <w:rFonts w:eastAsia="VagRoundedBold"/>
          <w:b/>
          <w:bCs/>
        </w:rPr>
        <w:t xml:space="preserve">nda </w:t>
      </w:r>
      <w:r w:rsidRPr="00F711FA">
        <w:rPr>
          <w:rFonts w:eastAsia="VagRoundedBold"/>
          <w:b/>
          <w:bCs/>
        </w:rPr>
        <w:t xml:space="preserve">çalışan </w:t>
      </w:r>
      <w:r>
        <w:rPr>
          <w:rFonts w:eastAsia="VagRoundedBold"/>
          <w:b/>
          <w:bCs/>
        </w:rPr>
        <w:t>kişiler, işlerini yaparken aş</w:t>
      </w:r>
      <w:r w:rsidRPr="002D6F34">
        <w:rPr>
          <w:rFonts w:eastAsia="VagRoundedBold"/>
          <w:b/>
          <w:bCs/>
        </w:rPr>
        <w:t>a</w:t>
      </w:r>
      <w:r>
        <w:rPr>
          <w:rFonts w:ascii="Arial" w:eastAsia="VagRoundedBold" w:hAnsi="Arial" w:cs="Arial"/>
          <w:b/>
          <w:bCs/>
        </w:rPr>
        <w:t>ğı</w:t>
      </w:r>
      <w:r w:rsidRPr="002D6F34">
        <w:rPr>
          <w:rFonts w:eastAsia="VagRoundedBold"/>
          <w:b/>
          <w:bCs/>
        </w:rPr>
        <w:t xml:space="preserve">daki aletlerden hangisini </w:t>
      </w:r>
      <w:r w:rsidRPr="002D6F34">
        <w:rPr>
          <w:rFonts w:eastAsia="VagRoundedBold"/>
          <w:b/>
          <w:bCs/>
          <w:u w:val="single"/>
        </w:rPr>
        <w:t>kullanmazlar?</w:t>
      </w:r>
    </w:p>
    <w:p w:rsidR="008D2E92" w:rsidRPr="002D6F34" w:rsidRDefault="008D2E92" w:rsidP="002D6F34">
      <w:pPr>
        <w:rPr>
          <w:rFonts w:eastAsia="VagRoundedBold"/>
        </w:rPr>
      </w:pPr>
      <w:r w:rsidRPr="002D6F34">
        <w:rPr>
          <w:rFonts w:eastAsia="VagRoundedBold"/>
        </w:rPr>
        <w:t xml:space="preserve">a.kürek </w:t>
      </w:r>
      <w:r w:rsidRPr="002D6F34">
        <w:rPr>
          <w:rFonts w:eastAsia="VagRoundedBold"/>
        </w:rPr>
        <w:tab/>
      </w:r>
      <w:r w:rsidRPr="002D6F34">
        <w:rPr>
          <w:rFonts w:eastAsia="VagRoundedBold"/>
        </w:rPr>
        <w:tab/>
        <w:t>b.çivi</w:t>
      </w:r>
      <w:r w:rsidRPr="002D6F34">
        <w:rPr>
          <w:rFonts w:eastAsia="VagRoundedBold"/>
        </w:rPr>
        <w:tab/>
      </w:r>
      <w:r w:rsidRPr="002D6F34">
        <w:rPr>
          <w:rFonts w:eastAsia="VagRoundedBold"/>
        </w:rPr>
        <w:tab/>
        <w:t>c.çekiç</w:t>
      </w:r>
      <w:r w:rsidRPr="002D6F34">
        <w:rPr>
          <w:rFonts w:eastAsia="VagRoundedBold"/>
        </w:rPr>
        <w:tab/>
      </w:r>
      <w:r w:rsidRPr="002D6F34">
        <w:rPr>
          <w:rFonts w:eastAsia="VagRoundedBold"/>
        </w:rPr>
        <w:tab/>
        <w:t xml:space="preserve"> d.mikser</w:t>
      </w:r>
    </w:p>
    <w:p w:rsidR="008D2E92" w:rsidRPr="002D6F34" w:rsidRDefault="008D2E92" w:rsidP="002D6F34">
      <w:pPr>
        <w:rPr>
          <w:rFonts w:eastAsia="VagRoundedBold"/>
        </w:rPr>
      </w:pPr>
    </w:p>
    <w:p w:rsidR="008D2E92" w:rsidRPr="002D6F34" w:rsidRDefault="008D2E92" w:rsidP="002D6F34">
      <w:pPr>
        <w:rPr>
          <w:rFonts w:eastAsia="VagRoundedThin"/>
        </w:rPr>
      </w:pPr>
      <w:r w:rsidRPr="00F711FA">
        <w:rPr>
          <w:rFonts w:eastAsia="VagRoundedBold"/>
          <w:b/>
          <w:bCs/>
        </w:rPr>
        <w:t>13</w:t>
      </w:r>
      <w:r w:rsidRPr="002D6F34">
        <w:rPr>
          <w:rFonts w:eastAsia="VagRoundedBold"/>
        </w:rPr>
        <w:t>-</w:t>
      </w:r>
      <w:r w:rsidRPr="002D6F34">
        <w:rPr>
          <w:rFonts w:eastAsia="VagRoundedThin"/>
        </w:rPr>
        <w:t>I. Yumuşak</w:t>
      </w:r>
      <w:r w:rsidRPr="002D6F34">
        <w:rPr>
          <w:rFonts w:eastAsia="VagRoundedBold"/>
        </w:rPr>
        <w:t xml:space="preserve"> </w:t>
      </w:r>
      <w:r w:rsidRPr="002D6F34">
        <w:rPr>
          <w:rFonts w:eastAsia="VagRoundedThin"/>
        </w:rPr>
        <w:t>II. Berk, III. Pürüzlü, IV. Suda ıslanmayan</w:t>
      </w:r>
    </w:p>
    <w:p w:rsidR="008D2E92" w:rsidRPr="00F711FA" w:rsidRDefault="008D2E92" w:rsidP="002D6F34">
      <w:pPr>
        <w:rPr>
          <w:rFonts w:eastAsia="VagRoundedBold"/>
          <w:b/>
          <w:bCs/>
        </w:rPr>
      </w:pPr>
      <w:r w:rsidRPr="00F711FA">
        <w:rPr>
          <w:rFonts w:eastAsia="VagRoundedBold"/>
          <w:b/>
          <w:bCs/>
        </w:rPr>
        <w:t>Bebeklere mama verilen biberonların emzikleri yukarıdaki niteliklerden hangilerine sahip olmalıdır?</w:t>
      </w:r>
    </w:p>
    <w:p w:rsidR="008D2E92" w:rsidRPr="002D6F34" w:rsidRDefault="008D2E92" w:rsidP="002D6F34">
      <w:pPr>
        <w:rPr>
          <w:rFonts w:eastAsia="VagRoundedThin"/>
        </w:rPr>
      </w:pPr>
      <w:r w:rsidRPr="002D6F34">
        <w:rPr>
          <w:rFonts w:eastAsia="VagRoundedBold"/>
        </w:rPr>
        <w:t xml:space="preserve">a. </w:t>
      </w:r>
      <w:r w:rsidRPr="002D6F34">
        <w:rPr>
          <w:rFonts w:eastAsia="VagRoundedThin"/>
        </w:rPr>
        <w:t xml:space="preserve">I, II </w:t>
      </w:r>
      <w:r w:rsidRPr="002D6F34">
        <w:rPr>
          <w:rFonts w:eastAsia="VagRoundedThin"/>
        </w:rPr>
        <w:tab/>
      </w:r>
      <w:r w:rsidRPr="002D6F34">
        <w:rPr>
          <w:rFonts w:eastAsia="VagRoundedThin"/>
        </w:rPr>
        <w:tab/>
      </w:r>
      <w:r w:rsidRPr="002D6F34">
        <w:rPr>
          <w:rFonts w:eastAsia="VagRoundedThin"/>
        </w:rPr>
        <w:tab/>
      </w:r>
      <w:r w:rsidRPr="002D6F34">
        <w:rPr>
          <w:rFonts w:eastAsia="VagRoundedBold"/>
        </w:rPr>
        <w:t xml:space="preserve">b. </w:t>
      </w:r>
      <w:r w:rsidRPr="002D6F34">
        <w:rPr>
          <w:rFonts w:eastAsia="VagRoundedThin"/>
        </w:rPr>
        <w:t xml:space="preserve">I, IV </w:t>
      </w:r>
      <w:r w:rsidRPr="002D6F34">
        <w:rPr>
          <w:rFonts w:eastAsia="VagRoundedThin"/>
        </w:rPr>
        <w:tab/>
      </w:r>
      <w:r w:rsidRPr="002D6F34">
        <w:rPr>
          <w:rFonts w:eastAsia="VagRoundedThin"/>
        </w:rPr>
        <w:tab/>
      </w:r>
      <w:r w:rsidRPr="002D6F34">
        <w:rPr>
          <w:rFonts w:eastAsia="VagRoundedBold"/>
        </w:rPr>
        <w:t xml:space="preserve">c. </w:t>
      </w:r>
      <w:r w:rsidRPr="002D6F34">
        <w:rPr>
          <w:rFonts w:eastAsia="VagRoundedThin"/>
        </w:rPr>
        <w:t xml:space="preserve">II, III </w:t>
      </w:r>
      <w:r w:rsidRPr="002D6F34">
        <w:rPr>
          <w:rFonts w:eastAsia="VagRoundedThin"/>
        </w:rPr>
        <w:tab/>
      </w:r>
      <w:r w:rsidRPr="002D6F34">
        <w:rPr>
          <w:rFonts w:eastAsia="VagRoundedThin"/>
        </w:rPr>
        <w:tab/>
      </w:r>
      <w:r w:rsidRPr="002D6F34">
        <w:rPr>
          <w:rFonts w:eastAsia="VagRoundedBold"/>
        </w:rPr>
        <w:t xml:space="preserve">d. </w:t>
      </w:r>
      <w:r w:rsidRPr="002D6F34">
        <w:rPr>
          <w:rFonts w:eastAsia="VagRoundedThin"/>
        </w:rPr>
        <w:t>I, III, IV</w:t>
      </w:r>
    </w:p>
    <w:p w:rsidR="008D2E92" w:rsidRPr="002D6F34" w:rsidRDefault="008D2E92" w:rsidP="002D6F34">
      <w:pPr>
        <w:rPr>
          <w:rFonts w:eastAsia="VagRoundedThin"/>
        </w:rPr>
      </w:pPr>
    </w:p>
    <w:p w:rsidR="008D2E92" w:rsidRPr="002D6F34" w:rsidRDefault="008D2E92" w:rsidP="002D6F34">
      <w:pPr>
        <w:rPr>
          <w:rFonts w:eastAsia="VagRoundedThin"/>
        </w:rPr>
      </w:pPr>
      <w:r w:rsidRPr="000A03C8">
        <w:rPr>
          <w:rFonts w:eastAsia="VagRoundedThin"/>
          <w:b/>
          <w:bCs/>
        </w:rPr>
        <w:t>14</w:t>
      </w:r>
      <w:r w:rsidRPr="002D6F34">
        <w:rPr>
          <w:rFonts w:eastAsia="VagRoundedThin"/>
        </w:rPr>
        <w:t>-Maddeleri duyu organlarımızla algılarız. Renklerini görür, seslerini duyar, kokularını, tatlarını alırız.</w:t>
      </w:r>
    </w:p>
    <w:p w:rsidR="008D2E92" w:rsidRPr="000A03C8" w:rsidRDefault="008D2E92" w:rsidP="002D6F34">
      <w:pPr>
        <w:rPr>
          <w:rFonts w:eastAsia="VagRoundedBold"/>
          <w:b/>
          <w:bCs/>
        </w:rPr>
      </w:pPr>
      <w:r w:rsidRPr="000A03C8">
        <w:rPr>
          <w:rFonts w:eastAsia="VagRoundedBold"/>
          <w:b/>
          <w:bCs/>
        </w:rPr>
        <w:t>Aşağıda verilen maddeleri yukarıda anlatılanlara göre gruplandırırsak hangisi bu gruplandırmanın dışında kalır?</w:t>
      </w:r>
    </w:p>
    <w:p w:rsidR="008D2E92" w:rsidRPr="002D6F34" w:rsidRDefault="008D2E92" w:rsidP="002D6F34">
      <w:pPr>
        <w:rPr>
          <w:rFonts w:eastAsia="VagRoundedThin"/>
        </w:rPr>
      </w:pPr>
      <w:r w:rsidRPr="002D6F34">
        <w:rPr>
          <w:rFonts w:eastAsia="VagRoundedBold"/>
        </w:rPr>
        <w:t xml:space="preserve">a. </w:t>
      </w:r>
      <w:r w:rsidRPr="002D6F34">
        <w:rPr>
          <w:rFonts w:eastAsia="VagRoundedThin"/>
        </w:rPr>
        <w:t xml:space="preserve">un </w:t>
      </w:r>
      <w:r w:rsidRPr="002D6F34">
        <w:rPr>
          <w:rFonts w:eastAsia="VagRoundedThin"/>
        </w:rPr>
        <w:tab/>
      </w:r>
      <w:r w:rsidRPr="002D6F34">
        <w:rPr>
          <w:rFonts w:eastAsia="VagRoundedThin"/>
        </w:rPr>
        <w:tab/>
      </w:r>
      <w:r w:rsidRPr="002D6F34">
        <w:rPr>
          <w:rFonts w:eastAsia="VagRoundedThin"/>
        </w:rPr>
        <w:tab/>
      </w:r>
      <w:r w:rsidRPr="002D6F34">
        <w:rPr>
          <w:rFonts w:eastAsia="VagRoundedBold"/>
        </w:rPr>
        <w:t xml:space="preserve">b. </w:t>
      </w:r>
      <w:r w:rsidRPr="002D6F34">
        <w:rPr>
          <w:rFonts w:eastAsia="VagRoundedThin"/>
        </w:rPr>
        <w:t xml:space="preserve">pamuk </w:t>
      </w:r>
      <w:r w:rsidRPr="002D6F34">
        <w:rPr>
          <w:rFonts w:eastAsia="VagRoundedThin"/>
        </w:rPr>
        <w:tab/>
      </w:r>
      <w:r w:rsidRPr="002D6F34">
        <w:rPr>
          <w:rFonts w:eastAsia="VagRoundedThin"/>
        </w:rPr>
        <w:tab/>
      </w:r>
      <w:r w:rsidRPr="002D6F34">
        <w:rPr>
          <w:rFonts w:eastAsia="VagRoundedBold"/>
        </w:rPr>
        <w:t xml:space="preserve">c. </w:t>
      </w:r>
      <w:r w:rsidRPr="002D6F34">
        <w:rPr>
          <w:rFonts w:eastAsia="VagRoundedThin"/>
        </w:rPr>
        <w:t xml:space="preserve">hava </w:t>
      </w:r>
      <w:r w:rsidRPr="002D6F34">
        <w:rPr>
          <w:rFonts w:eastAsia="VagRoundedThin"/>
        </w:rPr>
        <w:tab/>
      </w:r>
      <w:r w:rsidRPr="002D6F34">
        <w:rPr>
          <w:rFonts w:eastAsia="VagRoundedThin"/>
        </w:rPr>
        <w:tab/>
      </w:r>
      <w:r w:rsidRPr="002D6F34">
        <w:rPr>
          <w:rFonts w:eastAsia="VagRoundedBold"/>
        </w:rPr>
        <w:t xml:space="preserve">d. </w:t>
      </w:r>
      <w:r w:rsidRPr="002D6F34">
        <w:rPr>
          <w:rFonts w:eastAsia="VagRoundedThin"/>
        </w:rPr>
        <w:t>kar</w:t>
      </w:r>
    </w:p>
    <w:p w:rsidR="008D2E92" w:rsidRPr="002D6F34" w:rsidRDefault="008D2E92" w:rsidP="002D6F34">
      <w:pPr>
        <w:rPr>
          <w:rFonts w:eastAsia="VagRoundedThin"/>
        </w:rPr>
      </w:pPr>
    </w:p>
    <w:p w:rsidR="008D2E92" w:rsidRPr="00C53F47" w:rsidRDefault="008D2E92" w:rsidP="00F711FA">
      <w:pPr>
        <w:ind w:firstLine="708"/>
        <w:rPr>
          <w:rFonts w:eastAsia="VagRoundedThin"/>
          <w:b/>
          <w:bCs/>
          <w:i/>
          <w:iCs/>
        </w:rPr>
      </w:pPr>
      <w:r w:rsidRPr="00C53F47">
        <w:rPr>
          <w:rFonts w:eastAsia="VagRoundedThin"/>
          <w:b/>
          <w:bCs/>
          <w:i/>
          <w:iCs/>
        </w:rPr>
        <w:t>Ege, tahtadan araba yapacaktı. Önce tahtayı keserle yonttu. Küçük tahta parçalarını törpüleyerek tekerlek yaptı. Tekerlekleri vida ile yonttuğu tahtaya taktı. Arabanın ön ve arkasına tutkalla yuvarlak parlak kâğıtlar yapıştırarak far yaptı. Son olarak arabayı fırça ile boyayarak kurumaya bıraktı.</w:t>
      </w:r>
    </w:p>
    <w:p w:rsidR="008D2E92" w:rsidRDefault="008D2E92" w:rsidP="002D6F34">
      <w:pPr>
        <w:rPr>
          <w:rFonts w:eastAsia="VagRoundedBold"/>
          <w:b/>
          <w:bCs/>
        </w:rPr>
      </w:pPr>
    </w:p>
    <w:p w:rsidR="008D2E92" w:rsidRPr="00F711FA" w:rsidRDefault="008D2E92" w:rsidP="002D6F34">
      <w:pPr>
        <w:rPr>
          <w:rFonts w:eastAsia="VagRoundedBold"/>
          <w:b/>
          <w:bCs/>
        </w:rPr>
      </w:pPr>
      <w:r w:rsidRPr="00F711FA">
        <w:rPr>
          <w:rFonts w:eastAsia="VagRoundedBold"/>
          <w:b/>
          <w:bCs/>
        </w:rPr>
        <w:t>15, 16 ve 17. sorular</w:t>
      </w:r>
      <w:r>
        <w:rPr>
          <w:rFonts w:eastAsia="VagRoundedBold"/>
          <w:b/>
          <w:bCs/>
        </w:rPr>
        <w:t>ı</w:t>
      </w:r>
      <w:r w:rsidRPr="00F711FA">
        <w:rPr>
          <w:rFonts w:eastAsia="VagRoundedBold"/>
          <w:b/>
          <w:bCs/>
        </w:rPr>
        <w:t xml:space="preserve"> paragrafa göre cevaplayınız.</w:t>
      </w:r>
    </w:p>
    <w:p w:rsidR="008D2E92" w:rsidRPr="002D6F34" w:rsidRDefault="008D2E92" w:rsidP="002D6F34">
      <w:pPr>
        <w:rPr>
          <w:rFonts w:eastAsia="VagRoundedBold"/>
        </w:rPr>
      </w:pPr>
    </w:p>
    <w:p w:rsidR="008D2E92" w:rsidRPr="00F711FA" w:rsidRDefault="008D2E92" w:rsidP="002D6F34">
      <w:pPr>
        <w:rPr>
          <w:rFonts w:eastAsia="VagRoundedBold"/>
          <w:b/>
          <w:bCs/>
        </w:rPr>
      </w:pPr>
      <w:r w:rsidRPr="00F711FA">
        <w:rPr>
          <w:rFonts w:eastAsia="VagRoundedBold"/>
          <w:b/>
          <w:bCs/>
        </w:rPr>
        <w:t>15-Ege</w:t>
      </w:r>
      <w:r w:rsidRPr="00F711FA">
        <w:rPr>
          <w:rFonts w:eastAsia="VagRoundedBold" w:cs="VagRoundedBold" w:hint="eastAsia"/>
          <w:b/>
          <w:bCs/>
        </w:rPr>
        <w:t>’</w:t>
      </w:r>
      <w:r w:rsidRPr="00F711FA">
        <w:rPr>
          <w:rFonts w:eastAsia="VagRoundedBold"/>
          <w:b/>
          <w:bCs/>
        </w:rPr>
        <w:t xml:space="preserve">nin araba yaparken kullandığı maddelerle ilgili yapılan eşleştirmelerden hangisi </w:t>
      </w:r>
      <w:r w:rsidRPr="00F711FA">
        <w:rPr>
          <w:rFonts w:eastAsia="VagRoundedBold"/>
          <w:b/>
          <w:bCs/>
          <w:u w:val="single"/>
        </w:rPr>
        <w:t>yanlıştır?</w:t>
      </w:r>
    </w:p>
    <w:p w:rsidR="008D2E92" w:rsidRPr="002D6F34" w:rsidRDefault="008D2E92" w:rsidP="002D6F34">
      <w:pPr>
        <w:rPr>
          <w:rFonts w:eastAsia="VagRoundedThin"/>
        </w:rPr>
      </w:pPr>
      <w:r w:rsidRPr="002D6F34">
        <w:rPr>
          <w:rFonts w:eastAsia="VagRoundedBold"/>
        </w:rPr>
        <w:t xml:space="preserve">a. </w:t>
      </w:r>
      <w:r w:rsidRPr="002D6F34">
        <w:rPr>
          <w:rFonts w:eastAsia="VagRoundedThin"/>
        </w:rPr>
        <w:t xml:space="preserve">tutkal – alet </w:t>
      </w:r>
      <w:r w:rsidRPr="002D6F34">
        <w:rPr>
          <w:rFonts w:eastAsia="VagRoundedThin"/>
        </w:rPr>
        <w:tab/>
      </w:r>
      <w:r w:rsidRPr="002D6F34">
        <w:rPr>
          <w:rFonts w:eastAsia="VagRoundedThin"/>
        </w:rPr>
        <w:tab/>
      </w:r>
      <w:r w:rsidRPr="002D6F34">
        <w:rPr>
          <w:rFonts w:eastAsia="VagRoundedThin"/>
        </w:rPr>
        <w:tab/>
      </w:r>
      <w:r w:rsidRPr="002D6F34">
        <w:rPr>
          <w:rFonts w:eastAsia="VagRoundedThin"/>
        </w:rPr>
        <w:tab/>
      </w:r>
      <w:r w:rsidRPr="002D6F34">
        <w:rPr>
          <w:rFonts w:eastAsia="VagRoundedBold"/>
        </w:rPr>
        <w:t xml:space="preserve">b. </w:t>
      </w:r>
      <w:r w:rsidRPr="002D6F34">
        <w:rPr>
          <w:rFonts w:eastAsia="VagRoundedThin"/>
        </w:rPr>
        <w:t xml:space="preserve">boya – malzeme </w:t>
      </w:r>
    </w:p>
    <w:p w:rsidR="008D2E92" w:rsidRPr="002D6F34" w:rsidRDefault="008D2E92" w:rsidP="002D6F34">
      <w:pPr>
        <w:rPr>
          <w:rFonts w:eastAsia="VagRoundedThin"/>
        </w:rPr>
      </w:pPr>
      <w:r w:rsidRPr="002D6F34">
        <w:rPr>
          <w:rFonts w:eastAsia="VagRoundedBold"/>
        </w:rPr>
        <w:t xml:space="preserve">c. </w:t>
      </w:r>
      <w:r w:rsidRPr="002D6F34">
        <w:rPr>
          <w:rFonts w:eastAsia="VagRoundedThin"/>
        </w:rPr>
        <w:t xml:space="preserve">parlak kâğıt – malzeme </w:t>
      </w:r>
      <w:r w:rsidRPr="002D6F34">
        <w:rPr>
          <w:rFonts w:eastAsia="VagRoundedThin"/>
        </w:rPr>
        <w:tab/>
      </w:r>
      <w:r w:rsidRPr="002D6F34">
        <w:rPr>
          <w:rFonts w:eastAsia="VagRoundedThin"/>
        </w:rPr>
        <w:tab/>
      </w:r>
      <w:r w:rsidRPr="002D6F34">
        <w:rPr>
          <w:rFonts w:eastAsia="VagRoundedThin"/>
        </w:rPr>
        <w:tab/>
      </w:r>
      <w:r w:rsidRPr="002D6F34">
        <w:rPr>
          <w:rFonts w:eastAsia="VagRoundedBold"/>
        </w:rPr>
        <w:t xml:space="preserve">d. </w:t>
      </w:r>
      <w:r w:rsidRPr="002D6F34">
        <w:rPr>
          <w:rFonts w:eastAsia="VagRoundedThin"/>
        </w:rPr>
        <w:t>tekerlek – cisim</w:t>
      </w:r>
    </w:p>
    <w:p w:rsidR="008D2E92" w:rsidRPr="002D6F34" w:rsidRDefault="008D2E92" w:rsidP="002D6F34">
      <w:pPr>
        <w:rPr>
          <w:rFonts w:eastAsia="VagRoundedThin"/>
        </w:rPr>
      </w:pPr>
    </w:p>
    <w:p w:rsidR="008D2E92" w:rsidRPr="00F711FA" w:rsidRDefault="008D2E92" w:rsidP="002D6F34">
      <w:pPr>
        <w:rPr>
          <w:rFonts w:eastAsia="VagRoundedBold"/>
          <w:b/>
          <w:bCs/>
        </w:rPr>
      </w:pPr>
      <w:r w:rsidRPr="00F711FA">
        <w:rPr>
          <w:rFonts w:eastAsia="VagRoundedThin"/>
          <w:b/>
          <w:bCs/>
        </w:rPr>
        <w:t>16-</w:t>
      </w:r>
      <w:r w:rsidRPr="00F711FA">
        <w:rPr>
          <w:rFonts w:eastAsia="VagRoundedBold"/>
          <w:b/>
          <w:bCs/>
        </w:rPr>
        <w:t>Ege</w:t>
      </w:r>
      <w:r w:rsidRPr="00F711FA">
        <w:rPr>
          <w:rFonts w:eastAsia="VagRoundedBold" w:cs="VagRoundedBold" w:hint="eastAsia"/>
          <w:b/>
          <w:bCs/>
        </w:rPr>
        <w:t>’</w:t>
      </w:r>
      <w:r w:rsidRPr="00F711FA">
        <w:rPr>
          <w:rFonts w:eastAsia="VagRoundedBold"/>
          <w:b/>
          <w:bCs/>
        </w:rPr>
        <w:t>nin kullandığı aletlerin tümü aşağıdakilerden hangisinde verilmiştir?</w:t>
      </w:r>
    </w:p>
    <w:p w:rsidR="008D2E92" w:rsidRPr="002D6F34" w:rsidRDefault="008D2E92" w:rsidP="002D6F34">
      <w:pPr>
        <w:rPr>
          <w:rFonts w:eastAsia="VagRoundedThin"/>
        </w:rPr>
      </w:pPr>
      <w:r w:rsidRPr="002D6F34">
        <w:rPr>
          <w:rFonts w:eastAsia="VagRoundedBold"/>
        </w:rPr>
        <w:t xml:space="preserve">a. </w:t>
      </w:r>
      <w:r w:rsidRPr="002D6F34">
        <w:rPr>
          <w:rFonts w:eastAsia="VagRoundedThin"/>
        </w:rPr>
        <w:t xml:space="preserve">tekerlek, vida, tahta </w:t>
      </w:r>
      <w:r w:rsidRPr="002D6F34">
        <w:rPr>
          <w:rFonts w:eastAsia="VagRoundedThin"/>
        </w:rPr>
        <w:tab/>
      </w:r>
      <w:r w:rsidRPr="002D6F34">
        <w:rPr>
          <w:rFonts w:eastAsia="VagRoundedThin"/>
        </w:rPr>
        <w:tab/>
      </w:r>
      <w:r w:rsidRPr="002D6F34">
        <w:rPr>
          <w:rFonts w:eastAsia="VagRoundedThin"/>
        </w:rPr>
        <w:tab/>
        <w:t xml:space="preserve"> </w:t>
      </w:r>
      <w:r w:rsidRPr="002D6F34">
        <w:rPr>
          <w:rFonts w:eastAsia="VagRoundedBold"/>
        </w:rPr>
        <w:t xml:space="preserve">b. </w:t>
      </w:r>
      <w:r w:rsidRPr="002D6F34">
        <w:rPr>
          <w:rFonts w:eastAsia="VagRoundedThin"/>
        </w:rPr>
        <w:t>keser, tutkal, vida</w:t>
      </w:r>
    </w:p>
    <w:p w:rsidR="008D2E92" w:rsidRPr="002D6F34" w:rsidRDefault="008D2E92" w:rsidP="002D6F34">
      <w:pPr>
        <w:rPr>
          <w:rFonts w:eastAsia="VagRoundedThin"/>
        </w:rPr>
      </w:pPr>
      <w:r w:rsidRPr="002D6F34">
        <w:rPr>
          <w:rFonts w:eastAsia="VagRoundedBold"/>
        </w:rPr>
        <w:t xml:space="preserve">c. </w:t>
      </w:r>
      <w:r w:rsidRPr="002D6F34">
        <w:rPr>
          <w:rFonts w:eastAsia="VagRoundedThin"/>
        </w:rPr>
        <w:t xml:space="preserve">törpü, keser, fırça     </w:t>
      </w:r>
      <w:r w:rsidRPr="002D6F34">
        <w:rPr>
          <w:rFonts w:eastAsia="VagRoundedThin"/>
        </w:rPr>
        <w:tab/>
      </w:r>
      <w:r w:rsidRPr="002D6F34">
        <w:rPr>
          <w:rFonts w:eastAsia="VagRoundedThin"/>
        </w:rPr>
        <w:tab/>
      </w:r>
      <w:r w:rsidRPr="002D6F34">
        <w:rPr>
          <w:rFonts w:eastAsia="VagRoundedThin"/>
        </w:rPr>
        <w:tab/>
        <w:t xml:space="preserve"> </w:t>
      </w:r>
      <w:r w:rsidRPr="002D6F34">
        <w:rPr>
          <w:rFonts w:eastAsia="VagRoundedBold"/>
        </w:rPr>
        <w:t xml:space="preserve">d. </w:t>
      </w:r>
      <w:r w:rsidRPr="002D6F34">
        <w:rPr>
          <w:rFonts w:eastAsia="VagRoundedThin"/>
        </w:rPr>
        <w:t>fırça, törpü, tutkal</w:t>
      </w:r>
    </w:p>
    <w:p w:rsidR="008D2E92" w:rsidRPr="002D6F34" w:rsidRDefault="008D2E92" w:rsidP="002D6F34">
      <w:pPr>
        <w:rPr>
          <w:rFonts w:eastAsia="VagRoundedThin"/>
        </w:rPr>
      </w:pPr>
    </w:p>
    <w:p w:rsidR="008D2E92" w:rsidRPr="00F711FA" w:rsidRDefault="008D2E92" w:rsidP="002D6F34">
      <w:pPr>
        <w:rPr>
          <w:rFonts w:eastAsia="VagRoundedBold"/>
          <w:b/>
          <w:bCs/>
        </w:rPr>
      </w:pPr>
      <w:r w:rsidRPr="00F711FA">
        <w:rPr>
          <w:rFonts w:eastAsia="VagRoundedThin"/>
          <w:b/>
          <w:bCs/>
        </w:rPr>
        <w:t>17-</w:t>
      </w:r>
      <w:r w:rsidRPr="00F711FA">
        <w:rPr>
          <w:rFonts w:eastAsia="VagRoundedBold"/>
          <w:b/>
          <w:bCs/>
        </w:rPr>
        <w:t>Paragrafa göre cisim olmayan maddeler aşağıdakilerden hangisinde bulunmaktadır?</w:t>
      </w:r>
    </w:p>
    <w:p w:rsidR="008D2E92" w:rsidRDefault="008D2E92" w:rsidP="002D6F34">
      <w:pPr>
        <w:rPr>
          <w:rFonts w:eastAsia="VagRoundedThin"/>
        </w:rPr>
      </w:pPr>
      <w:r w:rsidRPr="002D6F34">
        <w:rPr>
          <w:rFonts w:eastAsia="VagRoundedBold"/>
        </w:rPr>
        <w:t xml:space="preserve">a. </w:t>
      </w:r>
      <w:r w:rsidRPr="002D6F34">
        <w:rPr>
          <w:rFonts w:eastAsia="VagRoundedThin"/>
        </w:rPr>
        <w:t xml:space="preserve">kâğıt, tahta </w:t>
      </w:r>
      <w:r w:rsidRPr="002D6F34">
        <w:rPr>
          <w:rFonts w:eastAsia="VagRoundedThin"/>
        </w:rPr>
        <w:tab/>
      </w:r>
      <w:r w:rsidRPr="002D6F34">
        <w:rPr>
          <w:rFonts w:eastAsia="VagRoundedThin"/>
        </w:rPr>
        <w:tab/>
      </w:r>
      <w:r w:rsidRPr="002D6F34">
        <w:rPr>
          <w:rFonts w:eastAsia="VagRoundedBold"/>
        </w:rPr>
        <w:t xml:space="preserve">b. </w:t>
      </w:r>
      <w:r w:rsidRPr="002D6F34">
        <w:rPr>
          <w:rFonts w:eastAsia="VagRoundedThin"/>
        </w:rPr>
        <w:t>boya, tutkal</w:t>
      </w:r>
      <w:r w:rsidRPr="002D6F34">
        <w:rPr>
          <w:rFonts w:eastAsia="VagRoundedThin"/>
        </w:rPr>
        <w:tab/>
      </w:r>
      <w:r w:rsidRPr="002D6F34">
        <w:rPr>
          <w:rFonts w:eastAsia="VagRoundedThin"/>
        </w:rPr>
        <w:tab/>
      </w:r>
      <w:r w:rsidRPr="002D6F34">
        <w:rPr>
          <w:rFonts w:eastAsia="VagRoundedBold"/>
        </w:rPr>
        <w:t xml:space="preserve">c. </w:t>
      </w:r>
      <w:r w:rsidRPr="002D6F34">
        <w:rPr>
          <w:rFonts w:eastAsia="VagRoundedThin"/>
        </w:rPr>
        <w:t>araba, far</w:t>
      </w:r>
      <w:r w:rsidRPr="002D6F34">
        <w:rPr>
          <w:rFonts w:eastAsia="VagRoundedThin"/>
        </w:rPr>
        <w:tab/>
      </w:r>
      <w:r w:rsidRPr="002D6F34">
        <w:rPr>
          <w:rFonts w:eastAsia="VagRoundedThin"/>
        </w:rPr>
        <w:tab/>
      </w:r>
      <w:r w:rsidRPr="002D6F34">
        <w:rPr>
          <w:rFonts w:eastAsia="VagRoundedBold"/>
        </w:rPr>
        <w:t xml:space="preserve">d. </w:t>
      </w:r>
      <w:r w:rsidRPr="002D6F34">
        <w:rPr>
          <w:rFonts w:eastAsia="VagRoundedThin"/>
        </w:rPr>
        <w:t>vida, tutka</w:t>
      </w:r>
      <w:r>
        <w:rPr>
          <w:rFonts w:eastAsia="VagRoundedThin"/>
        </w:rPr>
        <w:t>l</w:t>
      </w:r>
    </w:p>
    <w:p w:rsidR="008D2E92" w:rsidRDefault="008D2E92" w:rsidP="002D6F34">
      <w:pPr>
        <w:rPr>
          <w:rFonts w:eastAsia="VagRoundedThin"/>
        </w:rPr>
      </w:pPr>
    </w:p>
    <w:p w:rsidR="008D2E92" w:rsidRDefault="008D2E92" w:rsidP="002D6F34">
      <w:pPr>
        <w:rPr>
          <w:rFonts w:eastAsia="VagRoundedThin"/>
          <w:b/>
          <w:bCs/>
        </w:rPr>
      </w:pPr>
      <w:r>
        <w:rPr>
          <w:rFonts w:eastAsia="VagRoundedThin"/>
          <w:b/>
          <w:bCs/>
        </w:rPr>
        <w:t>18-Aşağıdaki maddelerden hangisi esnek ve suyu çeken bir madde olarak nitelendirilir?</w:t>
      </w:r>
    </w:p>
    <w:p w:rsidR="008D2E92" w:rsidRDefault="008D2E92" w:rsidP="002D6F34">
      <w:pPr>
        <w:rPr>
          <w:rFonts w:eastAsia="VagRoundedThin"/>
        </w:rPr>
      </w:pPr>
      <w:r>
        <w:rPr>
          <w:rFonts w:eastAsia="VagRoundedThin"/>
        </w:rPr>
        <w:t>a.paket lastiği</w:t>
      </w:r>
      <w:r>
        <w:rPr>
          <w:rFonts w:eastAsia="VagRoundedThin"/>
        </w:rPr>
        <w:tab/>
      </w:r>
      <w:r>
        <w:rPr>
          <w:rFonts w:eastAsia="VagRoundedThin"/>
        </w:rPr>
        <w:tab/>
        <w:t>b.sünger</w:t>
      </w:r>
      <w:r>
        <w:rPr>
          <w:rFonts w:eastAsia="VagRoundedThin"/>
        </w:rPr>
        <w:tab/>
      </w:r>
      <w:r>
        <w:rPr>
          <w:rFonts w:eastAsia="VagRoundedThin"/>
        </w:rPr>
        <w:tab/>
        <w:t>c.balon</w:t>
      </w:r>
      <w:r>
        <w:rPr>
          <w:rFonts w:eastAsia="VagRoundedThin"/>
        </w:rPr>
        <w:tab/>
      </w:r>
      <w:r>
        <w:rPr>
          <w:rFonts w:eastAsia="VagRoundedThin"/>
        </w:rPr>
        <w:tab/>
      </w:r>
      <w:r>
        <w:rPr>
          <w:rFonts w:eastAsia="VagRoundedThin"/>
        </w:rPr>
        <w:tab/>
        <w:t>d.karton kutu</w:t>
      </w:r>
    </w:p>
    <w:p w:rsidR="008D2E92" w:rsidRDefault="008D2E92" w:rsidP="002D6F34">
      <w:pPr>
        <w:rPr>
          <w:rFonts w:eastAsia="VagRoundedThin"/>
        </w:rPr>
      </w:pPr>
    </w:p>
    <w:p w:rsidR="008D2E92" w:rsidRDefault="008D2E92" w:rsidP="002D6F34">
      <w:pPr>
        <w:rPr>
          <w:rFonts w:eastAsia="VagRoundedThin"/>
        </w:rPr>
      </w:pPr>
      <w:r>
        <w:rPr>
          <w:rFonts w:eastAsia="VagRoundedThin"/>
          <w:b/>
          <w:bCs/>
        </w:rPr>
        <w:t>19-</w:t>
      </w:r>
      <w:r>
        <w:rPr>
          <w:rFonts w:eastAsia="VagRoundedThin"/>
        </w:rPr>
        <w:t>Berk-opak-sağlam-mıknatıs tarafından çekilmez</w:t>
      </w:r>
    </w:p>
    <w:p w:rsidR="008D2E92" w:rsidRDefault="008D2E92" w:rsidP="002D6F34">
      <w:pPr>
        <w:rPr>
          <w:rFonts w:eastAsia="VagRoundedThin"/>
          <w:b/>
          <w:bCs/>
        </w:rPr>
      </w:pPr>
      <w:r>
        <w:rPr>
          <w:rFonts w:eastAsia="VagRoundedThin"/>
          <w:b/>
          <w:bCs/>
        </w:rPr>
        <w:t>Yukarıda özellikleri verilen madde aşağıdakilerden hangisidir?</w:t>
      </w:r>
    </w:p>
    <w:p w:rsidR="008D2E92" w:rsidRPr="00F711FA" w:rsidRDefault="008D2E92" w:rsidP="002D6F34">
      <w:pPr>
        <w:rPr>
          <w:rFonts w:eastAsia="VagRoundedThin"/>
        </w:rPr>
      </w:pPr>
      <w:r>
        <w:rPr>
          <w:rFonts w:eastAsia="VagRoundedThin"/>
        </w:rPr>
        <w:t>a.tahta kaşık</w:t>
      </w:r>
      <w:r>
        <w:rPr>
          <w:rFonts w:eastAsia="VagRoundedThin"/>
        </w:rPr>
        <w:tab/>
      </w:r>
      <w:r>
        <w:rPr>
          <w:rFonts w:eastAsia="VagRoundedThin"/>
        </w:rPr>
        <w:tab/>
        <w:t>b.cam bardak</w:t>
      </w:r>
      <w:r>
        <w:rPr>
          <w:rFonts w:eastAsia="VagRoundedThin"/>
        </w:rPr>
        <w:tab/>
      </w:r>
      <w:r>
        <w:rPr>
          <w:rFonts w:eastAsia="VagRoundedThin"/>
        </w:rPr>
        <w:tab/>
        <w:t>c.naylon terlik</w:t>
      </w:r>
      <w:r>
        <w:rPr>
          <w:rFonts w:eastAsia="VagRoundedThin"/>
        </w:rPr>
        <w:tab/>
      </w:r>
      <w:r>
        <w:rPr>
          <w:rFonts w:eastAsia="VagRoundedThin"/>
        </w:rPr>
        <w:tab/>
        <w:t xml:space="preserve">d.çelik kase </w:t>
      </w:r>
      <w:hyperlink r:id="rId5" w:history="1">
        <w:r w:rsidRPr="003F1B04">
          <w:rPr>
            <w:rStyle w:val="Hyperlink"/>
            <w:rFonts w:eastAsia="VagRoundedThin"/>
          </w:rPr>
          <w:t>www.sorubak.com</w:t>
        </w:r>
      </w:hyperlink>
      <w:r>
        <w:rPr>
          <w:rFonts w:eastAsia="VagRoundedThin"/>
        </w:rPr>
        <w:t xml:space="preserve"> </w:t>
      </w:r>
    </w:p>
    <w:sectPr w:rsidR="008D2E92" w:rsidRPr="00F711FA" w:rsidSect="00F72F8A">
      <w:pgSz w:w="11906" w:h="16838" w:code="9"/>
      <w:pgMar w:top="568" w:right="284" w:bottom="851" w:left="42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VagRoundedBold">
    <w:altName w:val="MS Mincho"/>
    <w:panose1 w:val="00000000000000000000"/>
    <w:charset w:val="80"/>
    <w:family w:val="auto"/>
    <w:notTrueType/>
    <w:pitch w:val="default"/>
    <w:sig w:usb0="00000001" w:usb1="08070000" w:usb2="00000010" w:usb3="00000000" w:csb0="00020000" w:csb1="00000000"/>
  </w:font>
  <w:font w:name="VagRoundedThi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185FFB"/>
    <w:multiLevelType w:val="hybridMultilevel"/>
    <w:tmpl w:val="5DB433F4"/>
    <w:lvl w:ilvl="0" w:tplc="EA661420">
      <w:start w:val="1"/>
      <w:numFmt w:val="upperLetter"/>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nsid w:val="69B81119"/>
    <w:multiLevelType w:val="hybridMultilevel"/>
    <w:tmpl w:val="51046A46"/>
    <w:lvl w:ilvl="0" w:tplc="9F145F14">
      <w:start w:val="1"/>
      <w:numFmt w:val="lowerLetter"/>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2F8A"/>
    <w:rsid w:val="00036E5E"/>
    <w:rsid w:val="000509FA"/>
    <w:rsid w:val="00075255"/>
    <w:rsid w:val="000A03C8"/>
    <w:rsid w:val="000C74A6"/>
    <w:rsid w:val="0016225E"/>
    <w:rsid w:val="0016330D"/>
    <w:rsid w:val="00191D81"/>
    <w:rsid w:val="001E1B41"/>
    <w:rsid w:val="00226EC4"/>
    <w:rsid w:val="00237B0D"/>
    <w:rsid w:val="00257681"/>
    <w:rsid w:val="002B4393"/>
    <w:rsid w:val="002D6F34"/>
    <w:rsid w:val="003F0B0E"/>
    <w:rsid w:val="003F1B04"/>
    <w:rsid w:val="00447797"/>
    <w:rsid w:val="00457CC4"/>
    <w:rsid w:val="004D370A"/>
    <w:rsid w:val="004F56ED"/>
    <w:rsid w:val="005764DA"/>
    <w:rsid w:val="00591F93"/>
    <w:rsid w:val="005B1AD0"/>
    <w:rsid w:val="005C5BD0"/>
    <w:rsid w:val="005E0817"/>
    <w:rsid w:val="006959EC"/>
    <w:rsid w:val="007246F2"/>
    <w:rsid w:val="00751D89"/>
    <w:rsid w:val="007837B6"/>
    <w:rsid w:val="007A116F"/>
    <w:rsid w:val="007B43B7"/>
    <w:rsid w:val="00807057"/>
    <w:rsid w:val="00840E47"/>
    <w:rsid w:val="00841021"/>
    <w:rsid w:val="008C0453"/>
    <w:rsid w:val="008D2E92"/>
    <w:rsid w:val="009066DD"/>
    <w:rsid w:val="009763FF"/>
    <w:rsid w:val="009E30ED"/>
    <w:rsid w:val="009F35C9"/>
    <w:rsid w:val="00A05096"/>
    <w:rsid w:val="00A608D1"/>
    <w:rsid w:val="00A72435"/>
    <w:rsid w:val="00A77868"/>
    <w:rsid w:val="00B454B0"/>
    <w:rsid w:val="00B94D3E"/>
    <w:rsid w:val="00C53F47"/>
    <w:rsid w:val="00CC050F"/>
    <w:rsid w:val="00CD6DA2"/>
    <w:rsid w:val="00CF36B2"/>
    <w:rsid w:val="00D1705F"/>
    <w:rsid w:val="00E366FC"/>
    <w:rsid w:val="00E53C5F"/>
    <w:rsid w:val="00EE2C61"/>
    <w:rsid w:val="00F13EA8"/>
    <w:rsid w:val="00F711FA"/>
    <w:rsid w:val="00F72F8A"/>
    <w:rsid w:val="00FD70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E5E"/>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99"/>
    <w:qFormat/>
    <w:rsid w:val="00036E5E"/>
    <w:pPr>
      <w:spacing w:after="60"/>
      <w:jc w:val="center"/>
      <w:outlineLvl w:val="1"/>
    </w:pPr>
    <w:rPr>
      <w:rFonts w:ascii="Cambria" w:hAnsi="Cambria" w:cs="Cambria"/>
    </w:rPr>
  </w:style>
  <w:style w:type="character" w:customStyle="1" w:styleId="SubtitleChar">
    <w:name w:val="Subtitle Char"/>
    <w:basedOn w:val="DefaultParagraphFont"/>
    <w:link w:val="Subtitle"/>
    <w:uiPriority w:val="99"/>
    <w:locked/>
    <w:rsid w:val="00036E5E"/>
    <w:rPr>
      <w:rFonts w:ascii="Cambria" w:hAnsi="Cambria" w:cs="Cambria"/>
      <w:sz w:val="24"/>
      <w:szCs w:val="24"/>
    </w:rPr>
  </w:style>
  <w:style w:type="paragraph" w:styleId="ListParagraph">
    <w:name w:val="List Paragraph"/>
    <w:basedOn w:val="Normal"/>
    <w:uiPriority w:val="99"/>
    <w:qFormat/>
    <w:rsid w:val="009763FF"/>
    <w:pPr>
      <w:ind w:left="720"/>
    </w:pPr>
  </w:style>
  <w:style w:type="character" w:styleId="Hyperlink">
    <w:name w:val="Hyperlink"/>
    <w:basedOn w:val="DefaultParagraphFont"/>
    <w:uiPriority w:val="99"/>
    <w:rsid w:val="005C5BD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83</TotalTime>
  <Pages>2</Pages>
  <Words>910</Words>
  <Characters>5193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 v</dc:title>
  <dc:subject/>
  <dc:creator>www.sorubak.com; acer</dc:creator>
  <cp:keywords>www.sorubak.com</cp:keywords>
  <dc:description>www.sorubak.com</dc:description>
  <cp:lastModifiedBy>edanur</cp:lastModifiedBy>
  <cp:revision>11</cp:revision>
  <cp:lastPrinted>2012-11-01T20:55:00Z</cp:lastPrinted>
  <dcterms:created xsi:type="dcterms:W3CDTF">2012-11-01T19:29:00Z</dcterms:created>
  <dcterms:modified xsi:type="dcterms:W3CDTF">2012-11-11T17:28:00Z</dcterms:modified>
</cp:coreProperties>
</file>