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3-A SINIFI ÖZEL İSİM YAZIM KURALLARI ÇALIŞMASI</w:t>
      </w:r>
      <w:r>
        <w:rPr>
          <w:rFonts w:ascii="Times New Roman" w:hAnsi="Times New Roman"/>
          <w:sz w:val="24"/>
          <w:szCs w:val="24"/>
        </w:rPr>
        <w:tab/>
        <w:t>Veli kontrol imzası: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ÖZEL ADLARIN YAZIMI İLE İLGİLİ KURALLAR(ÖNCE OKU,HATIRLA,SONRA YAP!!)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1-Özel adların ilk harfi tümcenin neresinde olursa olsun,her zaman büyük harfle yazılır.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Yaz tatilinde Anıtkabir’e gideceğiz.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Karabaş bütün gece havladı.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2.Özel adların sonuna gelen çekim ekleri kesme işareti (‘ ) ile ayrılır.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Kurban Bayramı tatilini Kapadokya’da geçireceğiz.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Gözde’nin Londra’dan Ferda teyzesi geldi.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.75pt;margin-top:30.05pt;width:287.25pt;height:1.5pt;flip:y;z-index:251677696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6.5pt;margin-top:12.05pt;width:497.25pt;height:1.5pt;flip:y;z-index:251676672" o:connectortype="straight"/>
        </w:pict>
      </w:r>
      <w:r>
        <w:rPr>
          <w:rFonts w:ascii="Times New Roman" w:hAnsi="Times New Roman"/>
          <w:sz w:val="24"/>
          <w:szCs w:val="24"/>
        </w:rPr>
        <w:t>3.”-ci,-lik,-siz,-gin”sonuna geldiği sözcüğün anlamını değiştiren ekler( yani yapım ekleri) ve “-ler” çoğul eki,özel adların sonuna geldiğinde kesme işareti ile ayrılmaz.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181.5pt;margin-top:13.05pt;width:7.5pt;height:0;z-index:251679744" o:connectortype="straight"/>
        </w:pict>
      </w:r>
      <w:r>
        <w:rPr>
          <w:noProof/>
          <w:lang w:eastAsia="tr-TR"/>
        </w:rPr>
        <w:pict>
          <v:shape id="_x0000_s1029" type="#_x0000_t32" style="position:absolute;margin-left:30pt;margin-top:13.05pt;width:11.25pt;height:0;z-index:251678720" o:connectortype="straight"/>
        </w:pict>
      </w:r>
      <w:r>
        <w:rPr>
          <w:rFonts w:ascii="Times New Roman" w:hAnsi="Times New Roman"/>
          <w:sz w:val="24"/>
          <w:szCs w:val="24"/>
        </w:rPr>
        <w:t>Şimaller bize geldi.       Ablam İngilizce öğreniyor.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4.Birkaç sözcükten oluşan özel adların her sözcüğü büyük harfle yazılır.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Babam Türk Hava Yollarında çalışıyor.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Büyük Millet Meclisi Ankara’dadır.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5.Kişi adlarından önce ve sonra gelen unvan ve meslek adları büyük harfle başlar.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Öğretmen Özlem Yurtsever ,Doktor Zeki Öz,Sayın Yağmur Kaya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6.Yer adlarının ilk adlarından sonra gelen dağ,göl,deniz adlarıda büyük harfle yazılır.</w:t>
      </w:r>
    </w:p>
    <w:p w:rsidR="00D65332" w:rsidRDefault="00D65332" w:rsidP="00060403">
      <w:pPr>
        <w:tabs>
          <w:tab w:val="left" w:pos="7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Marmara Denizi,Vardar Ovası,Sapanca Gölü,….</w:t>
      </w:r>
    </w:p>
    <w:p w:rsidR="00D65332" w:rsidRDefault="00D6533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16.5pt;margin-top:19.15pt;width:18.75pt;height:15.75pt;z-index:251646976"/>
        </w:pict>
      </w:r>
      <w:r>
        <w:rPr>
          <w:noProof/>
          <w:lang w:eastAsia="tr-TR"/>
        </w:rPr>
        <w:pict>
          <v:rect id="_x0000_s1031" style="position:absolute;margin-left:240pt;margin-top:23.65pt;width:18.75pt;height:15.75pt;z-index:251641856"/>
        </w:pict>
      </w:r>
      <w:r>
        <w:rPr>
          <w:rFonts w:ascii="Times New Roman" w:hAnsi="Times New Roman"/>
          <w:sz w:val="24"/>
          <w:szCs w:val="24"/>
        </w:rPr>
        <w:t>Özel adlardan yazımı doğru olanların başına (D),yanlış olanların başına (Y)yazarak düzeltelim.</w:t>
      </w:r>
    </w:p>
    <w:p w:rsidR="00D65332" w:rsidRDefault="00D6533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2" style="position:absolute;margin-left:16.5pt;margin-top:17.25pt;width:18.75pt;height:15.75pt;z-index:251645952"/>
        </w:pict>
      </w:r>
      <w:r>
        <w:rPr>
          <w:noProof/>
          <w:lang w:eastAsia="tr-TR"/>
        </w:rPr>
        <w:pict>
          <v:rect id="_x0000_s1033" style="position:absolute;margin-left:240pt;margin-top:24.75pt;width:18.75pt;height:15.75pt;z-index:251640832"/>
        </w:pict>
      </w:r>
      <w:r>
        <w:rPr>
          <w:rFonts w:ascii="Times New Roman" w:hAnsi="Times New Roman"/>
          <w:sz w:val="24"/>
          <w:szCs w:val="24"/>
        </w:rPr>
        <w:t xml:space="preserve">               türk’ler         ………………………                  ümit’lere    ………………….</w:t>
      </w:r>
    </w:p>
    <w:p w:rsidR="00D65332" w:rsidRDefault="00D6533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4" style="position:absolute;margin-left:16.5pt;margin-top:21.4pt;width:18.75pt;height:15.75pt;z-index:251644928"/>
        </w:pict>
      </w:r>
      <w:r>
        <w:rPr>
          <w:noProof/>
          <w:lang w:eastAsia="tr-TR"/>
        </w:rPr>
        <w:pict>
          <v:rect id="_x0000_s1035" style="position:absolute;margin-left:240pt;margin-top:21.4pt;width:18.75pt;height:15.75pt;z-index:251639808"/>
        </w:pict>
      </w:r>
      <w:r>
        <w:rPr>
          <w:rFonts w:ascii="Times New Roman" w:hAnsi="Times New Roman"/>
          <w:sz w:val="24"/>
          <w:szCs w:val="24"/>
        </w:rPr>
        <w:t xml:space="preserve">               Boluya       ……………………                         Karadeniz   ……………….</w:t>
      </w:r>
    </w:p>
    <w:p w:rsidR="00D65332" w:rsidRDefault="00D6533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16.5pt;margin-top:21.8pt;width:18.75pt;height:15.75pt;z-index:251643904"/>
        </w:pict>
      </w:r>
      <w:r>
        <w:rPr>
          <w:noProof/>
          <w:lang w:eastAsia="tr-TR"/>
        </w:rPr>
        <w:pict>
          <v:rect id="_x0000_s1037" style="position:absolute;margin-left:244.5pt;margin-top:21.8pt;width:18.75pt;height:15.75pt;z-index:251638784"/>
        </w:pict>
      </w:r>
      <w:r>
        <w:rPr>
          <w:rFonts w:ascii="Times New Roman" w:hAnsi="Times New Roman"/>
          <w:sz w:val="24"/>
          <w:szCs w:val="24"/>
        </w:rPr>
        <w:t xml:space="preserve">               boncukla     …………………….                       antalyalı    ………………..</w:t>
      </w:r>
    </w:p>
    <w:p w:rsidR="00D65332" w:rsidRDefault="00D6533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16.5pt;margin-top:24.4pt;width:18.75pt;height:15.75pt;z-index:251642880"/>
        </w:pict>
      </w:r>
      <w:r>
        <w:rPr>
          <w:noProof/>
          <w:lang w:eastAsia="tr-TR"/>
        </w:rPr>
        <w:pict>
          <v:rect id="_x0000_s1039" style="position:absolute;margin-left:244.5pt;margin-top:17.65pt;width:18.75pt;height:15.75pt;z-index:251637760"/>
        </w:pict>
      </w:r>
      <w:r>
        <w:rPr>
          <w:rFonts w:ascii="Times New Roman" w:hAnsi="Times New Roman"/>
          <w:sz w:val="24"/>
          <w:szCs w:val="24"/>
        </w:rPr>
        <w:t xml:space="preserve">              izmit lisesi  …………………..                             Trabzon’lu ………………</w:t>
      </w:r>
    </w:p>
    <w:p w:rsidR="00D65332" w:rsidRDefault="00D6533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0" style="position:absolute;margin-left:16.5pt;margin-top:22.55pt;width:18.75pt;height:15.75pt;z-index:251635712"/>
        </w:pict>
      </w:r>
      <w:r>
        <w:rPr>
          <w:noProof/>
          <w:lang w:eastAsia="tr-TR"/>
        </w:rPr>
        <w:pict>
          <v:rect id="_x0000_s1041" style="position:absolute;margin-left:244.5pt;margin-top:18.8pt;width:18.75pt;height:15.75pt;z-index:251636736"/>
        </w:pict>
      </w:r>
      <w:r>
        <w:rPr>
          <w:rFonts w:ascii="Times New Roman" w:hAnsi="Times New Roman"/>
          <w:sz w:val="24"/>
          <w:szCs w:val="24"/>
        </w:rPr>
        <w:t xml:space="preserve">              Burak’lar   ……………….                                  van gölü   ………………….</w:t>
      </w:r>
    </w:p>
    <w:p w:rsidR="00D65332" w:rsidRDefault="00D653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alanyalı       ……………….                                 anılcan     ……………………..</w:t>
      </w:r>
    </w:p>
    <w:p w:rsidR="00D65332" w:rsidRDefault="00D65332" w:rsidP="00EE1E3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2" style="position:absolute;margin-left:331.5pt;margin-top:18.1pt;width:113.25pt;height:35.25pt;z-index:251649024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Samsun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166.5pt;margin-top:18.1pt;width:113.25pt;height:35.25pt;z-index:251650048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Burdur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>Aşağıdaki özel isimlerin sonuna “-li” (yapım eki)ekini getirelim.Kırmızı kalem kullan.</w:t>
      </w:r>
    </w:p>
    <w:p w:rsidR="00D65332" w:rsidRDefault="00D65332" w:rsidP="00EE1E32">
      <w:pPr>
        <w:tabs>
          <w:tab w:val="left" w:pos="7230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4" style="position:absolute;margin-left:360.75pt;margin-top:14.7pt;width:113.25pt;height:35.25pt;z-index:251653120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Çanakkale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177.75pt;margin-top:14.7pt;width:113.25pt;height:35.25pt;z-index:251652096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Kütahya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35.25pt;margin-top:49.95pt;width:113.25pt;height:35.25pt;z-index:251656192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Isparta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5.75pt;margin-top:27.45pt;width:113.25pt;height:35.25pt;z-index:251651072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Erzurum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3.75pt;margin-top:.45pt;width:113.25pt;height:35.25pt;z-index:251648000">
            <v:textbox>
              <w:txbxContent>
                <w:p w:rsidR="00D65332" w:rsidRPr="001F2AA3" w:rsidRDefault="00D65332">
                  <w:pPr>
                    <w:rPr>
                      <w:sz w:val="32"/>
                      <w:szCs w:val="32"/>
                    </w:rPr>
                  </w:pPr>
                  <w:r w:rsidRPr="001F2AA3">
                    <w:rPr>
                      <w:sz w:val="32"/>
                      <w:szCs w:val="32"/>
                    </w:rPr>
                    <w:t>Ankara….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ab/>
      </w:r>
    </w:p>
    <w:p w:rsidR="00D65332" w:rsidRPr="001F2AA3" w:rsidRDefault="00D65332" w:rsidP="001F2AA3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9" style="position:absolute;margin-left:386.25pt;margin-top:16.6pt;width:113.25pt;height:35.25pt;z-index:251654144">
            <v:textbox style="mso-next-textbox:#_x0000_s1049"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Denizli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193.5pt;margin-top:9.85pt;width:113.25pt;height:35.25pt;z-index:251655168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Kırşehir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</w:p>
    <w:p w:rsidR="00D65332" w:rsidRPr="001F2AA3" w:rsidRDefault="00D65332" w:rsidP="001F2AA3">
      <w:pPr>
        <w:rPr>
          <w:rFonts w:ascii="Times New Roman" w:hAnsi="Times New Roman"/>
          <w:sz w:val="24"/>
          <w:szCs w:val="24"/>
        </w:rPr>
      </w:pPr>
    </w:p>
    <w:p w:rsidR="00D65332" w:rsidRDefault="00D65332" w:rsidP="001F2A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HAZIRLAYAN:ÖZLEM YURTSEVER</w:t>
      </w:r>
    </w:p>
    <w:p w:rsidR="00D65332" w:rsidRDefault="00D65332" w:rsidP="001F2A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Özel isimlerin sonuna”-e,-i,-de,-den”durum eklerinden (çekim eki) birini getirerek yazalım.Kırmızı kalem kullan.</w:t>
      </w:r>
    </w:p>
    <w:p w:rsidR="00D65332" w:rsidRPr="001C2ABF" w:rsidRDefault="00D65332" w:rsidP="001C2ABF">
      <w:pPr>
        <w:rPr>
          <w:rFonts w:ascii="Times New Roman" w:hAnsi="Times New Roman"/>
          <w:sz w:val="24"/>
          <w:szCs w:val="24"/>
        </w:rPr>
      </w:pPr>
    </w:p>
    <w:p w:rsidR="00D65332" w:rsidRPr="001C2ABF" w:rsidRDefault="00D65332" w:rsidP="001C2ABF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1" style="position:absolute;margin-left:418.5pt;margin-top:15.75pt;width:113.25pt;height:35.25pt;z-index:251665408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Marmaris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400.5pt;margin-top:-8.25pt;width:113.25pt;height:35.25pt;z-index:251662336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Yozgat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376.5pt;margin-top:-30.75pt;width:113.25pt;height:35.25pt;z-index:251659264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Fikret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241.5pt;margin-top:15.75pt;width:113.25pt;height:35.25pt;z-index:251664384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Berk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216.75pt;margin-top:-8.25pt;width:113.25pt;height:35.25pt;z-index:251661312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Çukurova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193.5pt;margin-top:-30.75pt;width:113.25pt;height:35.25pt;z-index:251658240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Nurten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67.5pt;margin-top:15.75pt;width:113.25pt;height:35.25pt;z-index:251663360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Eda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45.75pt;margin-top:-8.25pt;width:113.25pt;height:35.25pt;z-index:251660288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Berna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9" style="position:absolute;margin-left:13.5pt;margin-top:-30.75pt;width:113.25pt;height:35.25pt;z-index:251657216">
            <v:textbox>
              <w:txbxContent>
                <w:p w:rsidR="00D65332" w:rsidRPr="001F2AA3" w:rsidRDefault="00D65332" w:rsidP="001F2AA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Manisa</w:t>
                  </w:r>
                  <w:r w:rsidRPr="001F2AA3">
                    <w:rPr>
                      <w:sz w:val="32"/>
                      <w:szCs w:val="32"/>
                    </w:rPr>
                    <w:t>….</w:t>
                  </w:r>
                </w:p>
              </w:txbxContent>
            </v:textbox>
          </v:rect>
        </w:pict>
      </w:r>
    </w:p>
    <w:p w:rsidR="00D65332" w:rsidRPr="001C2ABF" w:rsidRDefault="00D65332" w:rsidP="001C2ABF">
      <w:pPr>
        <w:rPr>
          <w:rFonts w:ascii="Times New Roman" w:hAnsi="Times New Roman"/>
          <w:sz w:val="24"/>
          <w:szCs w:val="24"/>
        </w:rPr>
      </w:pPr>
    </w:p>
    <w:p w:rsidR="00D65332" w:rsidRDefault="00D65332" w:rsidP="001C2AB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Tümcelerdeki özel adlarla ilgili yazım hatalarını kırmızı ile daire içine al,kutuya düzelterek yaz.Cümleleri iki kere gözden geçir.</w:t>
      </w:r>
    </w:p>
    <w:p w:rsidR="00D65332" w:rsidRDefault="00D65332" w:rsidP="001C2ABF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0" style="position:absolute;margin-left:30.75pt;margin-top:23.8pt;width:378.75pt;height:31.5pt;z-index:251666432"/>
        </w:pict>
      </w:r>
      <w:r>
        <w:rPr>
          <w:rFonts w:ascii="Times New Roman" w:hAnsi="Times New Roman"/>
          <w:sz w:val="32"/>
          <w:szCs w:val="32"/>
        </w:rPr>
        <w:t>mahalle arkadaşım fırat çok iyi çocuktur.</w:t>
      </w:r>
    </w:p>
    <w:p w:rsidR="00D65332" w:rsidRDefault="00D65332" w:rsidP="001C2ABF">
      <w:pPr>
        <w:rPr>
          <w:rFonts w:ascii="Times New Roman" w:hAnsi="Times New Roman"/>
          <w:sz w:val="32"/>
          <w:szCs w:val="32"/>
        </w:rPr>
      </w:pPr>
    </w:p>
    <w:p w:rsidR="00D65332" w:rsidRDefault="00D65332" w:rsidP="001C2ABF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1" style="position:absolute;margin-left:50.25pt;margin-top:22.25pt;width:378.75pt;height:31.5pt;z-index:251667456"/>
        </w:pict>
      </w:r>
      <w:r>
        <w:rPr>
          <w:rFonts w:ascii="Times New Roman" w:hAnsi="Times New Roman"/>
          <w:sz w:val="32"/>
          <w:szCs w:val="32"/>
        </w:rPr>
        <w:t>Dayım mimar sinan üniversitesinde çalışıyor.</w:t>
      </w:r>
    </w:p>
    <w:p w:rsidR="00D65332" w:rsidRDefault="00D65332" w:rsidP="001C2ABF">
      <w:pPr>
        <w:rPr>
          <w:rFonts w:ascii="Times New Roman" w:hAnsi="Times New Roman"/>
          <w:sz w:val="32"/>
          <w:szCs w:val="32"/>
        </w:rPr>
      </w:pPr>
    </w:p>
    <w:p w:rsidR="00D65332" w:rsidRDefault="00D65332" w:rsidP="001C2ABF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2" style="position:absolute;margin-left:82.5pt;margin-top:20.65pt;width:378.75pt;height:31.5pt;z-index:251668480"/>
        </w:pict>
      </w:r>
      <w:r>
        <w:rPr>
          <w:rFonts w:ascii="Times New Roman" w:hAnsi="Times New Roman"/>
          <w:sz w:val="32"/>
          <w:szCs w:val="32"/>
        </w:rPr>
        <w:t>dünya ve ay,güneş’in çevresinde döner.</w:t>
      </w:r>
    </w:p>
    <w:p w:rsidR="00D65332" w:rsidRDefault="00D65332" w:rsidP="001C2ABF">
      <w:pPr>
        <w:rPr>
          <w:rFonts w:ascii="Times New Roman" w:hAnsi="Times New Roman"/>
          <w:sz w:val="32"/>
          <w:szCs w:val="32"/>
        </w:rPr>
      </w:pPr>
    </w:p>
    <w:p w:rsidR="00D65332" w:rsidRDefault="00D65332" w:rsidP="00D350EB">
      <w:pPr>
        <w:tabs>
          <w:tab w:val="left" w:pos="9375"/>
        </w:tabs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3" style="position:absolute;margin-left:99.75pt;margin-top:22.1pt;width:378.75pt;height:31.5pt;z-index:251669504"/>
        </w:pict>
      </w:r>
      <w:r>
        <w:rPr>
          <w:rFonts w:ascii="Times New Roman" w:hAnsi="Times New Roman"/>
          <w:sz w:val="32"/>
          <w:szCs w:val="32"/>
        </w:rPr>
        <w:t>pınar’la aylin izmite gitti.</w:t>
      </w:r>
      <w:r>
        <w:rPr>
          <w:rFonts w:ascii="Times New Roman" w:hAnsi="Times New Roman"/>
          <w:sz w:val="32"/>
          <w:szCs w:val="32"/>
        </w:rPr>
        <w:tab/>
      </w:r>
    </w:p>
    <w:p w:rsidR="00D65332" w:rsidRDefault="00D65332" w:rsidP="00D350EB">
      <w:pPr>
        <w:tabs>
          <w:tab w:val="left" w:pos="9375"/>
        </w:tabs>
        <w:rPr>
          <w:rFonts w:ascii="Times New Roman" w:hAnsi="Times New Roman"/>
          <w:sz w:val="32"/>
          <w:szCs w:val="32"/>
        </w:rPr>
      </w:pPr>
    </w:p>
    <w:p w:rsidR="00D65332" w:rsidRDefault="00D65332" w:rsidP="00D350EB">
      <w:pPr>
        <w:tabs>
          <w:tab w:val="left" w:pos="9375"/>
        </w:tabs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4" style="position:absolute;margin-left:-2.25pt;margin-top:28.5pt;width:378.75pt;height:31.5pt;z-index:251670528"/>
        </w:pict>
      </w:r>
      <w:r>
        <w:rPr>
          <w:rFonts w:ascii="Times New Roman" w:hAnsi="Times New Roman"/>
          <w:sz w:val="32"/>
          <w:szCs w:val="32"/>
        </w:rPr>
        <w:t>adapazarı treni rötar yaptı.</w:t>
      </w:r>
    </w:p>
    <w:p w:rsidR="00D65332" w:rsidRDefault="00D65332" w:rsidP="00D350E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k</w:t>
      </w:r>
    </w:p>
    <w:p w:rsidR="00D65332" w:rsidRDefault="00D65332" w:rsidP="00D350EB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5" style="position:absolute;margin-left:21.75pt;margin-top:22.8pt;width:378.75pt;height:31.5pt;z-index:251671552"/>
        </w:pict>
      </w:r>
      <w:r>
        <w:rPr>
          <w:rFonts w:ascii="Times New Roman" w:hAnsi="Times New Roman"/>
          <w:sz w:val="32"/>
          <w:szCs w:val="32"/>
        </w:rPr>
        <w:t>ayşegül ve aytül bodrum’a gitti.</w:t>
      </w:r>
    </w:p>
    <w:p w:rsidR="00D65332" w:rsidRDefault="00D65332" w:rsidP="00D350EB">
      <w:pPr>
        <w:tabs>
          <w:tab w:val="left" w:pos="91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D65332" w:rsidRDefault="00D65332" w:rsidP="00D350EB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6" style="position:absolute;margin-left:39.75pt;margin-top:24.95pt;width:378.75pt;height:31.5pt;z-index:251672576"/>
        </w:pict>
      </w:r>
      <w:r>
        <w:rPr>
          <w:rFonts w:ascii="Times New Roman" w:hAnsi="Times New Roman"/>
          <w:sz w:val="32"/>
          <w:szCs w:val="32"/>
        </w:rPr>
        <w:t>Toplantıya doktor Mete beyi çağırdılar.</w:t>
      </w:r>
    </w:p>
    <w:p w:rsidR="00D65332" w:rsidRDefault="00D65332" w:rsidP="00D350EB">
      <w:pPr>
        <w:rPr>
          <w:rFonts w:ascii="Times New Roman" w:hAnsi="Times New Roman"/>
          <w:sz w:val="32"/>
          <w:szCs w:val="32"/>
        </w:rPr>
      </w:pPr>
    </w:p>
    <w:p w:rsidR="00D65332" w:rsidRDefault="00D65332" w:rsidP="00D350EB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7" style="position:absolute;margin-left:57.75pt;margin-top:27.5pt;width:378.75pt;height:31.5pt;z-index:251673600"/>
        </w:pict>
      </w:r>
      <w:r>
        <w:rPr>
          <w:rFonts w:ascii="Times New Roman" w:hAnsi="Times New Roman"/>
          <w:sz w:val="32"/>
          <w:szCs w:val="32"/>
        </w:rPr>
        <w:t>teyzem gazi üniversitesini bitirdi.</w:t>
      </w:r>
    </w:p>
    <w:p w:rsidR="00D65332" w:rsidRDefault="00D65332" w:rsidP="00D350EB">
      <w:pPr>
        <w:rPr>
          <w:rFonts w:ascii="Times New Roman" w:hAnsi="Times New Roman"/>
          <w:sz w:val="32"/>
          <w:szCs w:val="32"/>
        </w:rPr>
      </w:pPr>
    </w:p>
    <w:p w:rsidR="00D65332" w:rsidRDefault="00D65332" w:rsidP="00D350EB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8" style="position:absolute;margin-left:80.25pt;margin-top:23.35pt;width:394.5pt;height:31.5pt;z-index:251674624"/>
        </w:pict>
      </w:r>
      <w:r>
        <w:rPr>
          <w:rFonts w:ascii="Times New Roman" w:hAnsi="Times New Roman"/>
          <w:sz w:val="32"/>
          <w:szCs w:val="32"/>
        </w:rPr>
        <w:t>giresunun fındığı meşhurdur.</w:t>
      </w:r>
    </w:p>
    <w:p w:rsidR="00D65332" w:rsidRDefault="00D65332" w:rsidP="00D350EB">
      <w:pPr>
        <w:rPr>
          <w:rFonts w:ascii="Times New Roman" w:hAnsi="Times New Roman"/>
          <w:sz w:val="32"/>
          <w:szCs w:val="32"/>
        </w:rPr>
      </w:pPr>
    </w:p>
    <w:p w:rsidR="00D65332" w:rsidRPr="00060403" w:rsidRDefault="00D65332" w:rsidP="00060403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rect id="_x0000_s1069" style="position:absolute;margin-left:80.25pt;margin-top:21.75pt;width:424.5pt;height:31.5pt;z-index:251675648"/>
        </w:pict>
      </w:r>
      <w:r>
        <w:rPr>
          <w:rFonts w:ascii="Times New Roman" w:hAnsi="Times New Roman"/>
          <w:sz w:val="32"/>
          <w:szCs w:val="32"/>
        </w:rPr>
        <w:t>erzurum ve sivas kongrelerinde önemli kararlar alındı</w:t>
      </w:r>
    </w:p>
    <w:p w:rsidR="00D65332" w:rsidRDefault="00D65332" w:rsidP="00060403">
      <w:pPr>
        <w:rPr>
          <w:rFonts w:ascii="Times New Roman" w:hAnsi="Times New Roman"/>
          <w:sz w:val="32"/>
          <w:szCs w:val="32"/>
        </w:rPr>
      </w:pPr>
    </w:p>
    <w:p w:rsidR="00D65332" w:rsidRDefault="00D65332" w:rsidP="00444305">
      <w:hyperlink r:id="rId4" w:history="1">
        <w:r w:rsidRPr="002C4DEA">
          <w:rPr>
            <w:rStyle w:val="Hyperlink"/>
          </w:rPr>
          <w:t>www.sorubak.com</w:t>
        </w:r>
      </w:hyperlink>
      <w:r>
        <w:t xml:space="preserve"> </w:t>
      </w:r>
    </w:p>
    <w:p w:rsidR="00D65332" w:rsidRPr="00060403" w:rsidRDefault="00D65332" w:rsidP="00060403">
      <w:pPr>
        <w:tabs>
          <w:tab w:val="left" w:pos="3360"/>
        </w:tabs>
        <w:rPr>
          <w:rFonts w:ascii="Times New Roman" w:hAnsi="Times New Roman"/>
          <w:sz w:val="32"/>
          <w:szCs w:val="32"/>
        </w:rPr>
      </w:pPr>
    </w:p>
    <w:sectPr w:rsidR="00D65332" w:rsidRPr="00060403" w:rsidSect="00EE1E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E32"/>
    <w:rsid w:val="00060403"/>
    <w:rsid w:val="001C2ABF"/>
    <w:rsid w:val="001F2AA3"/>
    <w:rsid w:val="002C4DEA"/>
    <w:rsid w:val="00382C71"/>
    <w:rsid w:val="00444305"/>
    <w:rsid w:val="004D67F1"/>
    <w:rsid w:val="004F5DB5"/>
    <w:rsid w:val="00C17D14"/>
    <w:rsid w:val="00D350EB"/>
    <w:rsid w:val="00D65332"/>
    <w:rsid w:val="00DC26A4"/>
    <w:rsid w:val="00EE1E32"/>
    <w:rsid w:val="00F7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7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4430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3</Pages>
  <Words>396</Words>
  <Characters>2261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edanur</cp:lastModifiedBy>
  <cp:revision>2</cp:revision>
  <dcterms:created xsi:type="dcterms:W3CDTF">2012-10-11T19:18:00Z</dcterms:created>
  <dcterms:modified xsi:type="dcterms:W3CDTF">2012-11-24T22:04:00Z</dcterms:modified>
  <cp:category>www.sorubak.com</cp:category>
</cp:coreProperties>
</file>