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0A4" w:rsidRDefault="00A930A4" w:rsidP="00104570">
      <w:pPr>
        <w:ind w:right="-214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Adı soyadı:............................................................................</w:t>
      </w:r>
    </w:p>
    <w:p w:rsidR="00A930A4" w:rsidRDefault="00A930A4" w:rsidP="00104570">
      <w:pPr>
        <w:ind w:right="-214"/>
        <w:rPr>
          <w:b/>
          <w:color w:val="000000"/>
          <w:sz w:val="20"/>
          <w:szCs w:val="20"/>
        </w:rPr>
      </w:pPr>
    </w:p>
    <w:p w:rsidR="00A930A4" w:rsidRPr="005D367C" w:rsidRDefault="00A930A4" w:rsidP="00104570">
      <w:pPr>
        <w:ind w:right="-214"/>
        <w:rPr>
          <w:b/>
          <w:color w:val="000000"/>
          <w:sz w:val="20"/>
          <w:szCs w:val="20"/>
        </w:rPr>
      </w:pPr>
      <w:r w:rsidRPr="00585232">
        <w:rPr>
          <w:b/>
          <w:color w:val="000000"/>
          <w:sz w:val="20"/>
          <w:szCs w:val="20"/>
        </w:rPr>
        <w:t>1)</w:t>
      </w:r>
      <w:r>
        <w:rPr>
          <w:rFonts w:ascii="Arial" w:hAnsi="Arial" w:cs="Arial"/>
          <w:b/>
          <w:color w:val="000000"/>
        </w:rPr>
        <w:t xml:space="preserve"> “</w:t>
      </w:r>
      <w:r w:rsidRPr="005D367C">
        <w:rPr>
          <w:b/>
          <w:color w:val="000000"/>
          <w:sz w:val="20"/>
          <w:szCs w:val="20"/>
        </w:rPr>
        <w:t xml:space="preserve">yoruldum-bugün-çok” sözcükleriyle kurallı bir tümce   </w:t>
      </w:r>
    </w:p>
    <w:p w:rsidR="00A930A4" w:rsidRPr="005D367C" w:rsidRDefault="00A930A4" w:rsidP="00FC05B7">
      <w:pPr>
        <w:ind w:left="360" w:right="-214"/>
        <w:rPr>
          <w:b/>
          <w:color w:val="000000"/>
          <w:sz w:val="20"/>
          <w:szCs w:val="20"/>
        </w:rPr>
      </w:pPr>
      <w:r w:rsidRPr="005D367C">
        <w:rPr>
          <w:b/>
          <w:color w:val="000000"/>
          <w:sz w:val="20"/>
          <w:szCs w:val="20"/>
        </w:rPr>
        <w:t xml:space="preserve">     oluşturulursa en sonda hangisi olur?</w:t>
      </w:r>
    </w:p>
    <w:p w:rsidR="00A930A4" w:rsidRPr="005D367C" w:rsidRDefault="00A930A4" w:rsidP="00FC05B7">
      <w:pPr>
        <w:ind w:left="360" w:right="-214"/>
        <w:rPr>
          <w:color w:val="000000"/>
          <w:sz w:val="20"/>
          <w:szCs w:val="20"/>
        </w:rPr>
      </w:pPr>
      <w:r w:rsidRPr="005D367C">
        <w:rPr>
          <w:color w:val="000000"/>
          <w:sz w:val="20"/>
          <w:szCs w:val="20"/>
        </w:rPr>
        <w:t xml:space="preserve">     A) yoruldum                    </w:t>
      </w:r>
      <w:r>
        <w:rPr>
          <w:color w:val="000000"/>
          <w:sz w:val="20"/>
          <w:szCs w:val="20"/>
        </w:rPr>
        <w:t xml:space="preserve">  B) bugün               </w:t>
      </w:r>
      <w:r w:rsidRPr="005D367C">
        <w:rPr>
          <w:color w:val="000000"/>
          <w:sz w:val="20"/>
          <w:szCs w:val="20"/>
        </w:rPr>
        <w:t xml:space="preserve">  C) çok</w:t>
      </w:r>
    </w:p>
    <w:p w:rsidR="00A930A4" w:rsidRDefault="00A930A4" w:rsidP="00FC05B7">
      <w:pPr>
        <w:ind w:right="-214"/>
        <w:rPr>
          <w:b/>
          <w:color w:val="000000"/>
          <w:sz w:val="20"/>
          <w:szCs w:val="20"/>
        </w:rPr>
      </w:pPr>
    </w:p>
    <w:p w:rsidR="00A930A4" w:rsidRDefault="00A930A4" w:rsidP="00585232">
      <w:pPr>
        <w:ind w:right="-214"/>
        <w:rPr>
          <w:b/>
          <w:color w:val="000000"/>
          <w:sz w:val="20"/>
          <w:szCs w:val="20"/>
        </w:rPr>
      </w:pPr>
    </w:p>
    <w:p w:rsidR="00A930A4" w:rsidRPr="005D367C" w:rsidRDefault="00A930A4" w:rsidP="00585232">
      <w:pPr>
        <w:ind w:right="-214"/>
        <w:rPr>
          <w:b/>
          <w:color w:val="000000"/>
          <w:sz w:val="20"/>
          <w:szCs w:val="20"/>
        </w:rPr>
      </w:pPr>
      <w:r w:rsidRPr="005D367C">
        <w:rPr>
          <w:b/>
          <w:color w:val="000000"/>
          <w:sz w:val="20"/>
          <w:szCs w:val="20"/>
        </w:rPr>
        <w:t>2) “Minik kınalı kuzu sürüde hemen fark ediliyordu.” Tümcesi   kaç heceden oluşmuştur?</w:t>
      </w:r>
    </w:p>
    <w:p w:rsidR="00A930A4" w:rsidRPr="005D367C" w:rsidRDefault="00A930A4" w:rsidP="00FC05B7">
      <w:pPr>
        <w:ind w:left="360" w:right="-214"/>
        <w:rPr>
          <w:color w:val="000000"/>
          <w:sz w:val="20"/>
          <w:szCs w:val="20"/>
        </w:rPr>
      </w:pPr>
      <w:r w:rsidRPr="005D367C">
        <w:rPr>
          <w:color w:val="000000"/>
          <w:sz w:val="20"/>
          <w:szCs w:val="20"/>
        </w:rPr>
        <w:t xml:space="preserve">       A) 18                                 B) 25                           C) 15</w:t>
      </w:r>
    </w:p>
    <w:p w:rsidR="00A930A4" w:rsidRDefault="00A930A4" w:rsidP="00104570">
      <w:pPr>
        <w:ind w:right="-214"/>
        <w:rPr>
          <w:b/>
          <w:color w:val="000000"/>
          <w:sz w:val="20"/>
          <w:szCs w:val="20"/>
        </w:rPr>
      </w:pPr>
    </w:p>
    <w:p w:rsidR="00A930A4" w:rsidRDefault="00A930A4" w:rsidP="00104570">
      <w:pPr>
        <w:ind w:right="-214"/>
        <w:rPr>
          <w:b/>
          <w:color w:val="000000"/>
          <w:sz w:val="20"/>
          <w:szCs w:val="20"/>
        </w:rPr>
      </w:pPr>
    </w:p>
    <w:p w:rsidR="00A930A4" w:rsidRPr="005D367C" w:rsidRDefault="00A930A4" w:rsidP="00104570">
      <w:pPr>
        <w:ind w:right="-214"/>
        <w:rPr>
          <w:b/>
          <w:color w:val="000000"/>
          <w:sz w:val="20"/>
          <w:szCs w:val="20"/>
        </w:rPr>
      </w:pPr>
      <w:r w:rsidRPr="005D367C">
        <w:rPr>
          <w:b/>
          <w:color w:val="000000"/>
          <w:sz w:val="20"/>
          <w:szCs w:val="20"/>
        </w:rPr>
        <w:t>3)Hangi sözcük eşseslidir?</w:t>
      </w:r>
    </w:p>
    <w:p w:rsidR="00A930A4" w:rsidRPr="005D367C" w:rsidRDefault="00A930A4" w:rsidP="00FC05B7">
      <w:pPr>
        <w:ind w:left="360" w:right="-214"/>
        <w:rPr>
          <w:color w:val="000000"/>
          <w:sz w:val="20"/>
          <w:szCs w:val="20"/>
        </w:rPr>
      </w:pPr>
      <w:r w:rsidRPr="005D367C">
        <w:rPr>
          <w:color w:val="000000"/>
          <w:sz w:val="20"/>
          <w:szCs w:val="20"/>
        </w:rPr>
        <w:t xml:space="preserve">    A) sinema                         B) kaz                             C) kağıt</w:t>
      </w:r>
    </w:p>
    <w:p w:rsidR="00A930A4" w:rsidRPr="005D367C" w:rsidRDefault="00A930A4" w:rsidP="00FC05B7">
      <w:pPr>
        <w:ind w:left="360" w:right="-214"/>
        <w:rPr>
          <w:color w:val="000000"/>
          <w:sz w:val="20"/>
          <w:szCs w:val="20"/>
        </w:rPr>
      </w:pPr>
    </w:p>
    <w:p w:rsidR="00A930A4" w:rsidRDefault="00A930A4" w:rsidP="00104570">
      <w:pPr>
        <w:ind w:right="-214"/>
        <w:rPr>
          <w:b/>
          <w:color w:val="000000"/>
          <w:sz w:val="20"/>
          <w:szCs w:val="20"/>
        </w:rPr>
      </w:pPr>
    </w:p>
    <w:p w:rsidR="00A930A4" w:rsidRPr="005D367C" w:rsidRDefault="00A930A4" w:rsidP="00104570">
      <w:pPr>
        <w:ind w:right="-214"/>
        <w:rPr>
          <w:b/>
          <w:color w:val="000000"/>
          <w:sz w:val="20"/>
          <w:szCs w:val="20"/>
        </w:rPr>
      </w:pPr>
      <w:r w:rsidRPr="005D367C">
        <w:rPr>
          <w:b/>
          <w:color w:val="000000"/>
          <w:sz w:val="20"/>
          <w:szCs w:val="20"/>
        </w:rPr>
        <w:t>4)Hangi sözcük sözlük sıralamasında en önde gelir?</w:t>
      </w:r>
    </w:p>
    <w:p w:rsidR="00A930A4" w:rsidRPr="005D367C" w:rsidRDefault="00A930A4" w:rsidP="00FC05B7">
      <w:pPr>
        <w:rPr>
          <w:color w:val="000000"/>
          <w:sz w:val="20"/>
          <w:szCs w:val="20"/>
        </w:rPr>
      </w:pPr>
      <w:r w:rsidRPr="005D367C">
        <w:rPr>
          <w:color w:val="000000"/>
          <w:sz w:val="20"/>
          <w:szCs w:val="20"/>
        </w:rPr>
        <w:t>A) sabah                      B) bayram                    C) olacak</w:t>
      </w:r>
    </w:p>
    <w:p w:rsidR="00A930A4" w:rsidRDefault="00A930A4" w:rsidP="00104570">
      <w:pPr>
        <w:ind w:right="-214"/>
        <w:rPr>
          <w:b/>
          <w:color w:val="000000"/>
          <w:sz w:val="20"/>
          <w:szCs w:val="20"/>
        </w:rPr>
      </w:pPr>
    </w:p>
    <w:p w:rsidR="00A930A4" w:rsidRPr="005D367C" w:rsidRDefault="00A930A4" w:rsidP="00104570">
      <w:pPr>
        <w:ind w:right="-214"/>
        <w:rPr>
          <w:b/>
          <w:color w:val="000000"/>
          <w:sz w:val="20"/>
          <w:szCs w:val="20"/>
        </w:rPr>
      </w:pPr>
      <w:r w:rsidRPr="005D367C">
        <w:rPr>
          <w:b/>
          <w:color w:val="000000"/>
          <w:sz w:val="20"/>
          <w:szCs w:val="20"/>
        </w:rPr>
        <w:t>5)özgürlük” sözcüğünün eş anlamlısı hangisidir?</w:t>
      </w:r>
    </w:p>
    <w:p w:rsidR="00A930A4" w:rsidRPr="005D367C" w:rsidRDefault="00A930A4" w:rsidP="00FC05B7">
      <w:pPr>
        <w:rPr>
          <w:color w:val="000000"/>
          <w:sz w:val="20"/>
          <w:szCs w:val="20"/>
        </w:rPr>
      </w:pPr>
      <w:r w:rsidRPr="005D367C">
        <w:rPr>
          <w:b/>
          <w:color w:val="000000"/>
          <w:sz w:val="20"/>
          <w:szCs w:val="20"/>
        </w:rPr>
        <w:t xml:space="preserve">     </w:t>
      </w:r>
      <w:r w:rsidRPr="005D367C">
        <w:rPr>
          <w:color w:val="000000"/>
          <w:sz w:val="20"/>
          <w:szCs w:val="20"/>
        </w:rPr>
        <w:t>A) hürriyet                      B) cesaret                   C) yürekli</w:t>
      </w:r>
    </w:p>
    <w:p w:rsidR="00A930A4" w:rsidRDefault="00A930A4" w:rsidP="00FC05B7">
      <w:pPr>
        <w:rPr>
          <w:b/>
          <w:color w:val="000000"/>
          <w:sz w:val="20"/>
          <w:szCs w:val="20"/>
        </w:rPr>
      </w:pPr>
    </w:p>
    <w:p w:rsidR="00A930A4" w:rsidRDefault="00A930A4" w:rsidP="00FC05B7">
      <w:pPr>
        <w:rPr>
          <w:b/>
          <w:color w:val="000000"/>
          <w:sz w:val="20"/>
          <w:szCs w:val="20"/>
        </w:rPr>
      </w:pPr>
    </w:p>
    <w:p w:rsidR="00A930A4" w:rsidRPr="005D367C" w:rsidRDefault="00A930A4" w:rsidP="00FC05B7">
      <w:pPr>
        <w:rPr>
          <w:b/>
          <w:color w:val="000000"/>
          <w:sz w:val="20"/>
          <w:szCs w:val="20"/>
        </w:rPr>
      </w:pPr>
      <w:r w:rsidRPr="005D367C">
        <w:rPr>
          <w:b/>
          <w:color w:val="000000"/>
          <w:sz w:val="20"/>
          <w:szCs w:val="20"/>
        </w:rPr>
        <w:t>6) Aşağıdaki  kelimelere getirilen eklerden hangisi yapım ekidir?</w:t>
      </w:r>
    </w:p>
    <w:p w:rsidR="00A930A4" w:rsidRPr="005D367C" w:rsidRDefault="00A930A4" w:rsidP="00FC05B7">
      <w:pPr>
        <w:rPr>
          <w:color w:val="000000"/>
          <w:sz w:val="20"/>
          <w:szCs w:val="20"/>
        </w:rPr>
      </w:pPr>
      <w:r w:rsidRPr="005D367C">
        <w:rPr>
          <w:color w:val="000000"/>
          <w:sz w:val="20"/>
          <w:szCs w:val="20"/>
        </w:rPr>
        <w:t xml:space="preserve">     A. şekerde    </w:t>
      </w:r>
      <w:r w:rsidRPr="005D367C">
        <w:rPr>
          <w:color w:val="000000"/>
          <w:sz w:val="20"/>
          <w:szCs w:val="20"/>
        </w:rPr>
        <w:tab/>
        <w:t xml:space="preserve">B. şekerlik </w:t>
      </w:r>
      <w:r w:rsidRPr="005D367C">
        <w:rPr>
          <w:color w:val="000000"/>
          <w:sz w:val="20"/>
          <w:szCs w:val="20"/>
        </w:rPr>
        <w:tab/>
        <w:t>C. şekerler</w:t>
      </w:r>
    </w:p>
    <w:p w:rsidR="00A930A4" w:rsidRDefault="00A930A4" w:rsidP="00FC05B7">
      <w:pPr>
        <w:rPr>
          <w:b/>
          <w:color w:val="000000"/>
          <w:sz w:val="20"/>
          <w:szCs w:val="20"/>
        </w:rPr>
      </w:pPr>
    </w:p>
    <w:p w:rsidR="00A930A4" w:rsidRDefault="00A930A4" w:rsidP="00FC05B7">
      <w:pPr>
        <w:rPr>
          <w:b/>
          <w:color w:val="000000"/>
          <w:sz w:val="20"/>
          <w:szCs w:val="20"/>
        </w:rPr>
      </w:pPr>
    </w:p>
    <w:p w:rsidR="00A930A4" w:rsidRPr="005D367C" w:rsidRDefault="00A930A4" w:rsidP="00FC05B7">
      <w:pPr>
        <w:rPr>
          <w:b/>
          <w:color w:val="000000"/>
          <w:sz w:val="20"/>
          <w:szCs w:val="20"/>
        </w:rPr>
      </w:pPr>
      <w:r w:rsidRPr="005D367C">
        <w:rPr>
          <w:b/>
          <w:color w:val="000000"/>
          <w:sz w:val="20"/>
          <w:szCs w:val="20"/>
        </w:rPr>
        <w:t>7) Aşağıdaki sözcüklerden hangisi tekil isimdir?</w:t>
      </w:r>
    </w:p>
    <w:p w:rsidR="00A930A4" w:rsidRPr="005D367C" w:rsidRDefault="00A930A4" w:rsidP="00FC05B7">
      <w:pPr>
        <w:rPr>
          <w:color w:val="000000"/>
          <w:sz w:val="20"/>
          <w:szCs w:val="20"/>
        </w:rPr>
      </w:pPr>
      <w:r w:rsidRPr="005D367C">
        <w:rPr>
          <w:color w:val="000000"/>
          <w:sz w:val="20"/>
          <w:szCs w:val="20"/>
        </w:rPr>
        <w:tab/>
        <w:t>A. kiler</w:t>
      </w:r>
      <w:r w:rsidRPr="005D367C">
        <w:rPr>
          <w:color w:val="000000"/>
          <w:sz w:val="20"/>
          <w:szCs w:val="20"/>
        </w:rPr>
        <w:tab/>
      </w:r>
      <w:r w:rsidRPr="005D367C">
        <w:rPr>
          <w:color w:val="000000"/>
          <w:sz w:val="20"/>
          <w:szCs w:val="20"/>
        </w:rPr>
        <w:tab/>
        <w:t xml:space="preserve">B. kalemler </w:t>
      </w:r>
      <w:r w:rsidRPr="005D367C">
        <w:rPr>
          <w:color w:val="000000"/>
          <w:sz w:val="20"/>
          <w:szCs w:val="20"/>
        </w:rPr>
        <w:tab/>
        <w:t>C. sizler</w:t>
      </w:r>
    </w:p>
    <w:p w:rsidR="00A930A4" w:rsidRDefault="00A930A4" w:rsidP="00AB4782">
      <w:pPr>
        <w:ind w:right="-318"/>
        <w:jc w:val="both"/>
        <w:rPr>
          <w:b/>
          <w:sz w:val="20"/>
          <w:szCs w:val="20"/>
          <w:u w:val="single"/>
        </w:rPr>
      </w:pPr>
    </w:p>
    <w:p w:rsidR="00A930A4" w:rsidRDefault="00A930A4" w:rsidP="00AB4782">
      <w:pPr>
        <w:ind w:right="-318"/>
        <w:jc w:val="both"/>
        <w:rPr>
          <w:b/>
          <w:sz w:val="20"/>
          <w:szCs w:val="20"/>
          <w:u w:val="single"/>
        </w:rPr>
      </w:pPr>
    </w:p>
    <w:p w:rsidR="00A930A4" w:rsidRPr="005D367C" w:rsidRDefault="00A930A4" w:rsidP="00AB4782">
      <w:pPr>
        <w:ind w:right="-318"/>
        <w:jc w:val="both"/>
        <w:rPr>
          <w:b/>
          <w:sz w:val="20"/>
          <w:szCs w:val="20"/>
        </w:rPr>
      </w:pPr>
      <w:r w:rsidRPr="005D367C">
        <w:rPr>
          <w:b/>
          <w:sz w:val="20"/>
          <w:szCs w:val="20"/>
          <w:u w:val="single"/>
        </w:rPr>
        <w:t>horoz</w:t>
      </w:r>
      <w:r w:rsidRPr="005D367C">
        <w:rPr>
          <w:b/>
          <w:sz w:val="20"/>
          <w:szCs w:val="20"/>
        </w:rPr>
        <w:t xml:space="preserve">   </w:t>
      </w:r>
      <w:r w:rsidRPr="005D367C">
        <w:rPr>
          <w:b/>
          <w:sz w:val="20"/>
          <w:szCs w:val="20"/>
          <w:u w:val="single"/>
        </w:rPr>
        <w:t>her</w:t>
      </w:r>
      <w:r w:rsidRPr="005D367C">
        <w:rPr>
          <w:b/>
          <w:sz w:val="20"/>
          <w:szCs w:val="20"/>
        </w:rPr>
        <w:t xml:space="preserve">   </w:t>
      </w:r>
      <w:r w:rsidRPr="005D367C">
        <w:rPr>
          <w:b/>
          <w:sz w:val="20"/>
          <w:szCs w:val="20"/>
          <w:u w:val="single"/>
        </w:rPr>
        <w:t>çöplüğünde</w:t>
      </w:r>
      <w:r w:rsidRPr="005D367C">
        <w:rPr>
          <w:b/>
          <w:sz w:val="20"/>
          <w:szCs w:val="20"/>
        </w:rPr>
        <w:t xml:space="preserve">  </w:t>
      </w:r>
      <w:r w:rsidRPr="005D367C">
        <w:rPr>
          <w:b/>
          <w:sz w:val="20"/>
          <w:szCs w:val="20"/>
          <w:u w:val="single"/>
        </w:rPr>
        <w:t>kendi</w:t>
      </w:r>
      <w:r w:rsidRPr="005D367C">
        <w:rPr>
          <w:b/>
          <w:sz w:val="20"/>
          <w:szCs w:val="20"/>
        </w:rPr>
        <w:t xml:space="preserve">   </w:t>
      </w:r>
      <w:r w:rsidRPr="005D367C">
        <w:rPr>
          <w:b/>
          <w:sz w:val="20"/>
          <w:szCs w:val="20"/>
          <w:u w:val="single"/>
        </w:rPr>
        <w:t>öter</w:t>
      </w:r>
    </w:p>
    <w:p w:rsidR="00A930A4" w:rsidRPr="005D367C" w:rsidRDefault="00A930A4" w:rsidP="00AB4782">
      <w:pPr>
        <w:ind w:right="-318"/>
        <w:jc w:val="both"/>
        <w:rPr>
          <w:b/>
          <w:sz w:val="20"/>
          <w:szCs w:val="20"/>
        </w:rPr>
      </w:pPr>
      <w:r w:rsidRPr="005D367C">
        <w:rPr>
          <w:b/>
          <w:sz w:val="20"/>
          <w:szCs w:val="20"/>
        </w:rPr>
        <w:t xml:space="preserve">        1         2            3                4          5</w:t>
      </w:r>
    </w:p>
    <w:p w:rsidR="00A930A4" w:rsidRPr="005D367C" w:rsidRDefault="00A930A4" w:rsidP="00AB4782">
      <w:pPr>
        <w:ind w:right="-318"/>
        <w:jc w:val="both"/>
        <w:rPr>
          <w:b/>
          <w:sz w:val="20"/>
          <w:szCs w:val="20"/>
        </w:rPr>
      </w:pPr>
      <w:r w:rsidRPr="005D367C">
        <w:rPr>
          <w:b/>
          <w:sz w:val="20"/>
          <w:szCs w:val="20"/>
        </w:rPr>
        <w:t>8)Yukarıdaki sözcüklerden anlamlı ve kurallı cümle oluşturulduğunda sıralama nasıl olur?</w:t>
      </w:r>
    </w:p>
    <w:p w:rsidR="00A930A4" w:rsidRPr="005D367C" w:rsidRDefault="00A930A4" w:rsidP="00AB4782">
      <w:pPr>
        <w:ind w:right="-318"/>
        <w:jc w:val="both"/>
        <w:rPr>
          <w:sz w:val="20"/>
          <w:szCs w:val="20"/>
        </w:rPr>
      </w:pPr>
      <w:r w:rsidRPr="005D367C">
        <w:rPr>
          <w:sz w:val="20"/>
          <w:szCs w:val="20"/>
        </w:rPr>
        <w:t>A) 1 – 2 – 3 – 4 – 5</w:t>
      </w:r>
    </w:p>
    <w:p w:rsidR="00A930A4" w:rsidRPr="005D367C" w:rsidRDefault="00A930A4" w:rsidP="00AB4782">
      <w:pPr>
        <w:ind w:right="-318"/>
        <w:jc w:val="both"/>
        <w:rPr>
          <w:sz w:val="20"/>
          <w:szCs w:val="20"/>
        </w:rPr>
      </w:pPr>
      <w:r w:rsidRPr="005D367C">
        <w:rPr>
          <w:sz w:val="20"/>
          <w:szCs w:val="20"/>
        </w:rPr>
        <w:t xml:space="preserve">B) 2 – 1 – 4 – 3 – 5 </w:t>
      </w:r>
    </w:p>
    <w:p w:rsidR="00A930A4" w:rsidRPr="005D367C" w:rsidRDefault="00A930A4" w:rsidP="00AB4782">
      <w:pPr>
        <w:ind w:right="-318"/>
        <w:jc w:val="both"/>
        <w:rPr>
          <w:sz w:val="20"/>
          <w:szCs w:val="20"/>
        </w:rPr>
      </w:pPr>
      <w:r w:rsidRPr="005D367C">
        <w:rPr>
          <w:sz w:val="20"/>
          <w:szCs w:val="20"/>
        </w:rPr>
        <w:t xml:space="preserve">C) 2 – 1 – 3 – 4 – 5 </w:t>
      </w:r>
    </w:p>
    <w:p w:rsidR="00A930A4" w:rsidRDefault="00A930A4" w:rsidP="00AB4782">
      <w:pPr>
        <w:ind w:right="-318"/>
        <w:jc w:val="both"/>
        <w:rPr>
          <w:b/>
          <w:sz w:val="20"/>
          <w:szCs w:val="20"/>
        </w:rPr>
      </w:pPr>
    </w:p>
    <w:p w:rsidR="00A930A4" w:rsidRDefault="00A930A4" w:rsidP="00AB4782">
      <w:pPr>
        <w:ind w:right="-318"/>
        <w:jc w:val="both"/>
        <w:rPr>
          <w:b/>
          <w:sz w:val="20"/>
          <w:szCs w:val="20"/>
        </w:rPr>
      </w:pPr>
    </w:p>
    <w:p w:rsidR="00A930A4" w:rsidRPr="005D367C" w:rsidRDefault="00A930A4" w:rsidP="00AB4782">
      <w:pPr>
        <w:ind w:right="-318"/>
        <w:jc w:val="both"/>
        <w:rPr>
          <w:b/>
          <w:sz w:val="20"/>
          <w:szCs w:val="20"/>
        </w:rPr>
      </w:pPr>
      <w:r w:rsidRPr="005D367C">
        <w:rPr>
          <w:b/>
          <w:sz w:val="20"/>
          <w:szCs w:val="20"/>
        </w:rPr>
        <w:t>9)“Babam  .……  erken gelir.”  Cümlesinde</w:t>
      </w:r>
    </w:p>
    <w:p w:rsidR="00A930A4" w:rsidRPr="005D367C" w:rsidRDefault="00A930A4" w:rsidP="00AB4782">
      <w:pPr>
        <w:ind w:right="-318"/>
        <w:jc w:val="both"/>
        <w:rPr>
          <w:b/>
          <w:sz w:val="20"/>
          <w:szCs w:val="20"/>
        </w:rPr>
      </w:pPr>
      <w:r w:rsidRPr="005D367C">
        <w:rPr>
          <w:b/>
          <w:sz w:val="20"/>
          <w:szCs w:val="20"/>
        </w:rPr>
        <w:t xml:space="preserve">noktalı olan yere aşağıdakilerden hangisi gelir? </w:t>
      </w:r>
    </w:p>
    <w:p w:rsidR="00A930A4" w:rsidRPr="005D367C" w:rsidRDefault="00A930A4" w:rsidP="00AB4782">
      <w:pPr>
        <w:ind w:right="-318"/>
        <w:jc w:val="both"/>
        <w:rPr>
          <w:sz w:val="20"/>
          <w:szCs w:val="20"/>
        </w:rPr>
      </w:pPr>
      <w:r w:rsidRPr="005D367C">
        <w:rPr>
          <w:sz w:val="20"/>
          <w:szCs w:val="20"/>
        </w:rPr>
        <w:t>A) ev                 B) evde            C) eve</w:t>
      </w:r>
    </w:p>
    <w:p w:rsidR="00A930A4" w:rsidRDefault="00A930A4" w:rsidP="00AB4782">
      <w:pPr>
        <w:tabs>
          <w:tab w:val="left" w:pos="-180"/>
        </w:tabs>
        <w:ind w:right="-318"/>
        <w:jc w:val="both"/>
        <w:rPr>
          <w:b/>
          <w:sz w:val="20"/>
          <w:szCs w:val="20"/>
        </w:rPr>
      </w:pPr>
    </w:p>
    <w:p w:rsidR="00A930A4" w:rsidRDefault="00A930A4" w:rsidP="00AB4782">
      <w:pPr>
        <w:tabs>
          <w:tab w:val="left" w:pos="-180"/>
        </w:tabs>
        <w:ind w:right="-318"/>
        <w:jc w:val="both"/>
        <w:rPr>
          <w:b/>
          <w:sz w:val="20"/>
          <w:szCs w:val="20"/>
        </w:rPr>
      </w:pPr>
    </w:p>
    <w:p w:rsidR="00A930A4" w:rsidRPr="005D367C" w:rsidRDefault="00A930A4" w:rsidP="00AB4782">
      <w:pPr>
        <w:tabs>
          <w:tab w:val="left" w:pos="-180"/>
        </w:tabs>
        <w:ind w:right="-318"/>
        <w:jc w:val="both"/>
        <w:rPr>
          <w:b/>
          <w:sz w:val="20"/>
          <w:szCs w:val="20"/>
        </w:rPr>
      </w:pPr>
      <w:r w:rsidRPr="005D367C">
        <w:rPr>
          <w:b/>
          <w:sz w:val="20"/>
          <w:szCs w:val="20"/>
        </w:rPr>
        <w:t>10)Aşağıdakilerden hangisinde “</w:t>
      </w:r>
      <w:r w:rsidRPr="005D367C">
        <w:rPr>
          <w:sz w:val="20"/>
          <w:szCs w:val="20"/>
        </w:rPr>
        <w:t>beğenme</w:t>
      </w:r>
      <w:r w:rsidRPr="005D367C">
        <w:rPr>
          <w:b/>
          <w:sz w:val="20"/>
          <w:szCs w:val="20"/>
        </w:rPr>
        <w:t>”</w:t>
      </w:r>
    </w:p>
    <w:p w:rsidR="00A930A4" w:rsidRPr="005D367C" w:rsidRDefault="00A930A4" w:rsidP="00AB4782">
      <w:pPr>
        <w:tabs>
          <w:tab w:val="left" w:pos="-180"/>
        </w:tabs>
        <w:ind w:right="-318"/>
        <w:jc w:val="both"/>
        <w:rPr>
          <w:b/>
          <w:sz w:val="20"/>
          <w:szCs w:val="20"/>
        </w:rPr>
      </w:pPr>
      <w:r w:rsidRPr="005D367C">
        <w:rPr>
          <w:b/>
          <w:sz w:val="20"/>
          <w:szCs w:val="20"/>
        </w:rPr>
        <w:t>duygusu vardır?</w:t>
      </w:r>
    </w:p>
    <w:p w:rsidR="00A930A4" w:rsidRPr="005D367C" w:rsidRDefault="00A930A4" w:rsidP="00AB4782">
      <w:pPr>
        <w:tabs>
          <w:tab w:val="left" w:pos="-180"/>
        </w:tabs>
        <w:ind w:right="-180"/>
        <w:jc w:val="both"/>
        <w:rPr>
          <w:sz w:val="20"/>
          <w:szCs w:val="20"/>
        </w:rPr>
      </w:pPr>
      <w:r w:rsidRPr="005D367C">
        <w:rPr>
          <w:sz w:val="20"/>
          <w:szCs w:val="20"/>
        </w:rPr>
        <w:t>A) Öğrenciler okul kurallarına uymalıdırlar.</w:t>
      </w:r>
    </w:p>
    <w:p w:rsidR="00A930A4" w:rsidRPr="005D367C" w:rsidRDefault="00A930A4" w:rsidP="00AB4782">
      <w:pPr>
        <w:tabs>
          <w:tab w:val="left" w:pos="-180"/>
        </w:tabs>
        <w:ind w:right="-180"/>
        <w:jc w:val="both"/>
        <w:rPr>
          <w:sz w:val="20"/>
          <w:szCs w:val="20"/>
        </w:rPr>
      </w:pPr>
      <w:r w:rsidRPr="005D367C">
        <w:rPr>
          <w:sz w:val="20"/>
          <w:szCs w:val="20"/>
        </w:rPr>
        <w:t>B)Yere çöp atanları bir türlü anlayamadım.</w:t>
      </w:r>
    </w:p>
    <w:p w:rsidR="00A930A4" w:rsidRPr="005D367C" w:rsidRDefault="00A930A4" w:rsidP="00AB4782">
      <w:pPr>
        <w:ind w:right="-318"/>
        <w:jc w:val="both"/>
        <w:rPr>
          <w:sz w:val="20"/>
          <w:szCs w:val="20"/>
        </w:rPr>
      </w:pPr>
      <w:r w:rsidRPr="005D367C">
        <w:rPr>
          <w:sz w:val="20"/>
          <w:szCs w:val="20"/>
        </w:rPr>
        <w:t>C) Kitap dediğin işte bu!</w:t>
      </w:r>
    </w:p>
    <w:p w:rsidR="00A930A4" w:rsidRDefault="00A930A4" w:rsidP="00AB4782">
      <w:pPr>
        <w:ind w:right="96"/>
        <w:jc w:val="both"/>
        <w:rPr>
          <w:b/>
          <w:sz w:val="20"/>
          <w:szCs w:val="20"/>
        </w:rPr>
      </w:pPr>
    </w:p>
    <w:p w:rsidR="00A930A4" w:rsidRDefault="00A930A4" w:rsidP="00AB4782">
      <w:pPr>
        <w:ind w:right="96"/>
        <w:jc w:val="both"/>
        <w:rPr>
          <w:b/>
          <w:sz w:val="20"/>
          <w:szCs w:val="20"/>
        </w:rPr>
      </w:pPr>
    </w:p>
    <w:p w:rsidR="00A930A4" w:rsidRPr="005D367C" w:rsidRDefault="00A930A4" w:rsidP="00AB4782">
      <w:pPr>
        <w:ind w:right="96"/>
        <w:jc w:val="both"/>
        <w:rPr>
          <w:b/>
          <w:sz w:val="20"/>
          <w:szCs w:val="20"/>
        </w:rPr>
      </w:pPr>
      <w:r w:rsidRPr="005D367C">
        <w:rPr>
          <w:b/>
          <w:sz w:val="20"/>
          <w:szCs w:val="20"/>
        </w:rPr>
        <w:t xml:space="preserve">11) Aşağıdakilerden hangisinde kesme işareti ( </w:t>
      </w:r>
      <w:r w:rsidRPr="005D367C">
        <w:rPr>
          <w:sz w:val="20"/>
          <w:szCs w:val="20"/>
        </w:rPr>
        <w:t xml:space="preserve">‘ </w:t>
      </w:r>
      <w:r w:rsidRPr="005D367C">
        <w:rPr>
          <w:b/>
          <w:sz w:val="20"/>
          <w:szCs w:val="20"/>
        </w:rPr>
        <w:t>) yanlış kullanılmıştır?</w:t>
      </w:r>
    </w:p>
    <w:p w:rsidR="00A930A4" w:rsidRPr="005D367C" w:rsidRDefault="00A930A4" w:rsidP="00AB4782">
      <w:pPr>
        <w:ind w:right="-318"/>
        <w:jc w:val="both"/>
        <w:rPr>
          <w:sz w:val="20"/>
          <w:szCs w:val="20"/>
        </w:rPr>
      </w:pPr>
      <w:r w:rsidRPr="005D367C">
        <w:rPr>
          <w:sz w:val="20"/>
          <w:szCs w:val="20"/>
        </w:rPr>
        <w:t>A) Ayşe’ ler</w:t>
      </w:r>
    </w:p>
    <w:p w:rsidR="00A930A4" w:rsidRPr="005D367C" w:rsidRDefault="00A930A4" w:rsidP="00AB4782">
      <w:pPr>
        <w:ind w:right="-318"/>
        <w:jc w:val="both"/>
        <w:rPr>
          <w:sz w:val="20"/>
          <w:szCs w:val="20"/>
        </w:rPr>
      </w:pPr>
      <w:r w:rsidRPr="005D367C">
        <w:rPr>
          <w:sz w:val="20"/>
          <w:szCs w:val="20"/>
        </w:rPr>
        <w:t>B) İstanbul’ da</w:t>
      </w:r>
    </w:p>
    <w:p w:rsidR="00A930A4" w:rsidRPr="005D367C" w:rsidRDefault="00A930A4" w:rsidP="00AB4782">
      <w:pPr>
        <w:ind w:right="-318"/>
        <w:jc w:val="both"/>
        <w:rPr>
          <w:sz w:val="20"/>
          <w:szCs w:val="20"/>
        </w:rPr>
      </w:pPr>
      <w:r w:rsidRPr="005D367C">
        <w:rPr>
          <w:sz w:val="20"/>
          <w:szCs w:val="20"/>
        </w:rPr>
        <w:t>C) Kemal’ den</w:t>
      </w:r>
    </w:p>
    <w:p w:rsidR="00A930A4" w:rsidRDefault="00A930A4" w:rsidP="00AB4782">
      <w:pPr>
        <w:ind w:right="96"/>
        <w:jc w:val="both"/>
        <w:rPr>
          <w:b/>
          <w:sz w:val="20"/>
          <w:szCs w:val="20"/>
        </w:rPr>
      </w:pPr>
    </w:p>
    <w:p w:rsidR="00A930A4" w:rsidRDefault="00A930A4" w:rsidP="00AB4782">
      <w:pPr>
        <w:ind w:right="96"/>
        <w:jc w:val="both"/>
        <w:rPr>
          <w:b/>
          <w:sz w:val="20"/>
          <w:szCs w:val="20"/>
        </w:rPr>
      </w:pPr>
    </w:p>
    <w:p w:rsidR="00A930A4" w:rsidRPr="005D367C" w:rsidRDefault="00A930A4" w:rsidP="00AB4782">
      <w:pPr>
        <w:ind w:right="96"/>
        <w:jc w:val="both"/>
        <w:rPr>
          <w:b/>
          <w:sz w:val="20"/>
          <w:szCs w:val="20"/>
        </w:rPr>
      </w:pPr>
      <w:r w:rsidRPr="005D367C">
        <w:rPr>
          <w:b/>
          <w:sz w:val="20"/>
          <w:szCs w:val="20"/>
        </w:rPr>
        <w:t xml:space="preserve">12 Aşağıdaki cümlelerden hangisinin sonuna  soru işareti ( </w:t>
      </w:r>
      <w:r w:rsidRPr="005D367C">
        <w:rPr>
          <w:sz w:val="20"/>
          <w:szCs w:val="20"/>
        </w:rPr>
        <w:t>?</w:t>
      </w:r>
      <w:r w:rsidRPr="005D367C">
        <w:rPr>
          <w:b/>
          <w:sz w:val="20"/>
          <w:szCs w:val="20"/>
        </w:rPr>
        <w:t xml:space="preserve"> ) konur?</w:t>
      </w:r>
    </w:p>
    <w:p w:rsidR="00A930A4" w:rsidRPr="005D367C" w:rsidRDefault="00A930A4" w:rsidP="00AB4782">
      <w:pPr>
        <w:ind w:right="96"/>
        <w:rPr>
          <w:sz w:val="20"/>
          <w:szCs w:val="20"/>
        </w:rPr>
      </w:pPr>
      <w:r w:rsidRPr="005D367C">
        <w:rPr>
          <w:sz w:val="20"/>
          <w:szCs w:val="20"/>
        </w:rPr>
        <w:t>A)Sorunun cevabının ne olduğunu bilmiyorum</w:t>
      </w:r>
    </w:p>
    <w:p w:rsidR="00A930A4" w:rsidRPr="005D367C" w:rsidRDefault="00A930A4" w:rsidP="00AB4782">
      <w:pPr>
        <w:ind w:right="96"/>
        <w:jc w:val="both"/>
        <w:rPr>
          <w:sz w:val="20"/>
          <w:szCs w:val="20"/>
        </w:rPr>
      </w:pPr>
      <w:r w:rsidRPr="005D367C">
        <w:rPr>
          <w:sz w:val="20"/>
          <w:szCs w:val="20"/>
        </w:rPr>
        <w:t>B) Kitabı nereden aldığını söyler misin</w:t>
      </w:r>
    </w:p>
    <w:p w:rsidR="00A930A4" w:rsidRPr="005D367C" w:rsidRDefault="00A930A4" w:rsidP="00AB4782">
      <w:pPr>
        <w:ind w:right="96"/>
        <w:jc w:val="both"/>
        <w:rPr>
          <w:sz w:val="20"/>
          <w:szCs w:val="20"/>
        </w:rPr>
      </w:pPr>
      <w:r w:rsidRPr="005D367C">
        <w:rPr>
          <w:sz w:val="20"/>
          <w:szCs w:val="20"/>
        </w:rPr>
        <w:t>C) Neden küstüğünü anlayamadım</w:t>
      </w:r>
    </w:p>
    <w:p w:rsidR="00A930A4" w:rsidRDefault="00A930A4" w:rsidP="00AB4782">
      <w:pPr>
        <w:ind w:right="96"/>
        <w:jc w:val="both"/>
        <w:rPr>
          <w:b/>
          <w:sz w:val="20"/>
          <w:szCs w:val="20"/>
        </w:rPr>
      </w:pPr>
    </w:p>
    <w:p w:rsidR="00A930A4" w:rsidRDefault="00A930A4" w:rsidP="00AB4782">
      <w:pPr>
        <w:ind w:right="96"/>
        <w:jc w:val="both"/>
        <w:rPr>
          <w:b/>
          <w:sz w:val="20"/>
          <w:szCs w:val="20"/>
        </w:rPr>
      </w:pPr>
    </w:p>
    <w:p w:rsidR="00A930A4" w:rsidRPr="00585232" w:rsidRDefault="00A930A4" w:rsidP="00AB4782">
      <w:pPr>
        <w:ind w:right="96"/>
        <w:jc w:val="both"/>
        <w:rPr>
          <w:b/>
          <w:sz w:val="20"/>
          <w:szCs w:val="20"/>
        </w:rPr>
      </w:pPr>
      <w:r w:rsidRPr="00585232">
        <w:rPr>
          <w:b/>
          <w:sz w:val="20"/>
          <w:szCs w:val="20"/>
        </w:rPr>
        <w:t>13)Aşağıdakilerden hangisi soyut isimdir ?</w:t>
      </w:r>
    </w:p>
    <w:p w:rsidR="00A930A4" w:rsidRPr="005D367C" w:rsidRDefault="00A930A4" w:rsidP="00AB4782">
      <w:pPr>
        <w:ind w:right="96"/>
        <w:jc w:val="both"/>
        <w:rPr>
          <w:sz w:val="20"/>
          <w:szCs w:val="20"/>
        </w:rPr>
      </w:pPr>
      <w:r w:rsidRPr="005D367C">
        <w:rPr>
          <w:sz w:val="20"/>
          <w:szCs w:val="20"/>
        </w:rPr>
        <w:t>A.melek              B.kalem                  C.rüzgar</w:t>
      </w:r>
    </w:p>
    <w:p w:rsidR="00A930A4" w:rsidRDefault="00A930A4" w:rsidP="00AB4782">
      <w:pPr>
        <w:ind w:right="96"/>
        <w:jc w:val="both"/>
        <w:rPr>
          <w:sz w:val="20"/>
          <w:szCs w:val="20"/>
        </w:rPr>
      </w:pPr>
    </w:p>
    <w:p w:rsidR="00A930A4" w:rsidRDefault="00A930A4" w:rsidP="00AB4782">
      <w:pPr>
        <w:ind w:right="96"/>
        <w:jc w:val="both"/>
        <w:rPr>
          <w:b/>
          <w:sz w:val="20"/>
          <w:szCs w:val="20"/>
        </w:rPr>
      </w:pPr>
    </w:p>
    <w:p w:rsidR="00A930A4" w:rsidRPr="00585232" w:rsidRDefault="00A930A4" w:rsidP="00AB4782">
      <w:pPr>
        <w:ind w:right="96"/>
        <w:jc w:val="both"/>
        <w:rPr>
          <w:b/>
          <w:sz w:val="20"/>
          <w:szCs w:val="20"/>
        </w:rPr>
      </w:pPr>
      <w:r w:rsidRPr="00585232">
        <w:rPr>
          <w:b/>
          <w:sz w:val="20"/>
          <w:szCs w:val="20"/>
        </w:rPr>
        <w:t>14)Aşağıdakilerden hangisi topluluk ismidir ?</w:t>
      </w:r>
    </w:p>
    <w:p w:rsidR="00A930A4" w:rsidRPr="005D367C" w:rsidRDefault="00A930A4" w:rsidP="00585232">
      <w:pPr>
        <w:ind w:right="96"/>
        <w:jc w:val="both"/>
        <w:rPr>
          <w:sz w:val="20"/>
          <w:szCs w:val="20"/>
        </w:rPr>
      </w:pPr>
      <w:r w:rsidRPr="005D367C">
        <w:rPr>
          <w:sz w:val="20"/>
          <w:szCs w:val="20"/>
        </w:rPr>
        <w:t>A sıralar         B. aile             C.sıra</w:t>
      </w:r>
    </w:p>
    <w:p w:rsidR="00A930A4" w:rsidRDefault="00A930A4" w:rsidP="00AB4782">
      <w:pPr>
        <w:ind w:right="96"/>
        <w:jc w:val="both"/>
        <w:rPr>
          <w:sz w:val="20"/>
          <w:szCs w:val="20"/>
        </w:rPr>
      </w:pPr>
    </w:p>
    <w:p w:rsidR="00A930A4" w:rsidRPr="00585232" w:rsidRDefault="00A930A4" w:rsidP="00AB4782">
      <w:pPr>
        <w:ind w:right="96"/>
        <w:jc w:val="both"/>
        <w:rPr>
          <w:b/>
          <w:sz w:val="20"/>
          <w:szCs w:val="20"/>
        </w:rPr>
      </w:pPr>
      <w:r w:rsidRPr="00585232">
        <w:rPr>
          <w:b/>
          <w:sz w:val="20"/>
          <w:szCs w:val="20"/>
        </w:rPr>
        <w:t>15.siyah-beyaz arasındaki ilişki hangi seçenekte vardır?</w:t>
      </w:r>
    </w:p>
    <w:p w:rsidR="00A930A4" w:rsidRDefault="00A930A4" w:rsidP="00AB4782">
      <w:pPr>
        <w:ind w:right="96"/>
        <w:jc w:val="both"/>
        <w:rPr>
          <w:sz w:val="20"/>
          <w:szCs w:val="20"/>
        </w:rPr>
      </w:pPr>
      <w:r>
        <w:rPr>
          <w:sz w:val="20"/>
          <w:szCs w:val="20"/>
        </w:rPr>
        <w:t>A. ev-konut     B.büyük-küçük     C.yoksul-fakir</w:t>
      </w:r>
    </w:p>
    <w:p w:rsidR="00A930A4" w:rsidRDefault="00A930A4" w:rsidP="00AB4782">
      <w:pPr>
        <w:ind w:right="96"/>
        <w:jc w:val="both"/>
        <w:rPr>
          <w:sz w:val="20"/>
          <w:szCs w:val="20"/>
        </w:rPr>
      </w:pPr>
    </w:p>
    <w:p w:rsidR="00A930A4" w:rsidRDefault="00A930A4" w:rsidP="005D367C">
      <w:pPr>
        <w:ind w:left="360"/>
        <w:jc w:val="both"/>
        <w:rPr>
          <w:sz w:val="20"/>
          <w:szCs w:val="20"/>
        </w:rPr>
      </w:pPr>
    </w:p>
    <w:p w:rsidR="00A930A4" w:rsidRDefault="00A930A4" w:rsidP="005D367C">
      <w:pPr>
        <w:ind w:left="360"/>
        <w:jc w:val="both"/>
        <w:rPr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.35pt;margin-top:5pt;width:243pt;height:193.4pt;z-index:251658240" filled="f" fillcolor="#ffc">
            <v:fill rotate="t" type="tile"/>
            <v:textbox style="mso-next-textbox:#_x0000_s1026">
              <w:txbxContent>
                <w:p w:rsidR="00A930A4" w:rsidRPr="00585232" w:rsidRDefault="00A930A4" w:rsidP="005D367C">
                  <w:pPr>
                    <w:ind w:left="36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585232">
                    <w:rPr>
                      <w:b/>
                      <w:sz w:val="18"/>
                      <w:szCs w:val="18"/>
                    </w:rPr>
                    <w:t>YENİ KOMŞU</w:t>
                  </w:r>
                </w:p>
                <w:p w:rsidR="00A930A4" w:rsidRPr="00585232" w:rsidRDefault="00A930A4" w:rsidP="005D367C">
                  <w:pPr>
                    <w:ind w:left="360"/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:rsidR="00A930A4" w:rsidRPr="00585232" w:rsidRDefault="00A930A4" w:rsidP="005D367C">
                  <w:pPr>
                    <w:ind w:left="360"/>
                    <w:jc w:val="both"/>
                    <w:rPr>
                      <w:sz w:val="18"/>
                      <w:szCs w:val="18"/>
                    </w:rPr>
                  </w:pPr>
                  <w:r w:rsidRPr="00585232">
                    <w:rPr>
                      <w:sz w:val="18"/>
                      <w:szCs w:val="18"/>
                    </w:rPr>
                    <w:tab/>
                    <w:t>Tatil dönüşü evimize geldik. Babam yeni komşumuzun dört çocuğu olduğunu söyledi. Yeni arkadaşlarım olacağı için sevindim. Ellerimizde çantalarla merdivenlerden çıkarken “Pat!” diye bir kapı sesi geldi. Babam:</w:t>
                  </w:r>
                </w:p>
                <w:p w:rsidR="00A930A4" w:rsidRPr="00585232" w:rsidRDefault="00A930A4" w:rsidP="005D367C">
                  <w:pPr>
                    <w:ind w:left="360"/>
                    <w:jc w:val="both"/>
                    <w:rPr>
                      <w:sz w:val="18"/>
                      <w:szCs w:val="18"/>
                    </w:rPr>
                  </w:pPr>
                  <w:r w:rsidRPr="00585232">
                    <w:rPr>
                      <w:sz w:val="18"/>
                      <w:szCs w:val="18"/>
                    </w:rPr>
                    <w:t>— İkinci daireye taşınan yeni kom-şularımız bunlar, dedi. Ayakkabıları dışarıda olduğu için kapının yanından zorlukla geçtik. Bir üst katta da biz oturuyorduk. Biraz dinlendikten sonra yatmaya karar verdik. O da ne? Televizyon, teyp hatta çığlık sesleri birbirine karıştı. Annem:</w:t>
                  </w:r>
                </w:p>
                <w:p w:rsidR="00A930A4" w:rsidRPr="00585232" w:rsidRDefault="00A930A4" w:rsidP="005D367C">
                  <w:pPr>
                    <w:ind w:left="360"/>
                    <w:jc w:val="both"/>
                    <w:rPr>
                      <w:sz w:val="18"/>
                      <w:szCs w:val="18"/>
                    </w:rPr>
                  </w:pPr>
                  <w:r w:rsidRPr="00585232">
                    <w:rPr>
                      <w:sz w:val="18"/>
                      <w:szCs w:val="18"/>
                    </w:rPr>
                    <w:t>— Komşularımıza şehir hayatında yardıma ihtiyaçları olacak, dedi. Babam:</w:t>
                  </w:r>
                </w:p>
                <w:p w:rsidR="00A930A4" w:rsidRPr="00585232" w:rsidRDefault="00A930A4" w:rsidP="005D367C">
                  <w:pPr>
                    <w:ind w:left="360"/>
                    <w:jc w:val="both"/>
                    <w:rPr>
                      <w:sz w:val="18"/>
                      <w:szCs w:val="18"/>
                    </w:rPr>
                  </w:pPr>
                  <w:r w:rsidRPr="00585232">
                    <w:rPr>
                      <w:sz w:val="18"/>
                      <w:szCs w:val="18"/>
                    </w:rPr>
                    <w:t>— Komşularımıza “Hoş geldiniz!” ziyareti yapabiliriz, ne dersin Fatih, dedi. Bu karar çok sevindim. Arka-daşlarımla ilgilenmek benim görevimdi.</w:t>
                  </w:r>
                </w:p>
              </w:txbxContent>
            </v:textbox>
            <w10:wrap type="square"/>
          </v:shape>
        </w:pict>
      </w:r>
    </w:p>
    <w:p w:rsidR="00A930A4" w:rsidRPr="005D367C" w:rsidRDefault="00A930A4" w:rsidP="005D367C">
      <w:pPr>
        <w:ind w:left="360"/>
        <w:jc w:val="both"/>
        <w:rPr>
          <w:sz w:val="20"/>
          <w:szCs w:val="20"/>
        </w:rPr>
      </w:pPr>
      <w:r w:rsidRPr="005D367C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16-17-18-19-20. soruları</w:t>
      </w:r>
      <w:r w:rsidRPr="005D367C">
        <w:rPr>
          <w:i/>
          <w:sz w:val="20"/>
          <w:szCs w:val="20"/>
        </w:rPr>
        <w:t xml:space="preserve"> metne göre cevaplayınız</w:t>
      </w:r>
      <w:r>
        <w:rPr>
          <w:i/>
          <w:sz w:val="20"/>
          <w:szCs w:val="20"/>
        </w:rPr>
        <w:t>)</w:t>
      </w:r>
    </w:p>
    <w:p w:rsidR="00A930A4" w:rsidRPr="005D367C" w:rsidRDefault="00A930A4" w:rsidP="000F0B7E">
      <w:pPr>
        <w:ind w:left="284"/>
        <w:rPr>
          <w:b/>
          <w:sz w:val="20"/>
          <w:szCs w:val="20"/>
        </w:rPr>
      </w:pPr>
      <w:r>
        <w:rPr>
          <w:b/>
          <w:sz w:val="20"/>
          <w:szCs w:val="20"/>
        </w:rPr>
        <w:t>16.</w:t>
      </w:r>
      <w:r w:rsidRPr="005D367C">
        <w:rPr>
          <w:b/>
          <w:sz w:val="20"/>
          <w:szCs w:val="20"/>
        </w:rPr>
        <w:t>Yazar ve ailesi ne zaman evlerine dönmüşler?</w:t>
      </w:r>
    </w:p>
    <w:p w:rsidR="00A930A4" w:rsidRPr="005D367C" w:rsidRDefault="00A930A4" w:rsidP="005D367C">
      <w:pPr>
        <w:ind w:left="360"/>
        <w:rPr>
          <w:sz w:val="20"/>
          <w:szCs w:val="20"/>
        </w:rPr>
      </w:pPr>
    </w:p>
    <w:p w:rsidR="00A930A4" w:rsidRPr="005D367C" w:rsidRDefault="00A930A4" w:rsidP="005D367C">
      <w:pPr>
        <w:numPr>
          <w:ilvl w:val="0"/>
          <w:numId w:val="4"/>
        </w:numPr>
        <w:rPr>
          <w:sz w:val="20"/>
          <w:szCs w:val="20"/>
        </w:rPr>
      </w:pPr>
      <w:r w:rsidRPr="005D367C">
        <w:rPr>
          <w:sz w:val="20"/>
          <w:szCs w:val="20"/>
        </w:rPr>
        <w:t>İş dönüşü</w:t>
      </w:r>
    </w:p>
    <w:p w:rsidR="00A930A4" w:rsidRPr="005D367C" w:rsidRDefault="00A930A4" w:rsidP="005D367C">
      <w:pPr>
        <w:numPr>
          <w:ilvl w:val="0"/>
          <w:numId w:val="4"/>
        </w:numPr>
        <w:rPr>
          <w:sz w:val="20"/>
          <w:szCs w:val="20"/>
        </w:rPr>
      </w:pPr>
      <w:r w:rsidRPr="005D367C">
        <w:rPr>
          <w:sz w:val="20"/>
          <w:szCs w:val="20"/>
        </w:rPr>
        <w:t>Tatil dönüşü</w:t>
      </w:r>
    </w:p>
    <w:p w:rsidR="00A930A4" w:rsidRDefault="00A930A4" w:rsidP="005D367C">
      <w:pPr>
        <w:numPr>
          <w:ilvl w:val="0"/>
          <w:numId w:val="4"/>
        </w:numPr>
        <w:rPr>
          <w:sz w:val="20"/>
          <w:szCs w:val="20"/>
        </w:rPr>
      </w:pPr>
      <w:r w:rsidRPr="005D367C">
        <w:rPr>
          <w:sz w:val="20"/>
          <w:szCs w:val="20"/>
        </w:rPr>
        <w:t>Okul dönüşü</w:t>
      </w:r>
    </w:p>
    <w:p w:rsidR="00A930A4" w:rsidRPr="005D367C" w:rsidRDefault="00A930A4" w:rsidP="00671F67">
      <w:pPr>
        <w:ind w:left="360"/>
        <w:rPr>
          <w:sz w:val="20"/>
          <w:szCs w:val="20"/>
        </w:rPr>
      </w:pPr>
    </w:p>
    <w:p w:rsidR="00A930A4" w:rsidRPr="005D367C" w:rsidRDefault="00A930A4" w:rsidP="005D367C">
      <w:pPr>
        <w:ind w:left="360"/>
        <w:rPr>
          <w:sz w:val="20"/>
          <w:szCs w:val="20"/>
        </w:rPr>
      </w:pPr>
    </w:p>
    <w:p w:rsidR="00A930A4" w:rsidRPr="005D367C" w:rsidRDefault="00A930A4" w:rsidP="000F0B7E">
      <w:pPr>
        <w:ind w:left="284"/>
        <w:rPr>
          <w:b/>
          <w:sz w:val="20"/>
          <w:szCs w:val="20"/>
        </w:rPr>
      </w:pPr>
      <w:r>
        <w:rPr>
          <w:b/>
          <w:sz w:val="20"/>
          <w:szCs w:val="20"/>
        </w:rPr>
        <w:t>17.</w:t>
      </w:r>
      <w:r w:rsidRPr="005D367C">
        <w:rPr>
          <w:b/>
          <w:sz w:val="20"/>
          <w:szCs w:val="20"/>
        </w:rPr>
        <w:t>Fatih babasının haberine neden sevinmiş?</w:t>
      </w:r>
    </w:p>
    <w:p w:rsidR="00A930A4" w:rsidRPr="005D367C" w:rsidRDefault="00A930A4" w:rsidP="005D367C">
      <w:pPr>
        <w:ind w:left="360"/>
        <w:rPr>
          <w:sz w:val="20"/>
          <w:szCs w:val="20"/>
        </w:rPr>
      </w:pPr>
    </w:p>
    <w:p w:rsidR="00A930A4" w:rsidRPr="005D367C" w:rsidRDefault="00A930A4" w:rsidP="005D367C">
      <w:pPr>
        <w:numPr>
          <w:ilvl w:val="0"/>
          <w:numId w:val="5"/>
        </w:numPr>
        <w:rPr>
          <w:sz w:val="20"/>
          <w:szCs w:val="20"/>
        </w:rPr>
      </w:pPr>
      <w:r w:rsidRPr="005D367C">
        <w:rPr>
          <w:sz w:val="20"/>
          <w:szCs w:val="20"/>
        </w:rPr>
        <w:t>Eve geldikleri için</w:t>
      </w:r>
    </w:p>
    <w:p w:rsidR="00A930A4" w:rsidRPr="005D367C" w:rsidRDefault="00A930A4" w:rsidP="005D367C">
      <w:pPr>
        <w:numPr>
          <w:ilvl w:val="0"/>
          <w:numId w:val="5"/>
        </w:numPr>
        <w:rPr>
          <w:sz w:val="20"/>
          <w:szCs w:val="20"/>
        </w:rPr>
      </w:pPr>
      <w:r w:rsidRPr="005D367C">
        <w:rPr>
          <w:sz w:val="20"/>
          <w:szCs w:val="20"/>
        </w:rPr>
        <w:t>Tatilden döndükleri için</w:t>
      </w:r>
    </w:p>
    <w:p w:rsidR="00A930A4" w:rsidRDefault="00A930A4" w:rsidP="005D367C">
      <w:pPr>
        <w:numPr>
          <w:ilvl w:val="0"/>
          <w:numId w:val="5"/>
        </w:numPr>
        <w:rPr>
          <w:sz w:val="20"/>
          <w:szCs w:val="20"/>
        </w:rPr>
      </w:pPr>
      <w:r w:rsidRPr="005D367C">
        <w:rPr>
          <w:sz w:val="20"/>
          <w:szCs w:val="20"/>
        </w:rPr>
        <w:t>Dört yeni arkadaşı olacağı için</w:t>
      </w:r>
    </w:p>
    <w:p w:rsidR="00A930A4" w:rsidRPr="005D367C" w:rsidRDefault="00A930A4" w:rsidP="00671F67">
      <w:pPr>
        <w:ind w:left="720"/>
        <w:rPr>
          <w:sz w:val="20"/>
          <w:szCs w:val="20"/>
        </w:rPr>
      </w:pPr>
    </w:p>
    <w:p w:rsidR="00A930A4" w:rsidRPr="005D367C" w:rsidRDefault="00A930A4" w:rsidP="005D367C">
      <w:pPr>
        <w:ind w:left="360"/>
        <w:rPr>
          <w:b/>
          <w:sz w:val="20"/>
          <w:szCs w:val="20"/>
        </w:rPr>
      </w:pPr>
    </w:p>
    <w:p w:rsidR="00A930A4" w:rsidRPr="005D367C" w:rsidRDefault="00A930A4" w:rsidP="000F0B7E">
      <w:pPr>
        <w:ind w:left="284"/>
        <w:rPr>
          <w:b/>
          <w:sz w:val="20"/>
          <w:szCs w:val="20"/>
        </w:rPr>
      </w:pPr>
      <w:r>
        <w:rPr>
          <w:b/>
          <w:sz w:val="20"/>
          <w:szCs w:val="20"/>
        </w:rPr>
        <w:t>18.</w:t>
      </w:r>
      <w:r w:rsidRPr="005D367C">
        <w:rPr>
          <w:b/>
          <w:sz w:val="20"/>
          <w:szCs w:val="20"/>
        </w:rPr>
        <w:t>İkinci dairenin kapısının önünden neden zorlukla geçebilmişler?</w:t>
      </w:r>
    </w:p>
    <w:p w:rsidR="00A930A4" w:rsidRPr="005D367C" w:rsidRDefault="00A930A4" w:rsidP="005D367C">
      <w:pPr>
        <w:ind w:left="360"/>
        <w:rPr>
          <w:sz w:val="20"/>
          <w:szCs w:val="20"/>
        </w:rPr>
      </w:pPr>
    </w:p>
    <w:p w:rsidR="00A930A4" w:rsidRPr="005D367C" w:rsidRDefault="00A930A4" w:rsidP="005D367C">
      <w:pPr>
        <w:numPr>
          <w:ilvl w:val="0"/>
          <w:numId w:val="6"/>
        </w:numPr>
        <w:rPr>
          <w:sz w:val="20"/>
          <w:szCs w:val="20"/>
        </w:rPr>
      </w:pPr>
      <w:r w:rsidRPr="005D367C">
        <w:rPr>
          <w:sz w:val="20"/>
          <w:szCs w:val="20"/>
        </w:rPr>
        <w:t>Merdivenler dar olduğu için</w:t>
      </w:r>
    </w:p>
    <w:p w:rsidR="00A930A4" w:rsidRPr="005D367C" w:rsidRDefault="00A930A4" w:rsidP="005D367C">
      <w:pPr>
        <w:numPr>
          <w:ilvl w:val="0"/>
          <w:numId w:val="6"/>
        </w:numPr>
        <w:rPr>
          <w:sz w:val="20"/>
          <w:szCs w:val="20"/>
        </w:rPr>
      </w:pPr>
      <w:r w:rsidRPr="005D367C">
        <w:rPr>
          <w:sz w:val="20"/>
          <w:szCs w:val="20"/>
        </w:rPr>
        <w:t>Yoruldukları için</w:t>
      </w:r>
    </w:p>
    <w:p w:rsidR="00A930A4" w:rsidRDefault="00A930A4" w:rsidP="005D367C">
      <w:pPr>
        <w:numPr>
          <w:ilvl w:val="0"/>
          <w:numId w:val="6"/>
        </w:numPr>
        <w:rPr>
          <w:sz w:val="20"/>
          <w:szCs w:val="20"/>
        </w:rPr>
      </w:pPr>
      <w:r w:rsidRPr="005D367C">
        <w:rPr>
          <w:sz w:val="20"/>
          <w:szCs w:val="20"/>
        </w:rPr>
        <w:t>Dairenin kapısının önünde ayakkabıları olduğu için</w:t>
      </w:r>
    </w:p>
    <w:p w:rsidR="00A930A4" w:rsidRDefault="00A930A4" w:rsidP="00671F67">
      <w:pPr>
        <w:rPr>
          <w:sz w:val="20"/>
          <w:szCs w:val="20"/>
        </w:rPr>
      </w:pPr>
    </w:p>
    <w:p w:rsidR="00A930A4" w:rsidRPr="005D367C" w:rsidRDefault="00A930A4" w:rsidP="00671F67">
      <w:pPr>
        <w:rPr>
          <w:sz w:val="20"/>
          <w:szCs w:val="20"/>
        </w:rPr>
      </w:pPr>
    </w:p>
    <w:p w:rsidR="00A930A4" w:rsidRPr="005D367C" w:rsidRDefault="00A930A4" w:rsidP="000F0B7E">
      <w:pPr>
        <w:ind w:left="284"/>
        <w:rPr>
          <w:b/>
          <w:sz w:val="20"/>
          <w:szCs w:val="20"/>
        </w:rPr>
      </w:pPr>
      <w:r>
        <w:rPr>
          <w:b/>
          <w:sz w:val="20"/>
          <w:szCs w:val="20"/>
        </w:rPr>
        <w:t>19.</w:t>
      </w:r>
      <w:r w:rsidRPr="005D367C">
        <w:rPr>
          <w:b/>
          <w:sz w:val="20"/>
          <w:szCs w:val="20"/>
        </w:rPr>
        <w:t>Fatih ve ailesi evlerinde neden yatamamışlar?</w:t>
      </w:r>
    </w:p>
    <w:p w:rsidR="00A930A4" w:rsidRPr="005D367C" w:rsidRDefault="00A930A4" w:rsidP="005D367C">
      <w:pPr>
        <w:ind w:left="360"/>
        <w:rPr>
          <w:sz w:val="20"/>
          <w:szCs w:val="20"/>
        </w:rPr>
      </w:pPr>
    </w:p>
    <w:p w:rsidR="00A930A4" w:rsidRPr="005D367C" w:rsidRDefault="00A930A4" w:rsidP="005D367C">
      <w:pPr>
        <w:numPr>
          <w:ilvl w:val="0"/>
          <w:numId w:val="7"/>
        </w:numPr>
        <w:rPr>
          <w:sz w:val="20"/>
          <w:szCs w:val="20"/>
        </w:rPr>
      </w:pPr>
      <w:r w:rsidRPr="005D367C">
        <w:rPr>
          <w:sz w:val="20"/>
          <w:szCs w:val="20"/>
        </w:rPr>
        <w:t>Yerleşmeye karar verdikleri için</w:t>
      </w:r>
    </w:p>
    <w:p w:rsidR="00A930A4" w:rsidRPr="005D367C" w:rsidRDefault="00A930A4" w:rsidP="005D367C">
      <w:pPr>
        <w:numPr>
          <w:ilvl w:val="0"/>
          <w:numId w:val="7"/>
        </w:numPr>
        <w:rPr>
          <w:sz w:val="20"/>
          <w:szCs w:val="20"/>
        </w:rPr>
      </w:pPr>
      <w:r w:rsidRPr="005D367C">
        <w:rPr>
          <w:sz w:val="20"/>
          <w:szCs w:val="20"/>
        </w:rPr>
        <w:t>Üst katta oturdukları için</w:t>
      </w:r>
    </w:p>
    <w:p w:rsidR="00A930A4" w:rsidRPr="005D367C" w:rsidRDefault="00A930A4" w:rsidP="005D367C">
      <w:pPr>
        <w:numPr>
          <w:ilvl w:val="0"/>
          <w:numId w:val="7"/>
        </w:numPr>
        <w:rPr>
          <w:sz w:val="20"/>
          <w:szCs w:val="20"/>
        </w:rPr>
      </w:pPr>
      <w:r w:rsidRPr="005D367C">
        <w:rPr>
          <w:sz w:val="20"/>
          <w:szCs w:val="20"/>
        </w:rPr>
        <w:t>Yeni komşuları gürültü yaptığı için</w:t>
      </w:r>
    </w:p>
    <w:p w:rsidR="00A930A4" w:rsidRDefault="00A930A4" w:rsidP="005D367C">
      <w:pPr>
        <w:rPr>
          <w:sz w:val="20"/>
          <w:szCs w:val="20"/>
        </w:rPr>
      </w:pPr>
    </w:p>
    <w:p w:rsidR="00A930A4" w:rsidRDefault="00A930A4" w:rsidP="005D367C">
      <w:pPr>
        <w:rPr>
          <w:sz w:val="20"/>
          <w:szCs w:val="20"/>
        </w:rPr>
      </w:pPr>
    </w:p>
    <w:p w:rsidR="00A930A4" w:rsidRPr="005D367C" w:rsidRDefault="00A930A4" w:rsidP="005D367C">
      <w:pPr>
        <w:rPr>
          <w:sz w:val="20"/>
          <w:szCs w:val="20"/>
        </w:rPr>
      </w:pPr>
    </w:p>
    <w:p w:rsidR="00A930A4" w:rsidRPr="005D367C" w:rsidRDefault="00A930A4" w:rsidP="000F0B7E">
      <w:pPr>
        <w:ind w:left="284"/>
        <w:rPr>
          <w:b/>
          <w:sz w:val="20"/>
          <w:szCs w:val="20"/>
        </w:rPr>
      </w:pPr>
      <w:r>
        <w:rPr>
          <w:b/>
          <w:sz w:val="20"/>
          <w:szCs w:val="20"/>
        </w:rPr>
        <w:t>20.</w:t>
      </w:r>
      <w:r w:rsidRPr="005D367C">
        <w:rPr>
          <w:b/>
          <w:sz w:val="20"/>
          <w:szCs w:val="20"/>
        </w:rPr>
        <w:t>Fatih  ve ailesi  ne karar aldılar?</w:t>
      </w:r>
    </w:p>
    <w:p w:rsidR="00A930A4" w:rsidRPr="005D367C" w:rsidRDefault="00A930A4" w:rsidP="005D367C">
      <w:pPr>
        <w:ind w:left="360"/>
        <w:rPr>
          <w:sz w:val="20"/>
          <w:szCs w:val="20"/>
        </w:rPr>
      </w:pPr>
    </w:p>
    <w:p w:rsidR="00A930A4" w:rsidRPr="005D367C" w:rsidRDefault="00A930A4" w:rsidP="005D367C">
      <w:pPr>
        <w:numPr>
          <w:ilvl w:val="0"/>
          <w:numId w:val="8"/>
        </w:numPr>
        <w:rPr>
          <w:sz w:val="20"/>
          <w:szCs w:val="20"/>
        </w:rPr>
      </w:pPr>
      <w:r w:rsidRPr="005D367C">
        <w:rPr>
          <w:sz w:val="20"/>
          <w:szCs w:val="20"/>
        </w:rPr>
        <w:t>Başka bir yere taşınma kararı aldılar.</w:t>
      </w:r>
    </w:p>
    <w:p w:rsidR="00A930A4" w:rsidRPr="005D367C" w:rsidRDefault="00A930A4" w:rsidP="005D367C">
      <w:pPr>
        <w:numPr>
          <w:ilvl w:val="0"/>
          <w:numId w:val="8"/>
        </w:numPr>
        <w:rPr>
          <w:sz w:val="20"/>
          <w:szCs w:val="20"/>
        </w:rPr>
      </w:pPr>
      <w:r w:rsidRPr="005D367C">
        <w:rPr>
          <w:sz w:val="20"/>
          <w:szCs w:val="20"/>
        </w:rPr>
        <w:t>Yeni komşularıyla ilgilenme kararı aldılar.</w:t>
      </w:r>
    </w:p>
    <w:p w:rsidR="00A930A4" w:rsidRDefault="00A930A4" w:rsidP="005D367C">
      <w:pPr>
        <w:ind w:right="96"/>
        <w:jc w:val="both"/>
        <w:rPr>
          <w:sz w:val="20"/>
          <w:szCs w:val="20"/>
        </w:rPr>
      </w:pPr>
      <w:r w:rsidRPr="005D367C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</w:t>
      </w:r>
      <w:r w:rsidRPr="005D367C">
        <w:rPr>
          <w:sz w:val="20"/>
          <w:szCs w:val="20"/>
        </w:rPr>
        <w:t>C.Polis çağırma kararı aldılar.</w:t>
      </w:r>
    </w:p>
    <w:p w:rsidR="00A930A4" w:rsidRDefault="00A930A4" w:rsidP="005D367C">
      <w:pPr>
        <w:ind w:right="96"/>
        <w:jc w:val="both"/>
        <w:rPr>
          <w:sz w:val="20"/>
          <w:szCs w:val="20"/>
        </w:rPr>
      </w:pPr>
    </w:p>
    <w:p w:rsidR="00A930A4" w:rsidRDefault="00A930A4" w:rsidP="005D367C">
      <w:pPr>
        <w:ind w:right="96"/>
        <w:jc w:val="both"/>
        <w:rPr>
          <w:sz w:val="20"/>
          <w:szCs w:val="20"/>
        </w:rPr>
      </w:pPr>
    </w:p>
    <w:p w:rsidR="00A930A4" w:rsidRPr="005D367C" w:rsidRDefault="00A930A4" w:rsidP="005D367C">
      <w:pPr>
        <w:ind w:right="96"/>
        <w:jc w:val="both"/>
        <w:rPr>
          <w:sz w:val="20"/>
          <w:szCs w:val="20"/>
        </w:rPr>
      </w:pPr>
      <w:r>
        <w:rPr>
          <w:sz w:val="20"/>
          <w:szCs w:val="20"/>
        </w:rPr>
        <w:t>BAŞARILAR DİLERİM</w:t>
      </w:r>
    </w:p>
    <w:sectPr w:rsidR="00A930A4" w:rsidRPr="005D367C" w:rsidSect="00585232">
      <w:type w:val="continuous"/>
      <w:pgSz w:w="11906" w:h="16838"/>
      <w:pgMar w:top="397" w:right="454" w:bottom="397" w:left="45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F1520"/>
    <w:multiLevelType w:val="hybridMultilevel"/>
    <w:tmpl w:val="593E2890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F0418A8"/>
    <w:multiLevelType w:val="hybridMultilevel"/>
    <w:tmpl w:val="4CB4176C"/>
    <w:lvl w:ilvl="0" w:tplc="299CD0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2751679"/>
    <w:multiLevelType w:val="hybridMultilevel"/>
    <w:tmpl w:val="DFC40EF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8CF3CF1"/>
    <w:multiLevelType w:val="hybridMultilevel"/>
    <w:tmpl w:val="0DD0679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9C23976"/>
    <w:multiLevelType w:val="hybridMultilevel"/>
    <w:tmpl w:val="EB70EF8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70203B7"/>
    <w:multiLevelType w:val="hybridMultilevel"/>
    <w:tmpl w:val="A98849E0"/>
    <w:lvl w:ilvl="0" w:tplc="041F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889295D"/>
    <w:multiLevelType w:val="hybridMultilevel"/>
    <w:tmpl w:val="B734DF7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9A05BD0"/>
    <w:multiLevelType w:val="hybridMultilevel"/>
    <w:tmpl w:val="6AAA7AB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05B7"/>
    <w:rsid w:val="000F0B7E"/>
    <w:rsid w:val="00104570"/>
    <w:rsid w:val="00434F1C"/>
    <w:rsid w:val="004C1C1C"/>
    <w:rsid w:val="00585232"/>
    <w:rsid w:val="005D367C"/>
    <w:rsid w:val="00671F67"/>
    <w:rsid w:val="00757817"/>
    <w:rsid w:val="008A4165"/>
    <w:rsid w:val="00A930A4"/>
    <w:rsid w:val="00AB4782"/>
    <w:rsid w:val="00DE581F"/>
    <w:rsid w:val="00E27240"/>
    <w:rsid w:val="00FC05B7"/>
    <w:rsid w:val="00FD0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5B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045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</TotalTime>
  <Pages>1</Pages>
  <Words>437</Words>
  <Characters>2491</Characters>
  <Application>Microsoft Office Outlook</Application>
  <DocSecurity>0</DocSecurity>
  <Lines>0</Lines>
  <Paragraphs>0</Paragraphs>
  <ScaleCrop>false</ScaleCrop>
  <Company>ev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Sorubak; ikram serpil merve</dc:creator>
  <cp:keywords>Sorubak.Com</cp:keywords>
  <dc:description/>
  <cp:lastModifiedBy>Hüseyin</cp:lastModifiedBy>
  <cp:revision>4</cp:revision>
  <cp:lastPrinted>2007-12-31T15:02:00Z</cp:lastPrinted>
  <dcterms:created xsi:type="dcterms:W3CDTF">2007-12-31T14:09:00Z</dcterms:created>
  <dcterms:modified xsi:type="dcterms:W3CDTF">2010-09-05T17:03:00Z</dcterms:modified>
  <cp:category>Sorubak.Com</cp:category>
</cp:coreProperties>
</file>