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688" w:tblpY="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2977"/>
      </w:tblGrid>
      <w:tr w:rsidR="005E04FC" w:rsidRPr="00220202" w:rsidTr="00220202">
        <w:tc>
          <w:tcPr>
            <w:tcW w:w="1526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 w:rsidRPr="00220202">
              <w:rPr>
                <w:rFonts w:ascii="Comic Sans MS" w:hAnsi="Comic Sans MS"/>
              </w:rPr>
              <w:t>Ağaç Türü</w:t>
            </w:r>
          </w:p>
        </w:tc>
        <w:tc>
          <w:tcPr>
            <w:tcW w:w="2977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 w:rsidRPr="00220202">
              <w:rPr>
                <w:rFonts w:ascii="Comic Sans MS" w:hAnsi="Comic Sans MS"/>
              </w:rPr>
              <w:t>Ağaç Sayısı</w:t>
            </w:r>
          </w:p>
        </w:tc>
      </w:tr>
      <w:tr w:rsidR="005E04FC" w:rsidRPr="00220202" w:rsidTr="00220202">
        <w:tc>
          <w:tcPr>
            <w:tcW w:w="1526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 w:rsidRPr="00220202">
              <w:rPr>
                <w:rFonts w:ascii="Comic Sans MS" w:hAnsi="Comic Sans MS"/>
              </w:rPr>
              <w:t>Elma</w:t>
            </w:r>
          </w:p>
        </w:tc>
        <w:tc>
          <w:tcPr>
            <w:tcW w:w="2977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89.25pt;margin-top:6.8pt;width:20.25pt;height:.75pt;z-index:251642880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27" type="#_x0000_t32" style="position:absolute;margin-left:60.75pt;margin-top:6.8pt;width:20.25pt;height:.75pt;z-index:251643904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28" type="#_x0000_t32" style="position:absolute;margin-left:31.25pt;margin-top:6.8pt;width:20.25pt;height:.75pt;z-index:251644928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29" type="#_x0000_t32" style="position:absolute;margin-left:1.25pt;margin-top:6.8pt;width:20.25pt;height:.75pt;z-index:251650048;mso-position-horizontal-relative:text;mso-position-vertical-relative:text" o:connectortype="straight" strokeweight="1.25pt"/>
              </w:pict>
            </w:r>
            <w:r w:rsidRPr="00220202">
              <w:rPr>
                <w:rFonts w:ascii="Comic Sans MS" w:hAnsi="Comic Sans MS"/>
              </w:rPr>
              <w:t>////  ////  ////  ////  //</w:t>
            </w:r>
          </w:p>
        </w:tc>
      </w:tr>
      <w:tr w:rsidR="005E04FC" w:rsidRPr="00220202" w:rsidTr="00220202">
        <w:tc>
          <w:tcPr>
            <w:tcW w:w="1526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 w:rsidRPr="00220202">
              <w:rPr>
                <w:rFonts w:ascii="Comic Sans MS" w:hAnsi="Comic Sans MS"/>
              </w:rPr>
              <w:t>Araba</w:t>
            </w:r>
          </w:p>
        </w:tc>
        <w:tc>
          <w:tcPr>
            <w:tcW w:w="2977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30" type="#_x0000_t32" style="position:absolute;margin-left:1.25pt;margin-top:7.5pt;width:20.25pt;height:.75pt;z-index:251645952;mso-position-horizontal-relative:text;mso-position-vertical-relative:text" o:connectortype="straight" strokeweight="1.25pt"/>
              </w:pict>
            </w:r>
            <w:r w:rsidRPr="00220202">
              <w:rPr>
                <w:rFonts w:ascii="Comic Sans MS" w:hAnsi="Comic Sans MS"/>
              </w:rPr>
              <w:t>////  ////</w:t>
            </w:r>
          </w:p>
        </w:tc>
      </w:tr>
      <w:tr w:rsidR="005E04FC" w:rsidRPr="00220202" w:rsidTr="00220202">
        <w:tc>
          <w:tcPr>
            <w:tcW w:w="1526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 w:rsidRPr="00220202">
              <w:rPr>
                <w:rFonts w:ascii="Comic Sans MS" w:hAnsi="Comic Sans MS"/>
              </w:rPr>
              <w:t>Robot</w:t>
            </w:r>
          </w:p>
        </w:tc>
        <w:tc>
          <w:tcPr>
            <w:tcW w:w="2977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31" type="#_x0000_t32" style="position:absolute;margin-left:1.25pt;margin-top:6.7pt;width:20.25pt;height:.75pt;z-index:251646976;mso-position-horizontal-relative:text;mso-position-vertical-relative:text" o:connectortype="straight" strokeweight="1.25pt"/>
              </w:pict>
            </w:r>
            <w:r w:rsidRPr="00220202">
              <w:rPr>
                <w:rFonts w:ascii="Comic Sans MS" w:hAnsi="Comic Sans MS"/>
              </w:rPr>
              <w:t>////  /</w:t>
            </w:r>
          </w:p>
        </w:tc>
      </w:tr>
      <w:tr w:rsidR="005E04FC" w:rsidRPr="00220202" w:rsidTr="00220202">
        <w:tc>
          <w:tcPr>
            <w:tcW w:w="1526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 w:rsidRPr="00220202">
              <w:rPr>
                <w:rFonts w:ascii="Comic Sans MS" w:hAnsi="Comic Sans MS"/>
              </w:rPr>
              <w:t>Yapboz</w:t>
            </w:r>
          </w:p>
        </w:tc>
        <w:tc>
          <w:tcPr>
            <w:tcW w:w="2977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32" type="#_x0000_t32" style="position:absolute;margin-left:30.5pt;margin-top:7.35pt;width:20.25pt;height:.75pt;z-index:251648000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33" type="#_x0000_t32" style="position:absolute;margin-left:.5pt;margin-top:7.35pt;width:20.25pt;height:.75pt;z-index:251649024;mso-position-horizontal-relative:text;mso-position-vertical-relative:text" o:connectortype="straight" strokeweight="1.25pt"/>
              </w:pict>
            </w:r>
            <w:r w:rsidRPr="00220202">
              <w:rPr>
                <w:rFonts w:ascii="Comic Sans MS" w:hAnsi="Comic Sans MS"/>
              </w:rPr>
              <w:t>////  ////  //</w:t>
            </w:r>
          </w:p>
        </w:tc>
      </w:tr>
    </w:tbl>
    <w:p w:rsidR="005E04FC" w:rsidRDefault="005E04FC" w:rsidP="00953D3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1. Yanda bahçemizdeki ağaçlarla ilgili bir tablo verilmiştir.Verilen bu tablo aşağıdakilerden hangisidir?</w:t>
      </w:r>
    </w:p>
    <w:p w:rsidR="005E04FC" w:rsidRDefault="005E04FC" w:rsidP="00953D3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A) Bahçemizdeki ağaçların türü tablosu</w:t>
      </w:r>
    </w:p>
    <w:p w:rsidR="005E04FC" w:rsidRDefault="005E04FC" w:rsidP="00953D3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B) Bahçemizdeki ağaçların sayısı tablosu</w:t>
      </w:r>
    </w:p>
    <w:p w:rsidR="005E04FC" w:rsidRDefault="005E04FC" w:rsidP="00953D3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C) Bahçemizdeki ağaçların şekil grafiği</w:t>
      </w:r>
    </w:p>
    <w:p w:rsidR="005E04FC" w:rsidRDefault="005E04FC" w:rsidP="00953D3D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_x0000_s1034" type="#_x0000_t32" style="position:absolute;left:0;text-align:left;margin-left:-12.35pt;margin-top:12.9pt;width:.05pt;height:188.25pt;flip:y;z-index:251651072" o:connectortype="straight">
            <v:stroke endarrow="block"/>
          </v:shape>
        </w:pict>
      </w:r>
      <w:r>
        <w:rPr>
          <w:rFonts w:ascii="Comic Sans MS" w:hAnsi="Comic Sans MS"/>
        </w:rPr>
        <w:t xml:space="preserve">      Grafik:Tercih Edilen Meslekler</w:t>
      </w:r>
    </w:p>
    <w:tbl>
      <w:tblPr>
        <w:tblpPr w:leftFromText="141" w:rightFromText="141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6"/>
        <w:gridCol w:w="666"/>
        <w:gridCol w:w="666"/>
        <w:gridCol w:w="708"/>
        <w:gridCol w:w="708"/>
        <w:gridCol w:w="708"/>
      </w:tblGrid>
      <w:tr w:rsidR="005E04FC" w:rsidRPr="00220202" w:rsidTr="00220202"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i1025" type="#_x0000_t75" style="width:21.75pt;height:27pt;visibility:visible">
                  <v:imagedata r:id="rId6" o:title=""/>
                </v:shape>
              </w:pict>
            </w:r>
          </w:p>
        </w:tc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</w:pPr>
          </w:p>
        </w:tc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</w:pP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</w:p>
        </w:tc>
      </w:tr>
      <w:tr w:rsidR="005E04FC" w:rsidRPr="00220202" w:rsidTr="00220202"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26" type="#_x0000_t75" style="width:21.75pt;height:27pt;visibility:visible">
                  <v:imagedata r:id="rId6" o:title=""/>
                </v:shape>
              </w:pict>
            </w:r>
          </w:p>
        </w:tc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</w:pPr>
          </w:p>
        </w:tc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</w:pP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27" type="#_x0000_t75" style="width:21.75pt;height:27pt;visibility:visible">
                  <v:imagedata r:id="rId6" o:title=""/>
                </v:shape>
              </w:pict>
            </w:r>
          </w:p>
        </w:tc>
      </w:tr>
      <w:tr w:rsidR="005E04FC" w:rsidRPr="00220202" w:rsidTr="00220202"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28" type="#_x0000_t75" style="width:21.75pt;height:27pt;visibility:visible">
                  <v:imagedata r:id="rId6" o:title=""/>
                </v:shape>
              </w:pict>
            </w:r>
          </w:p>
        </w:tc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</w:pPr>
          </w:p>
        </w:tc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</w:pP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29" type="#_x0000_t75" style="width:21.75pt;height:27pt;visibility:visible">
                  <v:imagedata r:id="rId6" o:title=""/>
                </v:shape>
              </w:pict>
            </w: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30" type="#_x0000_t75" style="width:21.75pt;height:27pt;visibility:visible">
                  <v:imagedata r:id="rId6" o:title=""/>
                </v:shape>
              </w:pict>
            </w:r>
          </w:p>
        </w:tc>
      </w:tr>
      <w:tr w:rsidR="005E04FC" w:rsidRPr="00220202" w:rsidTr="00220202"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31" type="#_x0000_t75" style="width:21.75pt;height:27pt;visibility:visible">
                  <v:imagedata r:id="rId6" o:title=""/>
                </v:shape>
              </w:pict>
            </w:r>
          </w:p>
        </w:tc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</w:pPr>
          </w:p>
        </w:tc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</w:pP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32" type="#_x0000_t75" style="width:21.75pt;height:27pt;visibility:visible">
                  <v:imagedata r:id="rId6" o:title=""/>
                </v:shape>
              </w:pict>
            </w: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33" type="#_x0000_t75" style="width:21.75pt;height:27pt;visibility:visible">
                  <v:imagedata r:id="rId6" o:title=""/>
                </v:shape>
              </w:pict>
            </w: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34" type="#_x0000_t75" style="width:21.75pt;height:27pt;visibility:visible">
                  <v:imagedata r:id="rId6" o:title=""/>
                </v:shape>
              </w:pict>
            </w:r>
          </w:p>
        </w:tc>
      </w:tr>
      <w:tr w:rsidR="005E04FC" w:rsidRPr="00220202" w:rsidTr="00220202"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35" type="#_x0000_t75" style="width:21.75pt;height:27pt;visibility:visible">
                  <v:imagedata r:id="rId6" o:title=""/>
                </v:shape>
              </w:pict>
            </w:r>
          </w:p>
        </w:tc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</w:pPr>
          </w:p>
        </w:tc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36" type="#_x0000_t75" style="width:21.75pt;height:27pt;visibility:visible">
                  <v:imagedata r:id="rId6" o:title=""/>
                </v:shape>
              </w:pict>
            </w: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37" type="#_x0000_t75" style="width:21.75pt;height:27pt;visibility:visible">
                  <v:imagedata r:id="rId6" o:title=""/>
                </v:shape>
              </w:pict>
            </w: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38" type="#_x0000_t75" style="width:21.75pt;height:27pt;visibility:visible">
                  <v:imagedata r:id="rId6" o:title=""/>
                </v:shape>
              </w:pict>
            </w: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39" type="#_x0000_t75" style="width:21.75pt;height:27pt;visibility:visible">
                  <v:imagedata r:id="rId6" o:title=""/>
                </v:shape>
              </w:pict>
            </w:r>
          </w:p>
        </w:tc>
      </w:tr>
      <w:tr w:rsidR="005E04FC" w:rsidRPr="00220202" w:rsidTr="00220202"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40" type="#_x0000_t75" style="width:21.75pt;height:27pt;visibility:visible">
                  <v:imagedata r:id="rId6" o:title=""/>
                </v:shape>
              </w:pict>
            </w:r>
          </w:p>
        </w:tc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41" type="#_x0000_t75" style="width:21.75pt;height:27pt;visibility:visible">
                  <v:imagedata r:id="rId6" o:title=""/>
                </v:shape>
              </w:pict>
            </w:r>
          </w:p>
        </w:tc>
        <w:tc>
          <w:tcPr>
            <w:tcW w:w="666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42" type="#_x0000_t75" style="width:21.75pt;height:27pt;visibility:visible">
                  <v:imagedata r:id="rId6" o:title=""/>
                </v:shape>
              </w:pict>
            </w: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43" type="#_x0000_t75" style="width:21.75pt;height:27pt;visibility:visible">
                  <v:imagedata r:id="rId6" o:title=""/>
                </v:shape>
              </w:pict>
            </w: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44" type="#_x0000_t75" style="width:21.75pt;height:27pt;visibility:visible">
                  <v:imagedata r:id="rId6" o:title=""/>
                </v:shape>
              </w:pict>
            </w:r>
          </w:p>
        </w:tc>
        <w:tc>
          <w:tcPr>
            <w:tcW w:w="708" w:type="dxa"/>
          </w:tcPr>
          <w:p w:rsidR="005E04FC" w:rsidRPr="00220202" w:rsidRDefault="005E04FC" w:rsidP="00220202">
            <w:pPr>
              <w:spacing w:after="0" w:line="240" w:lineRule="auto"/>
            </w:pPr>
            <w:r w:rsidRPr="00220202">
              <w:rPr>
                <w:rFonts w:ascii="Comic Sans MS" w:hAnsi="Comic Sans MS"/>
                <w:noProof/>
                <w:lang w:eastAsia="tr-TR"/>
              </w:rPr>
              <w:pict>
                <v:shape id="_x0000_i1045" type="#_x0000_t75" style="width:21.75pt;height:27pt;visibility:visible">
                  <v:imagedata r:id="rId6" o:title=""/>
                </v:shape>
              </w:pict>
            </w:r>
          </w:p>
        </w:tc>
      </w:tr>
    </w:tbl>
    <w:p w:rsidR="005E04FC" w:rsidRDefault="005E04FC" w:rsidP="007C7EE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Öğrenci sayısı</w:t>
      </w:r>
    </w:p>
    <w:p w:rsidR="005E04FC" w:rsidRDefault="005E04FC" w:rsidP="00953D3D">
      <w:pPr>
        <w:spacing w:after="0"/>
        <w:ind w:left="-851"/>
        <w:rPr>
          <w:rFonts w:ascii="Comic Sans MS" w:hAnsi="Comic Sans MS"/>
        </w:rPr>
      </w:pPr>
    </w:p>
    <w:p w:rsidR="005E04FC" w:rsidRPr="00D95CE9" w:rsidRDefault="005E04FC" w:rsidP="00953D3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</w:t>
      </w:r>
    </w:p>
    <w:p w:rsidR="005E04FC" w:rsidRDefault="005E04FC" w:rsidP="00953D3D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_x0000_s1035" type="#_x0000_t32" style="position:absolute;left:0;text-align:left;margin-left:-220.1pt;margin-top:129.15pt;width:229.9pt;height:0;z-index:251652096" o:connectortype="straight">
            <v:stroke endarrow="block"/>
          </v:shape>
        </w:pict>
      </w:r>
    </w:p>
    <w:p w:rsidR="005E04FC" w:rsidRPr="007C7EE1" w:rsidRDefault="005E04FC" w:rsidP="007C7EE1">
      <w:pPr>
        <w:rPr>
          <w:rFonts w:ascii="Comic Sans MS" w:hAnsi="Comic Sans MS"/>
        </w:rPr>
      </w:pPr>
    </w:p>
    <w:p w:rsidR="005E04FC" w:rsidRPr="007C7EE1" w:rsidRDefault="005E04FC" w:rsidP="007C7EE1">
      <w:pPr>
        <w:rPr>
          <w:rFonts w:ascii="Comic Sans MS" w:hAnsi="Comic Sans MS"/>
        </w:rPr>
      </w:pPr>
    </w:p>
    <w:p w:rsidR="005E04FC" w:rsidRPr="007C7EE1" w:rsidRDefault="005E04FC" w:rsidP="007C7EE1">
      <w:pPr>
        <w:rPr>
          <w:rFonts w:ascii="Comic Sans MS" w:hAnsi="Comic Sans MS"/>
        </w:rPr>
      </w:pPr>
    </w:p>
    <w:p w:rsidR="005E04FC" w:rsidRDefault="005E04FC" w:rsidP="007C7EE1">
      <w:pPr>
        <w:rPr>
          <w:rFonts w:ascii="Comic Sans MS" w:hAnsi="Comic Sans MS"/>
        </w:rPr>
      </w:pPr>
      <w:r>
        <w:rPr>
          <w:rFonts w:ascii="Comic Sans MS" w:hAnsi="Comic Sans MS"/>
        </w:rPr>
        <w:t>Meslekler</w:t>
      </w:r>
    </w:p>
    <w:tbl>
      <w:tblPr>
        <w:tblpPr w:leftFromText="141" w:rightFromText="141" w:vertAnchor="text" w:horzAnchor="margin" w:tblpY="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709"/>
        <w:gridCol w:w="709"/>
        <w:gridCol w:w="567"/>
        <w:gridCol w:w="709"/>
        <w:gridCol w:w="850"/>
      </w:tblGrid>
      <w:tr w:rsidR="005E04FC" w:rsidRPr="00220202" w:rsidTr="00220202">
        <w:trPr>
          <w:cantSplit/>
          <w:trHeight w:val="1134"/>
        </w:trPr>
        <w:tc>
          <w:tcPr>
            <w:tcW w:w="675" w:type="dxa"/>
            <w:textDirection w:val="btLr"/>
          </w:tcPr>
          <w:p w:rsidR="005E04FC" w:rsidRPr="00220202" w:rsidRDefault="005E04FC" w:rsidP="00220202">
            <w:pPr>
              <w:spacing w:after="0" w:line="240" w:lineRule="auto"/>
              <w:ind w:left="113" w:right="113"/>
              <w:rPr>
                <w:rFonts w:ascii="Comic Sans MS" w:hAnsi="Comic Sans MS"/>
                <w:b/>
                <w:sz w:val="16"/>
                <w:szCs w:val="16"/>
              </w:rPr>
            </w:pPr>
            <w:r w:rsidRPr="00220202">
              <w:rPr>
                <w:rFonts w:ascii="Comic Sans MS" w:hAnsi="Comic Sans MS"/>
                <w:b/>
                <w:sz w:val="16"/>
                <w:szCs w:val="16"/>
              </w:rPr>
              <w:t>öğretmenlik</w:t>
            </w:r>
          </w:p>
        </w:tc>
        <w:tc>
          <w:tcPr>
            <w:tcW w:w="709" w:type="dxa"/>
            <w:textDirection w:val="btLr"/>
          </w:tcPr>
          <w:p w:rsidR="005E04FC" w:rsidRPr="00220202" w:rsidRDefault="005E04FC" w:rsidP="00220202">
            <w:pPr>
              <w:spacing w:after="0" w:line="240" w:lineRule="auto"/>
              <w:ind w:left="113" w:right="113"/>
              <w:rPr>
                <w:rFonts w:ascii="Comic Sans MS" w:hAnsi="Comic Sans MS"/>
                <w:b/>
                <w:sz w:val="16"/>
                <w:szCs w:val="16"/>
              </w:rPr>
            </w:pPr>
            <w:r w:rsidRPr="00220202">
              <w:rPr>
                <w:rFonts w:ascii="Comic Sans MS" w:hAnsi="Comic Sans MS"/>
                <w:b/>
                <w:sz w:val="16"/>
                <w:szCs w:val="16"/>
              </w:rPr>
              <w:t>doktorluk</w:t>
            </w:r>
          </w:p>
        </w:tc>
        <w:tc>
          <w:tcPr>
            <w:tcW w:w="709" w:type="dxa"/>
            <w:textDirection w:val="btLr"/>
          </w:tcPr>
          <w:p w:rsidR="005E04FC" w:rsidRPr="00220202" w:rsidRDefault="005E04FC" w:rsidP="00220202">
            <w:pPr>
              <w:spacing w:after="0" w:line="240" w:lineRule="auto"/>
              <w:ind w:left="113" w:right="113"/>
              <w:rPr>
                <w:rFonts w:ascii="Comic Sans MS" w:hAnsi="Comic Sans MS"/>
                <w:b/>
                <w:sz w:val="16"/>
                <w:szCs w:val="16"/>
              </w:rPr>
            </w:pPr>
            <w:r w:rsidRPr="00220202">
              <w:rPr>
                <w:rFonts w:ascii="Comic Sans MS" w:hAnsi="Comic Sans MS"/>
                <w:b/>
                <w:sz w:val="16"/>
                <w:szCs w:val="16"/>
              </w:rPr>
              <w:t>mimarlık</w:t>
            </w:r>
          </w:p>
        </w:tc>
        <w:tc>
          <w:tcPr>
            <w:tcW w:w="567" w:type="dxa"/>
            <w:textDirection w:val="btLr"/>
          </w:tcPr>
          <w:p w:rsidR="005E04FC" w:rsidRPr="00220202" w:rsidRDefault="005E04FC" w:rsidP="00220202">
            <w:pPr>
              <w:spacing w:after="0" w:line="240" w:lineRule="auto"/>
              <w:ind w:left="113" w:right="113"/>
              <w:rPr>
                <w:rFonts w:ascii="Comic Sans MS" w:hAnsi="Comic Sans MS"/>
                <w:b/>
                <w:sz w:val="16"/>
                <w:szCs w:val="16"/>
              </w:rPr>
            </w:pPr>
            <w:r w:rsidRPr="00220202">
              <w:rPr>
                <w:rFonts w:ascii="Comic Sans MS" w:hAnsi="Comic Sans MS"/>
                <w:b/>
                <w:sz w:val="16"/>
                <w:szCs w:val="16"/>
              </w:rPr>
              <w:t>avukatlık</w:t>
            </w:r>
          </w:p>
        </w:tc>
        <w:tc>
          <w:tcPr>
            <w:tcW w:w="709" w:type="dxa"/>
            <w:textDirection w:val="btLr"/>
          </w:tcPr>
          <w:p w:rsidR="005E04FC" w:rsidRPr="00220202" w:rsidRDefault="005E04FC" w:rsidP="00220202">
            <w:pPr>
              <w:spacing w:after="0" w:line="240" w:lineRule="auto"/>
              <w:ind w:left="113" w:right="113"/>
              <w:rPr>
                <w:rFonts w:ascii="Comic Sans MS" w:hAnsi="Comic Sans MS"/>
                <w:b/>
                <w:sz w:val="16"/>
                <w:szCs w:val="16"/>
              </w:rPr>
            </w:pPr>
            <w:r w:rsidRPr="00220202">
              <w:rPr>
                <w:rFonts w:ascii="Comic Sans MS" w:hAnsi="Comic Sans MS"/>
                <w:b/>
                <w:sz w:val="16"/>
                <w:szCs w:val="16"/>
              </w:rPr>
              <w:t>eczacılık</w:t>
            </w:r>
          </w:p>
        </w:tc>
        <w:tc>
          <w:tcPr>
            <w:tcW w:w="850" w:type="dxa"/>
            <w:textDirection w:val="btLr"/>
          </w:tcPr>
          <w:p w:rsidR="005E04FC" w:rsidRPr="00220202" w:rsidRDefault="005E04FC" w:rsidP="00220202">
            <w:pPr>
              <w:spacing w:after="0" w:line="240" w:lineRule="auto"/>
              <w:ind w:left="113" w:right="113"/>
              <w:rPr>
                <w:rFonts w:ascii="Comic Sans MS" w:hAnsi="Comic Sans MS"/>
                <w:b/>
                <w:sz w:val="16"/>
                <w:szCs w:val="16"/>
              </w:rPr>
            </w:pPr>
            <w:r w:rsidRPr="00220202">
              <w:rPr>
                <w:rFonts w:ascii="Comic Sans MS" w:hAnsi="Comic Sans MS"/>
                <w:b/>
                <w:sz w:val="16"/>
                <w:szCs w:val="16"/>
              </w:rPr>
              <w:t>hemşerilik</w:t>
            </w:r>
          </w:p>
        </w:tc>
      </w:tr>
    </w:tbl>
    <w:p w:rsidR="005E04FC" w:rsidRDefault="005E04FC" w:rsidP="001038F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Yandaki şekil grafiği 3/A sınıfındaki kız öğrenciler arasında yapılan bir anketin sonucuna göre oluşturulmuştur. 2,3 ve 4 soruları bu şekil grafiğine göre yorumlayın.</w:t>
      </w:r>
    </w:p>
    <w:p w:rsidR="005E04FC" w:rsidRDefault="005E04FC" w:rsidP="00202DFF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2. En çok tercih edilen meslek hangisidir?</w:t>
      </w:r>
    </w:p>
    <w:p w:rsidR="005E04FC" w:rsidRDefault="005E04FC" w:rsidP="00244C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öğretmenlik              B) hemşirelik         C) eczacılık</w:t>
      </w:r>
    </w:p>
    <w:p w:rsidR="005E04FC" w:rsidRDefault="005E04FC" w:rsidP="00E14963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3. En çok tercih edilen meslek hangisidir?</w:t>
      </w:r>
    </w:p>
    <w:p w:rsidR="005E04FC" w:rsidRDefault="005E04FC" w:rsidP="00E14963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A) avukatlık                  B) mimarlık            C) doktorluk</w:t>
      </w:r>
    </w:p>
    <w:p w:rsidR="005E04FC" w:rsidRDefault="005E04FC" w:rsidP="00E14963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4.Doktorluk ,eczacılık ve hemşirelik mesleğini tercih edenlerin toplamı kaçtır?</w:t>
      </w:r>
    </w:p>
    <w:p w:rsidR="005E04FC" w:rsidRDefault="005E04FC" w:rsidP="00E14963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A) 5                              B) 9                       C) 10</w:t>
      </w:r>
    </w:p>
    <w:tbl>
      <w:tblPr>
        <w:tblpPr w:leftFromText="141" w:rightFromText="141" w:vertAnchor="text" w:horzAnchor="page" w:tblpX="883" w:tblpY="17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3119"/>
      </w:tblGrid>
      <w:tr w:rsidR="005E04FC" w:rsidRPr="00220202" w:rsidTr="00220202">
        <w:tc>
          <w:tcPr>
            <w:tcW w:w="1668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 w:rsidRPr="00220202">
              <w:rPr>
                <w:rFonts w:ascii="Comic Sans MS" w:hAnsi="Comic Sans MS"/>
              </w:rPr>
              <w:t>Hayvan Adı</w:t>
            </w:r>
          </w:p>
        </w:tc>
        <w:tc>
          <w:tcPr>
            <w:tcW w:w="3119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 w:rsidRPr="00220202">
              <w:rPr>
                <w:rFonts w:ascii="Comic Sans MS" w:hAnsi="Comic Sans MS"/>
              </w:rPr>
              <w:t>Hayvan Sayısı</w:t>
            </w:r>
          </w:p>
        </w:tc>
      </w:tr>
      <w:tr w:rsidR="005E04FC" w:rsidRPr="00220202" w:rsidTr="00220202">
        <w:tc>
          <w:tcPr>
            <w:tcW w:w="1668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 w:rsidRPr="00220202">
              <w:rPr>
                <w:rFonts w:ascii="Comic Sans MS" w:hAnsi="Comic Sans MS"/>
              </w:rPr>
              <w:t>Ayı</w:t>
            </w:r>
          </w:p>
        </w:tc>
        <w:tc>
          <w:tcPr>
            <w:tcW w:w="3119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36" type="#_x0000_t32" style="position:absolute;margin-left:89.25pt;margin-top:6.8pt;width:20.25pt;height:.75pt;z-index:251654144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37" type="#_x0000_t32" style="position:absolute;margin-left:60.75pt;margin-top:6.8pt;width:20.25pt;height:.75pt;z-index:251655168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38" type="#_x0000_t32" style="position:absolute;margin-left:31.25pt;margin-top:6.8pt;width:20.25pt;height:.75pt;z-index:251656192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39" type="#_x0000_t32" style="position:absolute;margin-left:1.25pt;margin-top:6.8pt;width:20.25pt;height:.75pt;z-index:251653120;mso-position-horizontal-relative:text;mso-position-vertical-relative:text" o:connectortype="straight" strokeweight="1.25pt"/>
              </w:pict>
            </w:r>
            <w:r w:rsidRPr="00220202">
              <w:rPr>
                <w:rFonts w:ascii="Comic Sans MS" w:hAnsi="Comic Sans MS"/>
              </w:rPr>
              <w:t xml:space="preserve">////  ////  ////  ////  </w:t>
            </w:r>
          </w:p>
        </w:tc>
      </w:tr>
      <w:tr w:rsidR="005E04FC" w:rsidRPr="00220202" w:rsidTr="00220202">
        <w:tc>
          <w:tcPr>
            <w:tcW w:w="1668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 w:rsidRPr="00220202">
              <w:rPr>
                <w:rFonts w:ascii="Comic Sans MS" w:hAnsi="Comic Sans MS"/>
              </w:rPr>
              <w:t>Aslan</w:t>
            </w:r>
          </w:p>
        </w:tc>
        <w:tc>
          <w:tcPr>
            <w:tcW w:w="3119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40" type="#_x0000_t32" style="position:absolute;margin-left:1.25pt;margin-top:6.75pt;width:20.25pt;height:.75pt;z-index:251657216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41" type="#_x0000_t32" style="position:absolute;margin-left:33.15pt;margin-top:6.75pt;width:20.25pt;height:.75pt;z-index:251666432;mso-position-horizontal-relative:text;mso-position-vertical-relative:text" o:connectortype="straight" strokeweight="1.25pt"/>
              </w:pict>
            </w:r>
            <w:r w:rsidRPr="00220202">
              <w:rPr>
                <w:rFonts w:ascii="Comic Sans MS" w:hAnsi="Comic Sans MS"/>
              </w:rPr>
              <w:t>////  ////  //</w:t>
            </w:r>
          </w:p>
        </w:tc>
      </w:tr>
      <w:tr w:rsidR="005E04FC" w:rsidRPr="00220202" w:rsidTr="00220202">
        <w:tc>
          <w:tcPr>
            <w:tcW w:w="1668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 w:rsidRPr="00220202">
              <w:rPr>
                <w:rFonts w:ascii="Comic Sans MS" w:hAnsi="Comic Sans MS"/>
              </w:rPr>
              <w:t>Geyik</w:t>
            </w:r>
          </w:p>
        </w:tc>
        <w:tc>
          <w:tcPr>
            <w:tcW w:w="3119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42" type="#_x0000_t32" style="position:absolute;margin-left:87.75pt;margin-top:6.7pt;width:20.25pt;height:.75pt;z-index:251668480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43" type="#_x0000_t32" style="position:absolute;margin-left:58.5pt;margin-top:6.7pt;width:20.25pt;height:.75pt;z-index:251667456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44" type="#_x0000_t32" style="position:absolute;margin-left:27.5pt;margin-top:6.7pt;width:20.25pt;height:.75pt;z-index:251669504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45" type="#_x0000_t32" style="position:absolute;margin-left:1.25pt;margin-top:6.7pt;width:20.25pt;height:.75pt;z-index:251658240;mso-position-horizontal-relative:text;mso-position-vertical-relative:text" o:connectortype="straight" strokeweight="1.25pt"/>
              </w:pict>
            </w:r>
            <w:r w:rsidRPr="00220202">
              <w:rPr>
                <w:rFonts w:ascii="Comic Sans MS" w:hAnsi="Comic Sans MS"/>
              </w:rPr>
              <w:t>//// ////  ////  ////   //</w:t>
            </w:r>
          </w:p>
        </w:tc>
      </w:tr>
      <w:tr w:rsidR="005E04FC" w:rsidRPr="00220202" w:rsidTr="00220202">
        <w:tc>
          <w:tcPr>
            <w:tcW w:w="1668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 w:rsidRPr="00220202">
              <w:rPr>
                <w:rFonts w:ascii="Comic Sans MS" w:hAnsi="Comic Sans MS"/>
              </w:rPr>
              <w:t>Fil</w:t>
            </w:r>
          </w:p>
        </w:tc>
        <w:tc>
          <w:tcPr>
            <w:tcW w:w="3119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46" type="#_x0000_t32" style="position:absolute;margin-left:.5pt;margin-top:7.35pt;width:20.25pt;height:.75pt;z-index:251660288;mso-position-horizontal-relative:text;mso-position-vertical-relative:text" o:connectortype="straight" strokeweight="1.25pt"/>
              </w:pict>
            </w:r>
            <w:r w:rsidRPr="00220202">
              <w:rPr>
                <w:rFonts w:ascii="Comic Sans MS" w:hAnsi="Comic Sans MS"/>
              </w:rPr>
              <w:t>////  /</w:t>
            </w:r>
          </w:p>
        </w:tc>
      </w:tr>
      <w:tr w:rsidR="005E04FC" w:rsidRPr="00220202" w:rsidTr="00220202">
        <w:tc>
          <w:tcPr>
            <w:tcW w:w="1668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 w:rsidRPr="00220202">
              <w:rPr>
                <w:rFonts w:ascii="Comic Sans MS" w:hAnsi="Comic Sans MS"/>
              </w:rPr>
              <w:t>Maymun</w:t>
            </w:r>
          </w:p>
        </w:tc>
        <w:tc>
          <w:tcPr>
            <w:tcW w:w="3119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47" type="#_x0000_t32" style="position:absolute;margin-left:119.25pt;margin-top:6.8pt;width:20.25pt;height:.75pt;z-index:251670528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48" type="#_x0000_t32" style="position:absolute;margin-left:32pt;margin-top:23pt;width:20.25pt;height:.75pt;z-index:251671552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49" type="#_x0000_t32" style="position:absolute;margin-left:1.25pt;margin-top:23.75pt;width:20.25pt;height:.75pt;z-index:251659264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50" type="#_x0000_t32" style="position:absolute;margin-left:89.25pt;margin-top:6.8pt;width:20.25pt;height:.75pt;z-index:251661312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51" type="#_x0000_t32" style="position:absolute;margin-left:60.75pt;margin-top:6.8pt;width:20.25pt;height:.75pt;z-index:251662336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52" type="#_x0000_t32" style="position:absolute;margin-left:31.25pt;margin-top:6.8pt;width:20.25pt;height:.75pt;z-index:251663360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53" type="#_x0000_t32" style="position:absolute;margin-left:1.25pt;margin-top:6.8pt;width:20.25pt;height:.75pt;z-index:251664384;mso-position-horizontal-relative:text;mso-position-vertical-relative:text" o:connectortype="straight" strokeweight="1.25pt"/>
              </w:pict>
            </w:r>
            <w:r w:rsidRPr="00220202">
              <w:rPr>
                <w:rFonts w:ascii="Comic Sans MS" w:hAnsi="Comic Sans MS"/>
              </w:rPr>
              <w:t xml:space="preserve">////  ////  ////  ////  ////  ////  ////  ////  </w:t>
            </w:r>
          </w:p>
        </w:tc>
      </w:tr>
      <w:tr w:rsidR="005E04FC" w:rsidRPr="00220202" w:rsidTr="00220202">
        <w:tc>
          <w:tcPr>
            <w:tcW w:w="1668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 w:rsidRPr="00220202">
              <w:rPr>
                <w:rFonts w:ascii="Comic Sans MS" w:hAnsi="Comic Sans MS"/>
              </w:rPr>
              <w:t>Zürafa</w:t>
            </w:r>
          </w:p>
        </w:tc>
        <w:tc>
          <w:tcPr>
            <w:tcW w:w="3119" w:type="dxa"/>
          </w:tcPr>
          <w:p w:rsidR="005E04FC" w:rsidRPr="00220202" w:rsidRDefault="005E04FC" w:rsidP="0022020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54" type="#_x0000_t32" style="position:absolute;margin-left:32.4pt;margin-top:6.75pt;width:20.25pt;height:.75pt;z-index:251672576;mso-position-horizontal-relative:text;mso-position-vertical-relative:text" o:connectortype="straight" strokeweight="1.25pt"/>
              </w:pict>
            </w:r>
            <w:r>
              <w:rPr>
                <w:noProof/>
                <w:lang w:eastAsia="tr-TR"/>
              </w:rPr>
              <w:pict>
                <v:shape id="_x0000_s1055" type="#_x0000_t32" style="position:absolute;margin-left:1.25pt;margin-top:7.5pt;width:20.25pt;height:.75pt;z-index:251665408;mso-position-horizontal-relative:text;mso-position-vertical-relative:text" o:connectortype="straight" strokeweight="1.25pt"/>
              </w:pict>
            </w:r>
            <w:r w:rsidRPr="00220202">
              <w:rPr>
                <w:rFonts w:ascii="Comic Sans MS" w:hAnsi="Comic Sans MS"/>
              </w:rPr>
              <w:t>////  //// ///</w:t>
            </w:r>
          </w:p>
        </w:tc>
      </w:tr>
    </w:tbl>
    <w:p w:rsidR="005E04FC" w:rsidRDefault="005E04FC" w:rsidP="00E14963">
      <w:pPr>
        <w:spacing w:after="0"/>
        <w:ind w:left="-851"/>
        <w:rPr>
          <w:rFonts w:ascii="Comic Sans MS" w:hAnsi="Comic Sans MS"/>
        </w:rPr>
      </w:pPr>
    </w:p>
    <w:p w:rsidR="005E04FC" w:rsidRDefault="005E04FC" w:rsidP="00D434D0">
      <w:pPr>
        <w:tabs>
          <w:tab w:val="left" w:pos="375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Yandaki tabloda bir milli parkta bulunan hayvanların sayısı verilmiştir.5,6,7,8 ve 9 soruları tablodan yararlanarak yanıtlayınız.</w:t>
      </w:r>
    </w:p>
    <w:p w:rsidR="005E04FC" w:rsidRDefault="005E04FC" w:rsidP="00D434D0">
      <w:pPr>
        <w:tabs>
          <w:tab w:val="left" w:pos="375"/>
        </w:tabs>
        <w:rPr>
          <w:rFonts w:ascii="Comic Sans MS" w:hAnsi="Comic Sans MS"/>
        </w:rPr>
      </w:pPr>
    </w:p>
    <w:p w:rsidR="005E04FC" w:rsidRDefault="005E04FC" w:rsidP="00D434D0">
      <w:pPr>
        <w:tabs>
          <w:tab w:val="left" w:pos="375"/>
        </w:tabs>
        <w:rPr>
          <w:rFonts w:ascii="Comic Sans MS" w:hAnsi="Comic Sans MS"/>
        </w:rPr>
      </w:pPr>
    </w:p>
    <w:p w:rsidR="005E04FC" w:rsidRDefault="005E04FC" w:rsidP="00394D1D">
      <w:pPr>
        <w:tabs>
          <w:tab w:val="left" w:pos="375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5) Tabloya göre oluşturulan ve her şeklin 2 varlığı gösterdiği şekil grafiğinde aslanlar kaç şekil ile gösterilir?                                          A) 6                               B) 12                            C)24 </w:t>
      </w:r>
    </w:p>
    <w:p w:rsidR="005E04FC" w:rsidRDefault="005E04FC" w:rsidP="00394D1D">
      <w:pPr>
        <w:tabs>
          <w:tab w:val="left" w:pos="375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6) Maymunlar kaç şekille gösterilir?   A) 34                              B) 17                            C) 12</w:t>
      </w:r>
    </w:p>
    <w:p w:rsidR="005E04FC" w:rsidRDefault="005E04FC" w:rsidP="00394D1D">
      <w:pPr>
        <w:tabs>
          <w:tab w:val="left" w:pos="375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7) En az şekille gösterilen hayvan hangisi olur?  A) zürafa                       B) aslan                      C) fil</w:t>
      </w:r>
    </w:p>
    <w:p w:rsidR="005E04FC" w:rsidRDefault="005E04FC" w:rsidP="00394D1D">
      <w:pPr>
        <w:tabs>
          <w:tab w:val="left" w:pos="375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8) Ayıların sayısı fillerin sayısından kaç fazla olur? A)20                         B)14                           C)10</w:t>
      </w:r>
    </w:p>
    <w:p w:rsidR="005E04FC" w:rsidRDefault="005E04FC" w:rsidP="008B5DC6">
      <w:pPr>
        <w:tabs>
          <w:tab w:val="left" w:pos="375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9) Bu doğal parktaki hayvanların tamamı kaç şekille gösterilir?  A) 54             B)76                  C)108</w:t>
      </w:r>
    </w:p>
    <w:p w:rsidR="005E04FC" w:rsidRDefault="005E04FC" w:rsidP="00EE73D5">
      <w:hyperlink r:id="rId7" w:history="1">
        <w:r w:rsidRPr="002C4DEA">
          <w:rPr>
            <w:rStyle w:val="Hyperlink"/>
          </w:rPr>
          <w:t>www.sorubak.com</w:t>
        </w:r>
      </w:hyperlink>
      <w:r>
        <w:t xml:space="preserve"> </w:t>
      </w:r>
    </w:p>
    <w:p w:rsidR="005E04FC" w:rsidRPr="007C7EE1" w:rsidRDefault="005E04FC" w:rsidP="007C7EE1">
      <w:pPr>
        <w:jc w:val="center"/>
        <w:rPr>
          <w:rFonts w:ascii="Comic Sans MS" w:hAnsi="Comic Sans MS"/>
        </w:rPr>
      </w:pPr>
    </w:p>
    <w:sectPr w:rsidR="005E04FC" w:rsidRPr="007C7EE1" w:rsidSect="002222A0">
      <w:headerReference w:type="default" r:id="rId8"/>
      <w:pgSz w:w="11906" w:h="16838"/>
      <w:pgMar w:top="709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4FC" w:rsidRDefault="005E04FC" w:rsidP="008B5DC6">
      <w:pPr>
        <w:spacing w:after="0" w:line="240" w:lineRule="auto"/>
      </w:pPr>
      <w:r>
        <w:separator/>
      </w:r>
    </w:p>
  </w:endnote>
  <w:endnote w:type="continuationSeparator" w:id="0">
    <w:p w:rsidR="005E04FC" w:rsidRDefault="005E04FC" w:rsidP="008B5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4FC" w:rsidRDefault="005E04FC" w:rsidP="008B5DC6">
      <w:pPr>
        <w:spacing w:after="0" w:line="240" w:lineRule="auto"/>
      </w:pPr>
      <w:r>
        <w:separator/>
      </w:r>
    </w:p>
  </w:footnote>
  <w:footnote w:type="continuationSeparator" w:id="0">
    <w:p w:rsidR="005E04FC" w:rsidRDefault="005E04FC" w:rsidP="008B5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4FC" w:rsidRDefault="005E04FC">
    <w:pPr>
      <w:pStyle w:val="Header"/>
    </w:pPr>
    <w:r>
      <w:t xml:space="preserve">                                           ATATÜRK İ.O 3.SINIF KURS ÇALIŞMA KAĞIDI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5CE9"/>
    <w:rsid w:val="00096DC7"/>
    <w:rsid w:val="000B51A8"/>
    <w:rsid w:val="001038FC"/>
    <w:rsid w:val="001C04C4"/>
    <w:rsid w:val="00202DFF"/>
    <w:rsid w:val="0021798B"/>
    <w:rsid w:val="00220202"/>
    <w:rsid w:val="002222A0"/>
    <w:rsid w:val="00235FCF"/>
    <w:rsid w:val="00244CC2"/>
    <w:rsid w:val="002A48E1"/>
    <w:rsid w:val="002C4DEA"/>
    <w:rsid w:val="00394D1D"/>
    <w:rsid w:val="003A19BE"/>
    <w:rsid w:val="00421B66"/>
    <w:rsid w:val="00447AEF"/>
    <w:rsid w:val="004A566F"/>
    <w:rsid w:val="004A7051"/>
    <w:rsid w:val="004C24E1"/>
    <w:rsid w:val="005E04FC"/>
    <w:rsid w:val="00607CC6"/>
    <w:rsid w:val="006846CC"/>
    <w:rsid w:val="00691C6D"/>
    <w:rsid w:val="006B16AC"/>
    <w:rsid w:val="007C7EE1"/>
    <w:rsid w:val="008009DA"/>
    <w:rsid w:val="0082368E"/>
    <w:rsid w:val="008253B9"/>
    <w:rsid w:val="008B5DC6"/>
    <w:rsid w:val="009535C8"/>
    <w:rsid w:val="00953D3D"/>
    <w:rsid w:val="009C5E22"/>
    <w:rsid w:val="009D5398"/>
    <w:rsid w:val="00A870CE"/>
    <w:rsid w:val="00AE1AA9"/>
    <w:rsid w:val="00BB10B9"/>
    <w:rsid w:val="00C67C23"/>
    <w:rsid w:val="00C90C57"/>
    <w:rsid w:val="00D434D0"/>
    <w:rsid w:val="00D95CE9"/>
    <w:rsid w:val="00E14963"/>
    <w:rsid w:val="00EE7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D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535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E1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1A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8B5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B5DC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B5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B5DC6"/>
    <w:rPr>
      <w:rFonts w:cs="Times New Roman"/>
    </w:rPr>
  </w:style>
  <w:style w:type="character" w:styleId="Hyperlink">
    <w:name w:val="Hyperlink"/>
    <w:basedOn w:val="DefaultParagraphFont"/>
    <w:uiPriority w:val="99"/>
    <w:rsid w:val="00EE73D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2</Pages>
  <Words>340</Words>
  <Characters>1938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LG</dc:creator>
  <cp:keywords>www.sorubak.com</cp:keywords>
  <dc:description>www.sorubak.com</dc:description>
  <cp:lastModifiedBy>edanur</cp:lastModifiedBy>
  <cp:revision>36</cp:revision>
  <dcterms:created xsi:type="dcterms:W3CDTF">2012-10-03T18:17:00Z</dcterms:created>
  <dcterms:modified xsi:type="dcterms:W3CDTF">2012-11-24T22:03:00Z</dcterms:modified>
  <cp:category>www.sorubak.com</cp:category>
</cp:coreProperties>
</file>