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381" w:rsidRDefault="00AC1381">
      <w:r>
        <w:t>4’ER SAYMA</w:t>
      </w:r>
    </w:p>
    <w:p w:rsidR="00AC1381" w:rsidRDefault="00AC1381">
      <w:r w:rsidRPr="00AD24A9">
        <w:rPr>
          <w:rFonts w:ascii="Comic Sans MS" w:hAnsi="Comic Sans MS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2" o:spid="_x0000_i1026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3" o:spid="_x0000_i1027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4" o:spid="_x0000_i1028" type="#_x0000_t75" alt="MCj04376710000[1]" style="width:18pt;height:21.75pt;visibility:visible">
            <v:imagedata r:id="rId4" o:title=""/>
          </v:shape>
        </w:pict>
      </w:r>
      <w:r>
        <w:t xml:space="preserve">           </w:t>
      </w:r>
      <w:r w:rsidRPr="00AD24A9">
        <w:rPr>
          <w:rFonts w:ascii="Comic Sans MS" w:hAnsi="Comic Sans MS"/>
          <w:noProof/>
          <w:lang w:eastAsia="tr-TR"/>
        </w:rPr>
        <w:pict>
          <v:shape id="Resim 25" o:spid="_x0000_i1029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26" o:spid="_x0000_i1030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27" o:spid="_x0000_i1031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28" o:spid="_x0000_i1032" type="#_x0000_t75" alt="MCj04376710000[1]" style="width:18pt;height:21.75pt;visibility:visible">
            <v:imagedata r:id="rId4" o:title=""/>
          </v:shape>
        </w:pict>
      </w:r>
      <w:r>
        <w:t xml:space="preserve">           </w:t>
      </w:r>
      <w:r w:rsidRPr="00AD24A9">
        <w:rPr>
          <w:rFonts w:ascii="Comic Sans MS" w:hAnsi="Comic Sans MS"/>
          <w:noProof/>
          <w:lang w:eastAsia="tr-TR"/>
        </w:rPr>
        <w:pict>
          <v:shape id="Resim 49" o:spid="_x0000_i1033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50" o:spid="_x0000_i1034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51" o:spid="_x0000_i1035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52" o:spid="_x0000_i1036" type="#_x0000_t75" alt="MCj04376710000[1]" style="width:18pt;height:21.75pt;visibility:visible">
            <v:imagedata r:id="rId4" o:title=""/>
          </v:shape>
        </w:pict>
      </w:r>
      <w:r>
        <w:t xml:space="preserve">              </w:t>
      </w:r>
      <w:r w:rsidRPr="00AD24A9">
        <w:rPr>
          <w:rFonts w:ascii="Comic Sans MS" w:hAnsi="Comic Sans MS"/>
          <w:noProof/>
          <w:lang w:eastAsia="tr-TR"/>
        </w:rPr>
        <w:pict>
          <v:shape id="Resim 73" o:spid="_x0000_i1037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74" o:spid="_x0000_i1038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75" o:spid="_x0000_i1039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76" o:spid="_x0000_i1040" type="#_x0000_t75" alt="MCj04376710000[1]" style="width:18pt;height:21.75pt;visibility:visible">
            <v:imagedata r:id="rId4" o:title=""/>
          </v:shape>
        </w:pict>
      </w:r>
      <w:r>
        <w:t xml:space="preserve">             </w:t>
      </w:r>
      <w:r w:rsidRPr="00AD24A9">
        <w:rPr>
          <w:rFonts w:ascii="Comic Sans MS" w:hAnsi="Comic Sans MS"/>
          <w:noProof/>
          <w:lang w:eastAsia="tr-TR"/>
        </w:rPr>
        <w:pict>
          <v:shape id="Resim 97" o:spid="_x0000_i1041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98" o:spid="_x0000_i1042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99" o:spid="_x0000_i1043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00" o:spid="_x0000_i1044" type="#_x0000_t75" alt="MCj04376710000[1]" style="width:18pt;height:21.75pt;visibility:visible">
            <v:imagedata r:id="rId4" o:title=""/>
          </v:shape>
        </w:pict>
      </w:r>
    </w:p>
    <w:p w:rsidR="00AC1381" w:rsidRDefault="00AC1381"/>
    <w:p w:rsidR="00AC1381" w:rsidRDefault="00AC1381">
      <w:r w:rsidRPr="00AD24A9">
        <w:rPr>
          <w:rFonts w:ascii="Comic Sans MS" w:hAnsi="Comic Sans MS"/>
          <w:noProof/>
          <w:lang w:eastAsia="tr-TR"/>
        </w:rPr>
        <w:pict>
          <v:shape id="Resim 121" o:spid="_x0000_i1045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22" o:spid="_x0000_i1046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23" o:spid="_x0000_i1047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24" o:spid="_x0000_i1048" type="#_x0000_t75" alt="MCj04376710000[1]" style="width:18pt;height:21.75pt;visibility:visible">
            <v:imagedata r:id="rId4" o:title=""/>
          </v:shape>
        </w:pict>
      </w:r>
      <w:r>
        <w:t xml:space="preserve">           </w:t>
      </w:r>
      <w:r w:rsidRPr="00AD24A9">
        <w:rPr>
          <w:rFonts w:ascii="Comic Sans MS" w:hAnsi="Comic Sans MS"/>
          <w:noProof/>
          <w:lang w:eastAsia="tr-TR"/>
        </w:rPr>
        <w:pict>
          <v:shape id="Resim 145" o:spid="_x0000_i1049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46" o:spid="_x0000_i1050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47" o:spid="_x0000_i1051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48" o:spid="_x0000_i1052" type="#_x0000_t75" alt="MCj04376710000[1]" style="width:18pt;height:21.75pt;visibility:visible">
            <v:imagedata r:id="rId4" o:title=""/>
          </v:shape>
        </w:pict>
      </w:r>
      <w:r>
        <w:t xml:space="preserve">            </w:t>
      </w:r>
      <w:r w:rsidRPr="00AD24A9">
        <w:rPr>
          <w:rFonts w:ascii="Comic Sans MS" w:hAnsi="Comic Sans MS"/>
          <w:noProof/>
          <w:lang w:eastAsia="tr-TR"/>
        </w:rPr>
        <w:pict>
          <v:shape id="Resim 169" o:spid="_x0000_i1053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70" o:spid="_x0000_i1054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71" o:spid="_x0000_i1055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72" o:spid="_x0000_i1056" type="#_x0000_t75" alt="MCj04376710000[1]" style="width:18pt;height:21.75pt;visibility:visible">
            <v:imagedata r:id="rId4" o:title=""/>
          </v:shape>
        </w:pict>
      </w:r>
      <w:r>
        <w:t xml:space="preserve">                </w:t>
      </w:r>
      <w:r w:rsidRPr="00AD24A9">
        <w:rPr>
          <w:rFonts w:ascii="Comic Sans MS" w:hAnsi="Comic Sans MS"/>
          <w:noProof/>
          <w:lang w:eastAsia="tr-TR"/>
        </w:rPr>
        <w:pict>
          <v:shape id="Resim 193" o:spid="_x0000_i1057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94" o:spid="_x0000_i1058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95" o:spid="_x0000_i1059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96" o:spid="_x0000_i1060" type="#_x0000_t75" alt="MCj04376710000[1]" style="width:18pt;height:21.75pt;visibility:visible">
            <v:imagedata r:id="rId4" o:title=""/>
          </v:shape>
        </w:pict>
      </w:r>
      <w:r>
        <w:t xml:space="preserve">           </w:t>
      </w:r>
      <w:r w:rsidRPr="00AD24A9">
        <w:rPr>
          <w:rFonts w:ascii="Comic Sans MS" w:hAnsi="Comic Sans MS"/>
          <w:noProof/>
          <w:lang w:eastAsia="tr-TR"/>
        </w:rPr>
        <w:pict>
          <v:shape id="Resim 217" o:spid="_x0000_i1061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218" o:spid="_x0000_i1062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219" o:spid="_x0000_i1063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220" o:spid="_x0000_i1064" type="#_x0000_t75" alt="MCj04376710000[1]" style="width:18pt;height:21.75pt;visibility:visible">
            <v:imagedata r:id="rId4" o:title=""/>
          </v:shape>
        </w:pict>
      </w:r>
    </w:p>
    <w:p w:rsidR="00AC1381" w:rsidRDefault="00AC1381"/>
    <w:p w:rsidR="00AC1381" w:rsidRDefault="00AC1381">
      <w:r w:rsidRPr="00AD24A9">
        <w:rPr>
          <w:rFonts w:ascii="Comic Sans MS" w:hAnsi="Comic Sans MS"/>
          <w:noProof/>
          <w:lang w:eastAsia="tr-TR"/>
        </w:rPr>
        <w:pict>
          <v:shape id="Resim 241" o:spid="_x0000_i1065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242" o:spid="_x0000_i1066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243" o:spid="_x0000_i1067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244" o:spid="_x0000_i1068" type="#_x0000_t75" alt="MCj04376710000[1]" style="width:18pt;height:21.75pt;visibility:visible">
            <v:imagedata r:id="rId4" o:title=""/>
          </v:shape>
        </w:pict>
      </w:r>
      <w:r>
        <w:t xml:space="preserve">          </w:t>
      </w:r>
      <w:r w:rsidRPr="00AD24A9">
        <w:rPr>
          <w:rFonts w:ascii="Comic Sans MS" w:hAnsi="Comic Sans MS"/>
          <w:noProof/>
          <w:lang w:eastAsia="tr-TR"/>
        </w:rPr>
        <w:pict>
          <v:shape id="Resim 265" o:spid="_x0000_i1069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266" o:spid="_x0000_i1070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267" o:spid="_x0000_i1071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268" o:spid="_x0000_i1072" type="#_x0000_t75" alt="MCj04376710000[1]" style="width:18pt;height:21.75pt;visibility:visible">
            <v:imagedata r:id="rId4" o:title=""/>
          </v:shape>
        </w:pict>
      </w:r>
      <w:r>
        <w:t xml:space="preserve">             </w:t>
      </w:r>
      <w:r w:rsidRPr="00AD24A9">
        <w:rPr>
          <w:rFonts w:ascii="Comic Sans MS" w:hAnsi="Comic Sans MS"/>
          <w:noProof/>
          <w:lang w:eastAsia="tr-TR"/>
        </w:rPr>
        <w:pict>
          <v:shape id="Resim 289" o:spid="_x0000_i1073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290" o:spid="_x0000_i1074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291" o:spid="_x0000_i1075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292" o:spid="_x0000_i1076" type="#_x0000_t75" alt="MCj04376710000[1]" style="width:18pt;height:21.75pt;visibility:visible">
            <v:imagedata r:id="rId4" o:title=""/>
          </v:shape>
        </w:pict>
      </w:r>
      <w:r>
        <w:t xml:space="preserve">                  </w:t>
      </w:r>
      <w:r w:rsidRPr="00AD24A9">
        <w:rPr>
          <w:rFonts w:ascii="Comic Sans MS" w:hAnsi="Comic Sans MS"/>
          <w:noProof/>
          <w:lang w:eastAsia="tr-TR"/>
        </w:rPr>
        <w:pict>
          <v:shape id="Resim 313" o:spid="_x0000_i1077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314" o:spid="_x0000_i1078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315" o:spid="_x0000_i1079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316" o:spid="_x0000_i1080" type="#_x0000_t75" alt="MCj04376710000[1]" style="width:18pt;height:21.75pt;visibility:visible">
            <v:imagedata r:id="rId4" o:title=""/>
          </v:shape>
        </w:pict>
      </w:r>
      <w:r>
        <w:t xml:space="preserve">         </w:t>
      </w:r>
      <w:r w:rsidRPr="00AD24A9">
        <w:rPr>
          <w:rFonts w:ascii="Comic Sans MS" w:hAnsi="Comic Sans MS"/>
          <w:noProof/>
          <w:lang w:eastAsia="tr-TR"/>
        </w:rPr>
        <w:pict>
          <v:shape id="Resim 337" o:spid="_x0000_i1081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338" o:spid="_x0000_i1082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339" o:spid="_x0000_i1083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340" o:spid="_x0000_i1084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</w:rPr>
        <w:t xml:space="preserve"> </w:t>
      </w:r>
      <w:r>
        <w:t xml:space="preserve"> </w:t>
      </w:r>
    </w:p>
    <w:p w:rsidR="00AC1381" w:rsidRDefault="00AC1381"/>
    <w:p w:rsidR="00AC1381" w:rsidRDefault="00AC1381">
      <w:r>
        <w:t xml:space="preserve">1’DEN BAŞLAYIP 4’ER SAYMA </w:t>
      </w:r>
    </w:p>
    <w:p w:rsidR="00AC1381" w:rsidRDefault="00AC1381"/>
    <w:p w:rsidR="00AC1381" w:rsidRDefault="00AC1381">
      <w:pPr>
        <w:rPr>
          <w:rFonts w:ascii="Comic Sans MS" w:hAnsi="Comic Sans MS"/>
          <w:noProof/>
          <w:lang w:eastAsia="tr-TR"/>
        </w:rPr>
      </w:pPr>
      <w:r w:rsidRPr="00AD24A9">
        <w:rPr>
          <w:rFonts w:ascii="Comic Sans MS" w:hAnsi="Comic Sans MS"/>
          <w:noProof/>
          <w:lang w:eastAsia="tr-TR"/>
        </w:rPr>
        <w:pict>
          <v:shape id="Resim 361" o:spid="_x0000_i1085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</w:t>
      </w:r>
      <w:r w:rsidRPr="00AD24A9">
        <w:rPr>
          <w:rFonts w:ascii="Comic Sans MS" w:hAnsi="Comic Sans MS"/>
          <w:noProof/>
          <w:lang w:eastAsia="tr-TR"/>
        </w:rPr>
        <w:pict>
          <v:shape id="Resim 385" o:spid="_x0000_i1086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386" o:spid="_x0000_i1087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387" o:spid="_x0000_i1088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388" o:spid="_x0000_i1089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</w:t>
      </w:r>
      <w:r w:rsidRPr="00AD24A9">
        <w:rPr>
          <w:rFonts w:ascii="Comic Sans MS" w:hAnsi="Comic Sans MS"/>
          <w:noProof/>
          <w:lang w:eastAsia="tr-TR"/>
        </w:rPr>
        <w:pict>
          <v:shape id="Resim 409" o:spid="_x0000_i1090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410" o:spid="_x0000_i1091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411" o:spid="_x0000_i1092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412" o:spid="_x0000_i1093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</w:t>
      </w:r>
      <w:r w:rsidRPr="00AD24A9">
        <w:rPr>
          <w:rFonts w:ascii="Comic Sans MS" w:hAnsi="Comic Sans MS"/>
          <w:noProof/>
          <w:lang w:eastAsia="tr-TR"/>
        </w:rPr>
        <w:pict>
          <v:shape id="Resim 433" o:spid="_x0000_i1094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434" o:spid="_x0000_i1095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435" o:spid="_x0000_i1096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436" o:spid="_x0000_i1097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 </w:t>
      </w:r>
      <w:r w:rsidRPr="00AD24A9">
        <w:rPr>
          <w:rFonts w:ascii="Comic Sans MS" w:hAnsi="Comic Sans MS"/>
          <w:noProof/>
          <w:lang w:eastAsia="tr-TR"/>
        </w:rPr>
        <w:pict>
          <v:shape id="Resim 457" o:spid="_x0000_i1098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458" o:spid="_x0000_i1099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459" o:spid="_x0000_i1100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460" o:spid="_x0000_i1101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</w:t>
      </w:r>
      <w:r w:rsidRPr="00AD24A9">
        <w:rPr>
          <w:rFonts w:ascii="Comic Sans MS" w:hAnsi="Comic Sans MS"/>
          <w:noProof/>
          <w:lang w:eastAsia="tr-TR"/>
        </w:rPr>
        <w:pict>
          <v:shape id="Resim 481" o:spid="_x0000_i1102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482" o:spid="_x0000_i1103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483" o:spid="_x0000_i1104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484" o:spid="_x0000_i1105" type="#_x0000_t75" alt="MCj04376710000[1]" style="width:18pt;height:21.75pt;visibility:visible">
            <v:imagedata r:id="rId4" o:title=""/>
          </v:shape>
        </w:pict>
      </w:r>
    </w:p>
    <w:p w:rsidR="00AC1381" w:rsidRDefault="00AC1381">
      <w:pPr>
        <w:rPr>
          <w:rFonts w:ascii="Comic Sans MS" w:hAnsi="Comic Sans MS"/>
          <w:noProof/>
          <w:lang w:eastAsia="tr-TR"/>
        </w:rPr>
      </w:pPr>
    </w:p>
    <w:p w:rsidR="00AC1381" w:rsidRDefault="00AC1381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          </w:t>
      </w:r>
      <w:r w:rsidRPr="00AD24A9">
        <w:rPr>
          <w:rFonts w:ascii="Comic Sans MS" w:hAnsi="Comic Sans MS"/>
          <w:noProof/>
          <w:lang w:eastAsia="tr-TR"/>
        </w:rPr>
        <w:pict>
          <v:shape id="Resim 505" o:spid="_x0000_i1106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506" o:spid="_x0000_i1107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507" o:spid="_x0000_i1108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508" o:spid="_x0000_i1109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</w:t>
      </w:r>
      <w:r w:rsidRPr="00AD24A9">
        <w:rPr>
          <w:rFonts w:ascii="Comic Sans MS" w:hAnsi="Comic Sans MS"/>
          <w:noProof/>
          <w:lang w:eastAsia="tr-TR"/>
        </w:rPr>
        <w:pict>
          <v:shape id="Resim 529" o:spid="_x0000_i1110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530" o:spid="_x0000_i1111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531" o:spid="_x0000_i1112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532" o:spid="_x0000_i1113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 </w:t>
      </w:r>
      <w:r w:rsidRPr="00AD24A9">
        <w:rPr>
          <w:rFonts w:ascii="Comic Sans MS" w:hAnsi="Comic Sans MS"/>
          <w:noProof/>
          <w:lang w:eastAsia="tr-TR"/>
        </w:rPr>
        <w:pict>
          <v:shape id="Resim 553" o:spid="_x0000_i1114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554" o:spid="_x0000_i1115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555" o:spid="_x0000_i1116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556" o:spid="_x0000_i1117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</w:t>
      </w:r>
      <w:r w:rsidRPr="00AD24A9">
        <w:rPr>
          <w:rFonts w:ascii="Comic Sans MS" w:hAnsi="Comic Sans MS"/>
          <w:noProof/>
          <w:lang w:eastAsia="tr-TR"/>
        </w:rPr>
        <w:pict>
          <v:shape id="Resim 577" o:spid="_x0000_i1118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578" o:spid="_x0000_i1119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579" o:spid="_x0000_i1120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580" o:spid="_x0000_i1121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</w:t>
      </w:r>
      <w:r w:rsidRPr="00AD24A9">
        <w:rPr>
          <w:rFonts w:ascii="Comic Sans MS" w:hAnsi="Comic Sans MS"/>
          <w:noProof/>
          <w:lang w:eastAsia="tr-TR"/>
        </w:rPr>
        <w:pict>
          <v:shape id="Resim 601" o:spid="_x0000_i1122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602" o:spid="_x0000_i1123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603" o:spid="_x0000_i1124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604" o:spid="_x0000_i1125" type="#_x0000_t75" alt="MCj04376710000[1]" style="width:18pt;height:21.75pt;visibility:visible">
            <v:imagedata r:id="rId4" o:title=""/>
          </v:shape>
        </w:pict>
      </w:r>
    </w:p>
    <w:p w:rsidR="00AC1381" w:rsidRDefault="00AC1381">
      <w:pPr>
        <w:rPr>
          <w:rFonts w:ascii="Comic Sans MS" w:hAnsi="Comic Sans MS"/>
          <w:noProof/>
          <w:lang w:eastAsia="tr-TR"/>
        </w:rPr>
      </w:pPr>
    </w:p>
    <w:p w:rsidR="00AC1381" w:rsidRDefault="00AC1381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2’DEN BAŞLAYIP 4’ER SAYMA </w:t>
      </w:r>
    </w:p>
    <w:p w:rsidR="00AC1381" w:rsidRDefault="00AC1381">
      <w:pPr>
        <w:rPr>
          <w:rFonts w:ascii="Comic Sans MS" w:hAnsi="Comic Sans MS"/>
          <w:noProof/>
          <w:lang w:eastAsia="tr-TR"/>
        </w:rPr>
      </w:pPr>
    </w:p>
    <w:p w:rsidR="00AC1381" w:rsidRDefault="00AC1381">
      <w:pPr>
        <w:rPr>
          <w:rFonts w:ascii="Comic Sans MS" w:hAnsi="Comic Sans MS"/>
          <w:noProof/>
          <w:lang w:eastAsia="tr-TR"/>
        </w:rPr>
      </w:pPr>
      <w:r w:rsidRPr="00AD24A9">
        <w:rPr>
          <w:rFonts w:ascii="Comic Sans MS" w:hAnsi="Comic Sans MS"/>
          <w:noProof/>
          <w:lang w:eastAsia="tr-TR"/>
        </w:rPr>
        <w:pict>
          <v:shape id="Resim 625" o:spid="_x0000_i1126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626" o:spid="_x0000_i1127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</w:t>
      </w:r>
      <w:r w:rsidRPr="00AD24A9">
        <w:rPr>
          <w:rFonts w:ascii="Comic Sans MS" w:hAnsi="Comic Sans MS"/>
          <w:noProof/>
          <w:lang w:eastAsia="tr-TR"/>
        </w:rPr>
        <w:pict>
          <v:shape id="Resim 649" o:spid="_x0000_i1128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650" o:spid="_x0000_i1129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651" o:spid="_x0000_i1130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652" o:spid="_x0000_i1131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 </w:t>
      </w:r>
      <w:r w:rsidRPr="00AD24A9">
        <w:rPr>
          <w:rFonts w:ascii="Comic Sans MS" w:hAnsi="Comic Sans MS"/>
          <w:noProof/>
          <w:lang w:eastAsia="tr-TR"/>
        </w:rPr>
        <w:pict>
          <v:shape id="Resim 673" o:spid="_x0000_i1132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674" o:spid="_x0000_i1133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675" o:spid="_x0000_i1134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676" o:spid="_x0000_i1135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</w:t>
      </w:r>
      <w:r w:rsidRPr="00AD24A9">
        <w:rPr>
          <w:rFonts w:ascii="Comic Sans MS" w:hAnsi="Comic Sans MS"/>
          <w:noProof/>
          <w:lang w:eastAsia="tr-TR"/>
        </w:rPr>
        <w:pict>
          <v:shape id="Resim 697" o:spid="_x0000_i1136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698" o:spid="_x0000_i1137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699" o:spid="_x0000_i1138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700" o:spid="_x0000_i1139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</w:t>
      </w:r>
      <w:r w:rsidRPr="00AD24A9">
        <w:rPr>
          <w:rFonts w:ascii="Comic Sans MS" w:hAnsi="Comic Sans MS"/>
          <w:noProof/>
          <w:lang w:eastAsia="tr-TR"/>
        </w:rPr>
        <w:pict>
          <v:shape id="Resim 721" o:spid="_x0000_i1140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722" o:spid="_x0000_i1141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723" o:spid="_x0000_i1142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724" o:spid="_x0000_i1143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</w:t>
      </w:r>
      <w:r w:rsidRPr="00AD24A9">
        <w:rPr>
          <w:rFonts w:ascii="Comic Sans MS" w:hAnsi="Comic Sans MS"/>
          <w:noProof/>
          <w:lang w:eastAsia="tr-TR"/>
        </w:rPr>
        <w:pict>
          <v:shape id="Resim 745" o:spid="_x0000_i1144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746" o:spid="_x0000_i1145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747" o:spid="_x0000_i1146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748" o:spid="_x0000_i1147" type="#_x0000_t75" alt="MCj04376710000[1]" style="width:18pt;height:21.75pt;visibility:visible">
            <v:imagedata r:id="rId4" o:title=""/>
          </v:shape>
        </w:pict>
      </w:r>
    </w:p>
    <w:p w:rsidR="00AC1381" w:rsidRDefault="00AC1381">
      <w:pPr>
        <w:rPr>
          <w:rFonts w:ascii="Comic Sans MS" w:hAnsi="Comic Sans MS"/>
          <w:noProof/>
          <w:lang w:eastAsia="tr-TR"/>
        </w:rPr>
      </w:pPr>
    </w:p>
    <w:p w:rsidR="00AC1381" w:rsidRDefault="00AC1381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                </w:t>
      </w:r>
      <w:r w:rsidRPr="00AD24A9">
        <w:rPr>
          <w:rFonts w:ascii="Comic Sans MS" w:hAnsi="Comic Sans MS"/>
          <w:noProof/>
          <w:lang w:eastAsia="tr-TR"/>
        </w:rPr>
        <w:pict>
          <v:shape id="Resim 769" o:spid="_x0000_i1148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770" o:spid="_x0000_i1149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771" o:spid="_x0000_i1150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772" o:spid="_x0000_i1151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</w:t>
      </w:r>
      <w:r w:rsidRPr="00AD24A9">
        <w:rPr>
          <w:rFonts w:ascii="Comic Sans MS" w:hAnsi="Comic Sans MS"/>
          <w:noProof/>
          <w:lang w:eastAsia="tr-TR"/>
        </w:rPr>
        <w:pict>
          <v:shape id="Resim 793" o:spid="_x0000_i1152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794" o:spid="_x0000_i1153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795" o:spid="_x0000_i1154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796" o:spid="_x0000_i1155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</w:t>
      </w:r>
      <w:r w:rsidRPr="00AD24A9">
        <w:rPr>
          <w:rFonts w:ascii="Comic Sans MS" w:hAnsi="Comic Sans MS"/>
          <w:noProof/>
          <w:lang w:eastAsia="tr-TR"/>
        </w:rPr>
        <w:pict>
          <v:shape id="Resim 817" o:spid="_x0000_i1156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818" o:spid="_x0000_i1157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819" o:spid="_x0000_i1158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820" o:spid="_x0000_i1159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</w:t>
      </w:r>
      <w:r w:rsidRPr="00AD24A9">
        <w:rPr>
          <w:rFonts w:ascii="Comic Sans MS" w:hAnsi="Comic Sans MS"/>
          <w:noProof/>
          <w:lang w:eastAsia="tr-TR"/>
        </w:rPr>
        <w:pict>
          <v:shape id="Resim 841" o:spid="_x0000_i1160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842" o:spid="_x0000_i1161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843" o:spid="_x0000_i1162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844" o:spid="_x0000_i1163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</w:t>
      </w:r>
      <w:r w:rsidRPr="00AD24A9">
        <w:rPr>
          <w:rFonts w:ascii="Comic Sans MS" w:hAnsi="Comic Sans MS"/>
          <w:noProof/>
          <w:lang w:eastAsia="tr-TR"/>
        </w:rPr>
        <w:pict>
          <v:shape id="Resim 865" o:spid="_x0000_i1164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866" o:spid="_x0000_i1165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867" o:spid="_x0000_i1166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868" o:spid="_x0000_i1167" type="#_x0000_t75" alt="MCj04376710000[1]" style="width:18pt;height:21.75pt;visibility:visible">
            <v:imagedata r:id="rId4" o:title=""/>
          </v:shape>
        </w:pict>
      </w:r>
    </w:p>
    <w:p w:rsidR="00AC1381" w:rsidRDefault="00AC1381">
      <w:pPr>
        <w:rPr>
          <w:rFonts w:ascii="Comic Sans MS" w:hAnsi="Comic Sans MS"/>
          <w:noProof/>
          <w:lang w:eastAsia="tr-TR"/>
        </w:rPr>
      </w:pPr>
    </w:p>
    <w:p w:rsidR="00AC1381" w:rsidRDefault="00AC1381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3’DEN BAŞLAYIP 4’ER SAYMA </w:t>
      </w:r>
    </w:p>
    <w:p w:rsidR="00AC1381" w:rsidRDefault="00AC1381">
      <w:pPr>
        <w:rPr>
          <w:rFonts w:ascii="Comic Sans MS" w:hAnsi="Comic Sans MS"/>
          <w:noProof/>
          <w:lang w:eastAsia="tr-TR"/>
        </w:rPr>
      </w:pPr>
    </w:p>
    <w:p w:rsidR="00AC1381" w:rsidRDefault="00AC1381">
      <w:pPr>
        <w:rPr>
          <w:rFonts w:ascii="Comic Sans MS" w:hAnsi="Comic Sans MS"/>
          <w:noProof/>
          <w:lang w:eastAsia="tr-TR"/>
        </w:rPr>
      </w:pPr>
      <w:r w:rsidRPr="00AD24A9">
        <w:rPr>
          <w:rFonts w:ascii="Comic Sans MS" w:hAnsi="Comic Sans MS"/>
          <w:noProof/>
          <w:lang w:eastAsia="tr-TR"/>
        </w:rPr>
        <w:pict>
          <v:shape id="Resim 889" o:spid="_x0000_i1168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890" o:spid="_x0000_i1169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891" o:spid="_x0000_i1170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 </w:t>
      </w:r>
      <w:r w:rsidRPr="00AD24A9">
        <w:rPr>
          <w:rFonts w:ascii="Comic Sans MS" w:hAnsi="Comic Sans MS"/>
          <w:noProof/>
          <w:lang w:eastAsia="tr-TR"/>
        </w:rPr>
        <w:pict>
          <v:shape id="Resim 913" o:spid="_x0000_i1171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914" o:spid="_x0000_i1172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915" o:spid="_x0000_i1173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916" o:spid="_x0000_i1174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  </w:t>
      </w:r>
      <w:r w:rsidRPr="00AD24A9">
        <w:rPr>
          <w:rFonts w:ascii="Comic Sans MS" w:hAnsi="Comic Sans MS"/>
          <w:noProof/>
          <w:lang w:eastAsia="tr-TR"/>
        </w:rPr>
        <w:pict>
          <v:shape id="Resim 937" o:spid="_x0000_i1175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938" o:spid="_x0000_i1176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939" o:spid="_x0000_i1177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940" o:spid="_x0000_i1178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  </w:t>
      </w:r>
      <w:r w:rsidRPr="00AD24A9">
        <w:rPr>
          <w:rFonts w:ascii="Comic Sans MS" w:hAnsi="Comic Sans MS"/>
          <w:noProof/>
          <w:lang w:eastAsia="tr-TR"/>
        </w:rPr>
        <w:pict>
          <v:shape id="Resim 961" o:spid="_x0000_i1179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962" o:spid="_x0000_i1180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963" o:spid="_x0000_i1181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964" o:spid="_x0000_i1182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  </w:t>
      </w:r>
      <w:r w:rsidRPr="00AD24A9">
        <w:rPr>
          <w:rFonts w:ascii="Comic Sans MS" w:hAnsi="Comic Sans MS"/>
          <w:noProof/>
          <w:lang w:eastAsia="tr-TR"/>
        </w:rPr>
        <w:pict>
          <v:shape id="Resim 985" o:spid="_x0000_i1183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986" o:spid="_x0000_i1184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987" o:spid="_x0000_i1185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988" o:spid="_x0000_i1186" type="#_x0000_t75" alt="MCj04376710000[1]" style="width:18pt;height:21.75pt;visibility:visible">
            <v:imagedata r:id="rId4" o:title=""/>
          </v:shape>
        </w:pict>
      </w:r>
      <w:r>
        <w:rPr>
          <w:rFonts w:ascii="Comic Sans MS" w:hAnsi="Comic Sans MS"/>
          <w:noProof/>
          <w:lang w:eastAsia="tr-TR"/>
        </w:rPr>
        <w:t xml:space="preserve"> </w:t>
      </w:r>
    </w:p>
    <w:p w:rsidR="00AC1381" w:rsidRDefault="00AC1381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</w:t>
      </w:r>
    </w:p>
    <w:p w:rsidR="00AC1381" w:rsidRDefault="00AC1381">
      <w:r w:rsidRPr="00AD24A9">
        <w:rPr>
          <w:rFonts w:ascii="Comic Sans MS" w:hAnsi="Comic Sans MS"/>
          <w:noProof/>
          <w:lang w:eastAsia="tr-TR"/>
        </w:rPr>
        <w:pict>
          <v:shape id="Resim 1009" o:spid="_x0000_i1187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010" o:spid="_x0000_i1188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011" o:spid="_x0000_i1189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012" o:spid="_x0000_i1190" type="#_x0000_t75" alt="MCj04376710000[1]" style="width:18pt;height:21.75pt;visibility:visible">
            <v:imagedata r:id="rId4" o:title=""/>
          </v:shape>
        </w:pict>
      </w:r>
      <w:r>
        <w:t xml:space="preserve">          </w:t>
      </w:r>
      <w:r w:rsidRPr="00AD24A9">
        <w:rPr>
          <w:rFonts w:ascii="Comic Sans MS" w:hAnsi="Comic Sans MS"/>
          <w:noProof/>
          <w:lang w:eastAsia="tr-TR"/>
        </w:rPr>
        <w:pict>
          <v:shape id="Resim 1033" o:spid="_x0000_i1191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034" o:spid="_x0000_i1192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035" o:spid="_x0000_i1193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036" o:spid="_x0000_i1194" type="#_x0000_t75" alt="MCj04376710000[1]" style="width:18pt;height:21.75pt;visibility:visible">
            <v:imagedata r:id="rId4" o:title=""/>
          </v:shape>
        </w:pict>
      </w:r>
      <w:r>
        <w:t xml:space="preserve">           </w:t>
      </w:r>
      <w:r w:rsidRPr="00AD24A9">
        <w:rPr>
          <w:rFonts w:ascii="Comic Sans MS" w:hAnsi="Comic Sans MS"/>
          <w:noProof/>
          <w:lang w:eastAsia="tr-TR"/>
        </w:rPr>
        <w:pict>
          <v:shape id="Resim 1057" o:spid="_x0000_i1195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058" o:spid="_x0000_i1196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059" o:spid="_x0000_i1197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060" o:spid="_x0000_i1198" type="#_x0000_t75" alt="MCj04376710000[1]" style="width:18pt;height:21.75pt;visibility:visible">
            <v:imagedata r:id="rId4" o:title=""/>
          </v:shape>
        </w:pict>
      </w:r>
      <w:r>
        <w:t xml:space="preserve">          </w:t>
      </w:r>
      <w:r w:rsidRPr="00AD24A9">
        <w:rPr>
          <w:rFonts w:ascii="Comic Sans MS" w:hAnsi="Comic Sans MS"/>
          <w:noProof/>
          <w:lang w:eastAsia="tr-TR"/>
        </w:rPr>
        <w:pict>
          <v:shape id="Resim 1081" o:spid="_x0000_i1199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082" o:spid="_x0000_i1200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083" o:spid="_x0000_i1201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084" o:spid="_x0000_i1202" type="#_x0000_t75" alt="MCj04376710000[1]" style="width:18pt;height:21.75pt;visibility:visible">
            <v:imagedata r:id="rId4" o:title=""/>
          </v:shape>
        </w:pict>
      </w:r>
      <w:r>
        <w:t xml:space="preserve">         </w:t>
      </w:r>
      <w:r w:rsidRPr="00AD24A9">
        <w:rPr>
          <w:rFonts w:ascii="Comic Sans MS" w:hAnsi="Comic Sans MS"/>
          <w:noProof/>
          <w:lang w:eastAsia="tr-TR"/>
        </w:rPr>
        <w:pict>
          <v:shape id="Resim 1105" o:spid="_x0000_i1203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106" o:spid="_x0000_i1204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107" o:spid="_x0000_i1205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108" o:spid="_x0000_i1206" type="#_x0000_t75" alt="MCj04376710000[1]" style="width:18pt;height:21.75pt;visibility:visible">
            <v:imagedata r:id="rId4" o:title=""/>
          </v:shape>
        </w:pict>
      </w:r>
    </w:p>
    <w:p w:rsidR="00AC1381" w:rsidRDefault="00AC1381"/>
    <w:p w:rsidR="00AC1381" w:rsidRDefault="00AC1381">
      <w:r w:rsidRPr="00AD24A9">
        <w:rPr>
          <w:rFonts w:ascii="Comic Sans MS" w:hAnsi="Comic Sans MS"/>
          <w:noProof/>
          <w:lang w:eastAsia="tr-TR"/>
        </w:rPr>
        <w:pict>
          <v:shape id="Resim 1129" o:spid="_x0000_i1207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130" o:spid="_x0000_i1208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131" o:spid="_x0000_i1209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132" o:spid="_x0000_i1210" type="#_x0000_t75" alt="MCj04376710000[1]" style="width:18pt;height:21.75pt;visibility:visible">
            <v:imagedata r:id="rId4" o:title=""/>
          </v:shape>
        </w:pict>
      </w:r>
      <w:r>
        <w:t xml:space="preserve">             </w:t>
      </w:r>
      <w:r w:rsidRPr="00AD24A9">
        <w:rPr>
          <w:rFonts w:ascii="Comic Sans MS" w:hAnsi="Comic Sans MS"/>
          <w:noProof/>
          <w:lang w:eastAsia="tr-TR"/>
        </w:rPr>
        <w:pict>
          <v:shape id="Resim 1153" o:spid="_x0000_i1211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154" o:spid="_x0000_i1212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155" o:spid="_x0000_i1213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156" o:spid="_x0000_i1214" type="#_x0000_t75" alt="MCj04376710000[1]" style="width:18pt;height:21.75pt;visibility:visible">
            <v:imagedata r:id="rId4" o:title=""/>
          </v:shape>
        </w:pict>
      </w:r>
      <w:r>
        <w:t xml:space="preserve">           </w:t>
      </w:r>
      <w:r w:rsidRPr="00AD24A9">
        <w:rPr>
          <w:rFonts w:ascii="Comic Sans MS" w:hAnsi="Comic Sans MS"/>
          <w:noProof/>
          <w:lang w:eastAsia="tr-TR"/>
        </w:rPr>
        <w:pict>
          <v:shape id="Resim 1177" o:spid="_x0000_i1215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178" o:spid="_x0000_i1216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179" o:spid="_x0000_i1217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180" o:spid="_x0000_i1218" type="#_x0000_t75" alt="MCj04376710000[1]" style="width:18pt;height:21.75pt;visibility:visible">
            <v:imagedata r:id="rId4" o:title=""/>
          </v:shape>
        </w:pict>
      </w:r>
      <w:r>
        <w:t xml:space="preserve">           </w:t>
      </w:r>
      <w:r w:rsidRPr="00AD24A9">
        <w:rPr>
          <w:rFonts w:ascii="Comic Sans MS" w:hAnsi="Comic Sans MS"/>
          <w:noProof/>
          <w:lang w:eastAsia="tr-TR"/>
        </w:rPr>
        <w:pict>
          <v:shape id="Resim 1201" o:spid="_x0000_i1219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202" o:spid="_x0000_i1220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203" o:spid="_x0000_i1221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204" o:spid="_x0000_i1222" type="#_x0000_t75" alt="MCj04376710000[1]" style="width:18pt;height:21.75pt;visibility:visible">
            <v:imagedata r:id="rId4" o:title=""/>
          </v:shape>
        </w:pict>
      </w:r>
      <w:r>
        <w:t xml:space="preserve">         </w:t>
      </w:r>
      <w:r w:rsidRPr="00AD24A9">
        <w:rPr>
          <w:rFonts w:ascii="Comic Sans MS" w:hAnsi="Comic Sans MS"/>
          <w:noProof/>
          <w:lang w:eastAsia="tr-TR"/>
        </w:rPr>
        <w:pict>
          <v:shape id="Resim 1225" o:spid="_x0000_i1223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226" o:spid="_x0000_i1224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227" o:spid="_x0000_i1225" type="#_x0000_t75" alt="MCj04376710000[1]" style="width:18pt;height:21.75pt;visibility:visible">
            <v:imagedata r:id="rId4" o:title=""/>
          </v:shape>
        </w:pict>
      </w:r>
      <w:r w:rsidRPr="00AD24A9">
        <w:rPr>
          <w:rFonts w:ascii="Comic Sans MS" w:hAnsi="Comic Sans MS"/>
          <w:noProof/>
          <w:lang w:eastAsia="tr-TR"/>
        </w:rPr>
        <w:pict>
          <v:shape id="Resim 1228" o:spid="_x0000_i1226" type="#_x0000_t75" alt="MCj04376710000[1]" style="width:18pt;height:21.75pt;visibility:visible">
            <v:imagedata r:id="rId4" o:title=""/>
          </v:shape>
        </w:pict>
      </w:r>
    </w:p>
    <w:p w:rsidR="00AC1381" w:rsidRDefault="00AC1381">
      <w:hyperlink r:id="rId5" w:history="1">
        <w:r w:rsidRPr="002C4DEA">
          <w:rPr>
            <w:rStyle w:val="Hyperlink"/>
          </w:rPr>
          <w:t>www.sorubak.com</w:t>
        </w:r>
      </w:hyperlink>
      <w:r>
        <w:t xml:space="preserve"> </w:t>
      </w:r>
    </w:p>
    <w:sectPr w:rsidR="00AC1381" w:rsidSect="007057B0">
      <w:pgSz w:w="11906" w:h="16838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57B0"/>
    <w:rsid w:val="0001419A"/>
    <w:rsid w:val="002C4DEA"/>
    <w:rsid w:val="006C7684"/>
    <w:rsid w:val="007057B0"/>
    <w:rsid w:val="00A2134D"/>
    <w:rsid w:val="00A9593B"/>
    <w:rsid w:val="00AC1381"/>
    <w:rsid w:val="00AD24A9"/>
    <w:rsid w:val="00B54961"/>
    <w:rsid w:val="00BF46CF"/>
    <w:rsid w:val="00FB0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D0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05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57B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F46C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116</Words>
  <Characters>667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edanur</cp:lastModifiedBy>
  <cp:revision>2</cp:revision>
  <dcterms:created xsi:type="dcterms:W3CDTF">2012-10-04T04:14:00Z</dcterms:created>
  <dcterms:modified xsi:type="dcterms:W3CDTF">2012-11-24T22:02:00Z</dcterms:modified>
  <cp:category>www.sorubak.com</cp:category>
</cp:coreProperties>
</file>