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FB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ADI SOYADI:…………………………………………………………….. NUMARASI:……………………</w:t>
      </w:r>
    </w:p>
    <w:p w:rsidR="00311DFB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1) Üç basamaklı en büyük doğal sayının yazılışı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dokuz yüz doksan sekiz </w:t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dokuz yüz doksan dokuz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Pr="00BE7EC8">
        <w:rPr>
          <w:rFonts w:ascii="Arial" w:hAnsi="Arial" w:cs="Arial"/>
          <w:b/>
          <w:sz w:val="22"/>
          <w:szCs w:val="22"/>
        </w:rPr>
        <w:t>C) dokuz yüz seksen dokuz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2) "Beş yüz dört" sayısının yazılışı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544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540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504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3) 387 sayısının okunuşu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üç yüz seksen yedi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üç yüz yedi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üç yüz yetmiş sekiz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4) 4A5 sayısının okunuşunun "dört yüz beş" olması için A yerine hangi sayı gelmelidir?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5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4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  <w:r w:rsidRPr="00BE7EC8">
        <w:rPr>
          <w:rFonts w:ascii="Arial" w:hAnsi="Arial" w:cs="Arial"/>
          <w:b/>
          <w:sz w:val="22"/>
          <w:szCs w:val="22"/>
        </w:rPr>
        <w:t xml:space="preserve">) 852 doğal sayısındaki 5 rakamının bulunduğu basamağa göre basamak değeri kaçtır?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500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50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5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6</w:t>
      </w:r>
      <w:r w:rsidRPr="00BE7EC8">
        <w:rPr>
          <w:rFonts w:ascii="Arial" w:hAnsi="Arial" w:cs="Arial"/>
          <w:b/>
          <w:sz w:val="22"/>
          <w:szCs w:val="22"/>
        </w:rPr>
        <w:t xml:space="preserve">) 385 sayısının onlar basamağı 2 azaltılırsa hangi sayı oluşur?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375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B)365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383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7</w:t>
      </w:r>
      <w:r w:rsidRPr="00BE7EC8">
        <w:rPr>
          <w:rFonts w:ascii="Arial" w:hAnsi="Arial" w:cs="Arial"/>
          <w:b/>
          <w:sz w:val="22"/>
          <w:szCs w:val="22"/>
        </w:rPr>
        <w:t xml:space="preserve">) 7 onluk, 3 birlik, 4 yüzlükten oluşan sayı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437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B)734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473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  <w:r w:rsidRPr="00BE7EC8">
        <w:rPr>
          <w:rFonts w:ascii="Arial" w:hAnsi="Arial" w:cs="Arial"/>
          <w:b/>
          <w:sz w:val="22"/>
          <w:szCs w:val="22"/>
        </w:rPr>
        <w:t xml:space="preserve">) 625 sayısının yuvarlanmış hâli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620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630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640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Pr="00BE7EC8">
        <w:rPr>
          <w:rFonts w:ascii="Arial" w:hAnsi="Arial" w:cs="Arial"/>
          <w:b/>
          <w:sz w:val="22"/>
          <w:szCs w:val="22"/>
        </w:rPr>
        <w:t xml:space="preserve">) 684 sayısının yuvarlanmış hâli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680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690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685</w:t>
      </w:r>
    </w:p>
    <w:p w:rsidR="00311DFB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BE7EC8">
        <w:rPr>
          <w:rFonts w:ascii="Arial" w:hAnsi="Arial" w:cs="Arial"/>
          <w:b/>
          <w:sz w:val="22"/>
          <w:szCs w:val="22"/>
        </w:rPr>
        <w:t xml:space="preserve">) Aşağıdaki sıralamalardan hangisi doğrudur?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876 &gt; 872 &gt; 873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380 = 380 &lt; 392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646 &lt; 675 &lt; 670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Pr="00BE7EC8">
        <w:rPr>
          <w:rFonts w:ascii="Arial" w:hAnsi="Arial" w:cs="Arial"/>
          <w:b/>
          <w:sz w:val="22"/>
          <w:szCs w:val="22"/>
        </w:rPr>
        <w:t xml:space="preserve">) Aşağıdakilerden hangisi çift sayı değildir?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485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334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C)972</w:t>
      </w:r>
    </w:p>
    <w:p w:rsidR="00311DFB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</w:t>
      </w:r>
      <w:r w:rsidRPr="00BE7EC8">
        <w:rPr>
          <w:rFonts w:ascii="Arial" w:hAnsi="Arial" w:cs="Arial"/>
          <w:b/>
          <w:sz w:val="22"/>
          <w:szCs w:val="22"/>
        </w:rPr>
        <w:t xml:space="preserve">) Romen rakamları ile XVI şeklinde yazılan doğal sayı kaçtır?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A)15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B)16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C)17</w:t>
      </w:r>
    </w:p>
    <w:p w:rsidR="00311DFB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</w:t>
      </w:r>
      <w:r w:rsidRPr="00BE7EC8">
        <w:rPr>
          <w:rFonts w:ascii="Arial" w:hAnsi="Arial" w:cs="Arial"/>
          <w:b/>
          <w:sz w:val="22"/>
          <w:szCs w:val="22"/>
        </w:rPr>
        <w:t xml:space="preserve">) 14 doğal sayısının Romen rakamları ile yazılışı hangisidir? </w:t>
      </w:r>
    </w:p>
    <w:p w:rsidR="00311DFB" w:rsidRPr="00BE7EC8" w:rsidRDefault="00311DFB" w:rsidP="00122B2F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XIV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B)XV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C)XIIII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14</w:t>
      </w:r>
      <w:r w:rsidRPr="00BE7EC8">
        <w:rPr>
          <w:rFonts w:ascii="Arial" w:hAnsi="Arial" w:cs="Arial"/>
          <w:b/>
          <w:color w:val="auto"/>
          <w:sz w:val="22"/>
          <w:szCs w:val="22"/>
        </w:rPr>
        <w:t xml:space="preserve">) Aşağıdakilerden hangisi tek sayı değildir?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  <w:r w:rsidRPr="00BE7EC8">
        <w:rPr>
          <w:rFonts w:ascii="Arial" w:hAnsi="Arial" w:cs="Arial"/>
          <w:b/>
          <w:color w:val="auto"/>
          <w:sz w:val="22"/>
          <w:szCs w:val="22"/>
        </w:rPr>
        <w:t xml:space="preserve">A) 885 </w:t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 w:rsidRPr="00BE7EC8">
        <w:rPr>
          <w:rFonts w:ascii="Arial" w:hAnsi="Arial" w:cs="Arial"/>
          <w:b/>
          <w:color w:val="auto"/>
          <w:sz w:val="22"/>
          <w:szCs w:val="22"/>
        </w:rPr>
        <w:t xml:space="preserve">B) 791 </w:t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color w:val="auto"/>
          <w:sz w:val="22"/>
          <w:szCs w:val="22"/>
        </w:rPr>
        <w:tab/>
      </w:r>
      <w:r w:rsidRPr="00BE7EC8">
        <w:rPr>
          <w:rFonts w:ascii="Arial" w:hAnsi="Arial" w:cs="Arial"/>
          <w:b/>
          <w:color w:val="auto"/>
          <w:sz w:val="22"/>
          <w:szCs w:val="22"/>
        </w:rPr>
        <w:t>C) 352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15</w:t>
      </w:r>
      <w:r w:rsidRPr="00BE7EC8">
        <w:rPr>
          <w:rFonts w:ascii="Arial" w:hAnsi="Arial" w:cs="Arial"/>
          <w:b/>
          <w:sz w:val="22"/>
          <w:szCs w:val="22"/>
        </w:rPr>
        <w:t xml:space="preserve">) Üç basamaklı en büyük çift sayının birler basamağının basamak değeri kaçtır?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8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9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80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16</w:t>
      </w:r>
      <w:r w:rsidRPr="00BE7EC8">
        <w:rPr>
          <w:rFonts w:ascii="Arial" w:hAnsi="Arial" w:cs="Arial"/>
          <w:b/>
          <w:sz w:val="22"/>
          <w:szCs w:val="22"/>
        </w:rPr>
        <w:t xml:space="preserve">) Birler basamağı 4, yüzler basamağı 6 olan sayı kaçtır?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46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640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604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 w:rsidRPr="00BE7EC8">
        <w:rPr>
          <w:rFonts w:ascii="Arial" w:hAnsi="Arial" w:cs="Arial"/>
          <w:b/>
          <w:sz w:val="22"/>
          <w:szCs w:val="22"/>
        </w:rPr>
        <w:t xml:space="preserve">7) 978 sayısı aşağıdaki sayıların hangisinden büyüktür?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987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979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968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BE7EC8">
        <w:rPr>
          <w:rFonts w:ascii="Arial" w:hAnsi="Arial" w:cs="Arial"/>
          <w:b/>
          <w:sz w:val="22"/>
          <w:szCs w:val="22"/>
        </w:rPr>
        <w:t xml:space="preserve">8) 276, 915, 675, 176, 489 sayılarının büyükten küçüğe doğru sembolle sıralanışı hangi seçenekte verilmiştir? </w:t>
      </w:r>
    </w:p>
    <w:p w:rsidR="00311DFB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A)915&lt; 675&lt; 489&lt; 276&lt; 176 </w:t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B)915&gt; 675&gt; 489&gt; 276&gt; 176 </w:t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C)915&gt; 675&gt; 276&gt; 489&gt; 176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19</w:t>
      </w:r>
      <w:r w:rsidRPr="00BE7EC8">
        <w:rPr>
          <w:rFonts w:ascii="Arial" w:hAnsi="Arial" w:cs="Arial"/>
          <w:b/>
          <w:sz w:val="22"/>
          <w:szCs w:val="22"/>
        </w:rPr>
        <w:t xml:space="preserve">) Verilen sekizer ritmik saymada kuralı bozan sayı hangisidir?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“8 - 16 - 24 - 32 - 40 - 48 - 54 - 64 - 72 - 80 - 88 - </w:t>
      </w:r>
      <w:smartTag w:uri="urn:schemas-microsoft-com:office:smarttags" w:element="metricconverter">
        <w:smartTagPr>
          <w:attr w:name="ProductID" w:val="96”"/>
        </w:smartTagPr>
        <w:r w:rsidRPr="00BE7EC8">
          <w:rPr>
            <w:rFonts w:ascii="Arial" w:hAnsi="Arial" w:cs="Arial"/>
            <w:b/>
            <w:sz w:val="22"/>
            <w:szCs w:val="22"/>
          </w:rPr>
          <w:t>96”</w:t>
        </w:r>
      </w:smartTag>
      <w:r w:rsidRPr="00BE7EC8">
        <w:rPr>
          <w:rFonts w:ascii="Arial" w:hAnsi="Arial" w:cs="Arial"/>
          <w:b/>
          <w:sz w:val="22"/>
          <w:szCs w:val="22"/>
        </w:rPr>
        <w:t xml:space="preserve">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48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54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C)64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Pr="00BE7EC8">
        <w:rPr>
          <w:rFonts w:ascii="Arial" w:hAnsi="Arial" w:cs="Arial"/>
          <w:b/>
          <w:sz w:val="22"/>
          <w:szCs w:val="22"/>
        </w:rPr>
        <w:t xml:space="preserve">) “7 - 9 - 18 - 20 - ? - 42 - </w:t>
      </w:r>
      <w:smartTag w:uri="urn:schemas-microsoft-com:office:smarttags" w:element="metricconverter">
        <w:smartTagPr>
          <w:attr w:name="ProductID" w:val="84”"/>
        </w:smartTagPr>
        <w:r w:rsidRPr="00BE7EC8">
          <w:rPr>
            <w:rFonts w:ascii="Arial" w:hAnsi="Arial" w:cs="Arial"/>
            <w:b/>
            <w:sz w:val="22"/>
            <w:szCs w:val="22"/>
          </w:rPr>
          <w:t>84”</w:t>
        </w:r>
      </w:smartTag>
      <w:r w:rsidRPr="00BE7EC8">
        <w:rPr>
          <w:rFonts w:ascii="Arial" w:hAnsi="Arial" w:cs="Arial"/>
          <w:b/>
          <w:sz w:val="22"/>
          <w:szCs w:val="22"/>
        </w:rPr>
        <w:t xml:space="preserve"> Örüntüde ? yerine hangi sayı gelmelidir?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A) 22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30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40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</w:t>
      </w:r>
      <w:r w:rsidRPr="00BE7EC8">
        <w:rPr>
          <w:rFonts w:ascii="Arial" w:hAnsi="Arial" w:cs="Arial"/>
          <w:b/>
          <w:sz w:val="22"/>
          <w:szCs w:val="22"/>
        </w:rPr>
        <w:t xml:space="preserve">) Aşağıdaki sıralamalardan hangisi doğrudur?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A) 876 &gt; 872 &gt; 873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380 = 380 &lt; 392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 646 &lt; 675 &lt; 670</w:t>
      </w:r>
    </w:p>
    <w:p w:rsidR="00311DFB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22</w:t>
      </w:r>
      <w:r w:rsidRPr="00BE7EC8">
        <w:rPr>
          <w:rFonts w:ascii="Arial" w:hAnsi="Arial" w:cs="Arial"/>
          <w:b/>
          <w:sz w:val="22"/>
          <w:szCs w:val="22"/>
        </w:rPr>
        <w:t xml:space="preserve">) 19 sayısının Romen rakamlarıyla yazılışı hangisidir?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A) XVIIII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B)XX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C)XIX</w:t>
      </w:r>
    </w:p>
    <w:p w:rsidR="00311DFB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</w:t>
      </w:r>
      <w:r w:rsidRPr="00BE7EC8">
        <w:rPr>
          <w:rFonts w:ascii="Arial" w:hAnsi="Arial" w:cs="Arial"/>
          <w:b/>
          <w:sz w:val="22"/>
          <w:szCs w:val="22"/>
        </w:rPr>
        <w:t xml:space="preserve">) VIII + XI işleminin sonucunun Romen rakamlarıyla yazılışı hangisidir?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A) XIX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 xml:space="preserve">B) XVIIII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E7EC8">
        <w:rPr>
          <w:rFonts w:ascii="Arial" w:hAnsi="Arial" w:cs="Arial"/>
          <w:b/>
          <w:sz w:val="22"/>
          <w:szCs w:val="22"/>
        </w:rPr>
        <w:t>C)XX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24)</w:t>
      </w:r>
      <w:r w:rsidRPr="00BE7EC8">
        <w:rPr>
          <w:rFonts w:ascii="Arial" w:hAnsi="Arial" w:cs="Arial"/>
          <w:b/>
          <w:sz w:val="22"/>
          <w:szCs w:val="22"/>
        </w:rPr>
        <w:t xml:space="preserve"> 203 sayısındaki 2 rakamı bu sayının hangi basamağındadır? </w:t>
      </w:r>
    </w:p>
    <w:p w:rsidR="00311DFB" w:rsidRPr="00BE7EC8" w:rsidRDefault="00311DFB" w:rsidP="00BE7EC8">
      <w:pPr>
        <w:rPr>
          <w:rFonts w:ascii="Arial" w:hAnsi="Arial" w:cs="Arial"/>
          <w:b/>
        </w:rPr>
      </w:pPr>
      <w:r w:rsidRPr="00BE7EC8">
        <w:rPr>
          <w:rFonts w:ascii="Arial" w:hAnsi="Arial" w:cs="Arial"/>
          <w:b/>
        </w:rPr>
        <w:t xml:space="preserve">A. Birler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 xml:space="preserve">B. Onlar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>C. Yüzler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25)</w:t>
      </w:r>
      <w:r w:rsidRPr="00BE7EC8">
        <w:rPr>
          <w:rFonts w:ascii="Arial" w:hAnsi="Arial" w:cs="Arial"/>
          <w:b/>
          <w:sz w:val="22"/>
          <w:szCs w:val="22"/>
        </w:rPr>
        <w:t xml:space="preserve"> 69… sayısının birler basamağına aşağıdaki rakamlardan hangisi yazılırsa sayı çift olur? </w:t>
      </w:r>
    </w:p>
    <w:p w:rsidR="00311DFB" w:rsidRPr="00BE7EC8" w:rsidRDefault="00311DFB" w:rsidP="00BE7EC8">
      <w:pPr>
        <w:rPr>
          <w:rFonts w:ascii="Arial" w:hAnsi="Arial" w:cs="Arial"/>
          <w:b/>
        </w:rPr>
      </w:pPr>
      <w:r w:rsidRPr="00BE7EC8">
        <w:rPr>
          <w:rFonts w:ascii="Arial" w:hAnsi="Arial" w:cs="Arial"/>
          <w:b/>
        </w:rPr>
        <w:t xml:space="preserve">A. 0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 xml:space="preserve">B. 7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>C. 9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26)</w:t>
      </w:r>
      <w:r w:rsidRPr="00BE7EC8">
        <w:rPr>
          <w:rFonts w:ascii="Arial" w:hAnsi="Arial" w:cs="Arial"/>
          <w:b/>
          <w:sz w:val="22"/>
          <w:szCs w:val="22"/>
        </w:rPr>
        <w:t xml:space="preserve"> 7, 8, 0 rakamları birer kez kullanılarak oluşturulan üç basamaklı en büyük çift sayı hangisidir? </w:t>
      </w:r>
    </w:p>
    <w:p w:rsidR="00311DFB" w:rsidRDefault="00311DFB" w:rsidP="005D2448">
      <w:pPr>
        <w:rPr>
          <w:rFonts w:ascii="Arial" w:hAnsi="Arial" w:cs="Arial"/>
          <w:b/>
        </w:rPr>
      </w:pPr>
      <w:r w:rsidRPr="00BE7EC8">
        <w:rPr>
          <w:rFonts w:ascii="Arial" w:hAnsi="Arial" w:cs="Arial"/>
          <w:b/>
        </w:rPr>
        <w:t>A. 780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 xml:space="preserve"> B. 870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>C. 807</w:t>
      </w:r>
    </w:p>
    <w:p w:rsidR="00311DFB" w:rsidRDefault="00311DFB" w:rsidP="005D2448">
      <w:pPr>
        <w:rPr>
          <w:rFonts w:ascii="Arial" w:hAnsi="Arial" w:cs="Arial"/>
          <w:b/>
        </w:rPr>
      </w:pP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 w:rsidRPr="00BE7EC8">
        <w:rPr>
          <w:rFonts w:ascii="Arial" w:hAnsi="Arial" w:cs="Arial"/>
          <w:b/>
          <w:sz w:val="22"/>
          <w:szCs w:val="22"/>
        </w:rPr>
        <w:t xml:space="preserve">199 – 256 – 605 – 880 – 771 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27)</w:t>
      </w:r>
      <w:r w:rsidRPr="00BE7EC8">
        <w:rPr>
          <w:rFonts w:ascii="Arial" w:hAnsi="Arial" w:cs="Arial"/>
          <w:b/>
          <w:sz w:val="22"/>
          <w:szCs w:val="22"/>
        </w:rPr>
        <w:t xml:space="preserve"> Yukarıdaki sayılardan kaç tanesi tek sayıdır? </w:t>
      </w:r>
    </w:p>
    <w:p w:rsidR="00311DFB" w:rsidRPr="00BE7EC8" w:rsidRDefault="00311DFB" w:rsidP="00BE7EC8">
      <w:pPr>
        <w:rPr>
          <w:rFonts w:ascii="Arial" w:hAnsi="Arial" w:cs="Arial"/>
          <w:b/>
        </w:rPr>
      </w:pPr>
      <w:r w:rsidRPr="00BE7EC8">
        <w:rPr>
          <w:rFonts w:ascii="Arial" w:hAnsi="Arial" w:cs="Arial"/>
          <w:b/>
        </w:rPr>
        <w:t>A. 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 xml:space="preserve"> B. 3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>C. 4</w:t>
      </w:r>
    </w:p>
    <w:p w:rsidR="00311DFB" w:rsidRPr="00BE7EC8" w:rsidRDefault="00311DFB" w:rsidP="00BE7EC8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28</w:t>
      </w:r>
      <w:r w:rsidRPr="00BE7EC8">
        <w:rPr>
          <w:rFonts w:ascii="Arial" w:hAnsi="Arial" w:cs="Arial"/>
          <w:b/>
          <w:sz w:val="22"/>
          <w:szCs w:val="22"/>
        </w:rPr>
        <w:t xml:space="preserve">. Aşağıdaki Romen rakamlarından en büyük olanı hangisidir? </w:t>
      </w:r>
    </w:p>
    <w:p w:rsidR="00311DFB" w:rsidRPr="00BE7EC8" w:rsidRDefault="00311DFB" w:rsidP="00BE7EC8">
      <w:pPr>
        <w:rPr>
          <w:rFonts w:ascii="Arial" w:hAnsi="Arial" w:cs="Arial"/>
          <w:b/>
        </w:rPr>
      </w:pPr>
      <w:r w:rsidRPr="00BE7EC8">
        <w:rPr>
          <w:rFonts w:ascii="Arial" w:hAnsi="Arial" w:cs="Arial"/>
          <w:b/>
        </w:rPr>
        <w:t xml:space="preserve">A. IX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 xml:space="preserve">B. XI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E7EC8">
        <w:rPr>
          <w:rFonts w:ascii="Arial" w:hAnsi="Arial" w:cs="Arial"/>
          <w:b/>
        </w:rPr>
        <w:t>C. VIII</w:t>
      </w:r>
    </w:p>
    <w:p w:rsidR="00311DFB" w:rsidRPr="005D2448" w:rsidRDefault="00311DFB" w:rsidP="00BE7EC8">
      <w:pPr>
        <w:tabs>
          <w:tab w:val="left" w:pos="360"/>
          <w:tab w:val="left" w:pos="2340"/>
        </w:tabs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 xml:space="preserve">29) 13—17—21—  </w:t>
      </w:r>
      <w:r>
        <w:rPr>
          <w:rFonts w:ascii="Arial" w:hAnsi="Arial" w:cs="Arial"/>
          <w:b/>
        </w:rPr>
        <w:t xml:space="preserve">………  </w:t>
      </w:r>
      <w:r w:rsidRPr="005D2448">
        <w:rPr>
          <w:rFonts w:ascii="Arial" w:hAnsi="Arial" w:cs="Arial"/>
          <w:b/>
        </w:rPr>
        <w:t xml:space="preserve">— 29—33 sayı örüntüsünde  </w:t>
      </w:r>
      <w:r>
        <w:rPr>
          <w:rFonts w:ascii="Arial" w:hAnsi="Arial" w:cs="Arial"/>
          <w:b/>
        </w:rPr>
        <w:t>noktalı yere</w:t>
      </w:r>
      <w:r w:rsidRPr="005D2448">
        <w:rPr>
          <w:rFonts w:ascii="Arial" w:hAnsi="Arial" w:cs="Arial"/>
          <w:b/>
        </w:rPr>
        <w:t xml:space="preserve"> hangi sayı gelmelidir?</w:t>
      </w:r>
    </w:p>
    <w:p w:rsidR="00311DFB" w:rsidRPr="005D2448" w:rsidRDefault="00311DFB" w:rsidP="005D2448">
      <w:pPr>
        <w:tabs>
          <w:tab w:val="left" w:pos="360"/>
          <w:tab w:val="left" w:pos="2340"/>
        </w:tabs>
        <w:rPr>
          <w:rFonts w:ascii="Arial" w:hAnsi="Arial" w:cs="Arial"/>
          <w:b/>
          <w:i/>
        </w:rPr>
      </w:pPr>
      <w:r w:rsidRPr="005D2448">
        <w:rPr>
          <w:rFonts w:ascii="Arial" w:hAnsi="Arial" w:cs="Arial"/>
          <w:b/>
        </w:rPr>
        <w:t xml:space="preserve">A)24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 xml:space="preserve">B)25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>C)26</w:t>
      </w:r>
    </w:p>
    <w:p w:rsidR="00311DFB" w:rsidRPr="005D2448" w:rsidRDefault="00311DFB" w:rsidP="00BE7EC8">
      <w:pPr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>30) Aşağıdaki sıralamalardan hangisi  doğrudur?</w:t>
      </w:r>
    </w:p>
    <w:p w:rsidR="00311DFB" w:rsidRPr="005D2448" w:rsidRDefault="00311DFB" w:rsidP="00BE7EC8">
      <w:pPr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>A)395&gt;396&gt;397&gt;398&gt;399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B)135&lt;134&lt;133&lt;130&lt;129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>C)525&lt;535&lt;547&lt;558&lt;669</w:t>
      </w:r>
      <w:r w:rsidRPr="005D2448">
        <w:rPr>
          <w:rFonts w:ascii="Arial" w:hAnsi="Arial" w:cs="Arial"/>
          <w:b/>
          <w:i/>
        </w:rPr>
        <w:t xml:space="preserve"> </w:t>
      </w:r>
    </w:p>
    <w:p w:rsidR="00311DFB" w:rsidRPr="005D2448" w:rsidRDefault="00311DFB" w:rsidP="00BE7EC8">
      <w:pPr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>31) 5 onluk +1 birlik+ 4 yüzlük ifadesinin eşiti aşağıdakilerden hangisidir?</w:t>
      </w:r>
    </w:p>
    <w:p w:rsidR="00311DFB" w:rsidRPr="005D2448" w:rsidRDefault="00311DFB" w:rsidP="00BE7EC8">
      <w:pPr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 xml:space="preserve">A)519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 xml:space="preserve">B)415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>C)451</w:t>
      </w:r>
    </w:p>
    <w:p w:rsidR="00311DFB" w:rsidRPr="005D2448" w:rsidRDefault="00311DFB" w:rsidP="005D2448">
      <w:pPr>
        <w:tabs>
          <w:tab w:val="left" w:pos="154"/>
          <w:tab w:val="left" w:pos="49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rPr>
          <w:rFonts w:ascii="Arial" w:hAnsi="Arial" w:cs="Arial"/>
          <w:b/>
          <w:shd w:val="clear" w:color="auto" w:fill="FFFFFF"/>
        </w:rPr>
      </w:pPr>
      <w:r w:rsidRPr="005D2448">
        <w:rPr>
          <w:rFonts w:ascii="Arial" w:hAnsi="Arial" w:cs="Arial"/>
          <w:b/>
          <w:shd w:val="clear" w:color="auto" w:fill="FFFFFF"/>
        </w:rPr>
        <w:t>32) 964 sayısının sayı değerleri toplamı kaçtır?</w:t>
      </w:r>
    </w:p>
    <w:p w:rsidR="00311DFB" w:rsidRPr="005D2448" w:rsidRDefault="00311DFB" w:rsidP="005D2448">
      <w:pPr>
        <w:tabs>
          <w:tab w:val="left" w:pos="154"/>
          <w:tab w:val="left" w:pos="49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rPr>
          <w:rFonts w:ascii="Arial" w:hAnsi="Arial" w:cs="Arial"/>
          <w:b/>
          <w:shd w:val="clear" w:color="auto" w:fill="FFFFFF"/>
        </w:rPr>
      </w:pPr>
      <w:r w:rsidRPr="005D2448">
        <w:rPr>
          <w:rFonts w:ascii="Arial" w:hAnsi="Arial" w:cs="Arial"/>
          <w:b/>
          <w:shd w:val="clear" w:color="auto" w:fill="FFFFFF"/>
        </w:rPr>
        <w:t xml:space="preserve">A) 19 </w:t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 w:rsidRPr="005D2448">
        <w:rPr>
          <w:rFonts w:ascii="Arial" w:hAnsi="Arial" w:cs="Arial"/>
          <w:b/>
          <w:shd w:val="clear" w:color="auto" w:fill="FFFFFF"/>
        </w:rPr>
        <w:t xml:space="preserve">B) 964    </w:t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>
        <w:rPr>
          <w:rFonts w:ascii="Arial" w:hAnsi="Arial" w:cs="Arial"/>
          <w:b/>
          <w:shd w:val="clear" w:color="auto" w:fill="FFFFFF"/>
        </w:rPr>
        <w:tab/>
      </w:r>
      <w:r w:rsidRPr="005D2448">
        <w:rPr>
          <w:rFonts w:ascii="Arial" w:hAnsi="Arial" w:cs="Arial"/>
          <w:b/>
          <w:shd w:val="clear" w:color="auto" w:fill="FFFFFF"/>
        </w:rPr>
        <w:t>C) 9</w:t>
      </w:r>
    </w:p>
    <w:p w:rsidR="00311DFB" w:rsidRPr="005D2448" w:rsidRDefault="00311DFB" w:rsidP="005D2448">
      <w:pPr>
        <w:tabs>
          <w:tab w:val="left" w:pos="3510"/>
        </w:tabs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>33) 439 sayısının yüzler basamağındaki rakam  ile onlar basamağındaki rakamın yerleri değiştirilirse yeni sayı kaç olur?</w:t>
      </w:r>
    </w:p>
    <w:p w:rsidR="00311DFB" w:rsidRPr="005D2448" w:rsidRDefault="00311DFB" w:rsidP="005D2448">
      <w:pPr>
        <w:tabs>
          <w:tab w:val="left" w:pos="3510"/>
        </w:tabs>
        <w:rPr>
          <w:rFonts w:ascii="Arial" w:hAnsi="Arial" w:cs="Arial"/>
          <w:b/>
        </w:rPr>
      </w:pPr>
      <w:r w:rsidRPr="005D2448">
        <w:rPr>
          <w:rFonts w:ascii="Arial" w:hAnsi="Arial" w:cs="Arial"/>
          <w:b/>
        </w:rPr>
        <w:t xml:space="preserve">A-394        </w:t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 xml:space="preserve">B-349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D2448">
        <w:rPr>
          <w:rFonts w:ascii="Arial" w:hAnsi="Arial" w:cs="Arial"/>
          <w:b/>
        </w:rPr>
        <w:t>C-934</w:t>
      </w:r>
    </w:p>
    <w:p w:rsidR="00311DFB" w:rsidRDefault="00311DFB" w:rsidP="00BE7EC8">
      <w:hyperlink r:id="rId4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p w:rsidR="00311DFB" w:rsidRPr="005D2448" w:rsidRDefault="00311DFB" w:rsidP="005D2448">
      <w:pPr>
        <w:jc w:val="center"/>
        <w:rPr>
          <w:rFonts w:ascii="Informal Roman" w:hAnsi="Informal Roman"/>
          <w:b/>
        </w:rPr>
      </w:pPr>
      <w:r w:rsidRPr="005D2448">
        <w:rPr>
          <w:rFonts w:ascii="Informal Roman" w:hAnsi="Informal Roman"/>
          <w:b/>
        </w:rPr>
        <w:t>Vedat DEM</w:t>
      </w:r>
      <w:r w:rsidRPr="005D2448">
        <w:rPr>
          <w:rFonts w:ascii="Times New Roman" w:hAnsi="Times New Roman"/>
          <w:b/>
        </w:rPr>
        <w:t>İ</w:t>
      </w:r>
      <w:r w:rsidRPr="005D2448">
        <w:rPr>
          <w:rFonts w:ascii="Informal Roman" w:hAnsi="Informal Roman"/>
          <w:b/>
        </w:rPr>
        <w:t>REL</w:t>
      </w:r>
    </w:p>
    <w:p w:rsidR="00311DFB" w:rsidRPr="005D2448" w:rsidRDefault="00311DFB" w:rsidP="005D2448">
      <w:pPr>
        <w:jc w:val="center"/>
        <w:rPr>
          <w:rFonts w:ascii="Informal Roman" w:hAnsi="Informal Roman"/>
          <w:b/>
        </w:rPr>
      </w:pPr>
      <w:r w:rsidRPr="005D2448">
        <w:rPr>
          <w:rFonts w:ascii="Informal Roman" w:hAnsi="Informal Roman"/>
          <w:b/>
        </w:rPr>
        <w:t>3/C Sınıf Ö</w:t>
      </w:r>
      <w:r w:rsidRPr="005D2448">
        <w:rPr>
          <w:rFonts w:ascii="Times New Roman" w:hAnsi="Times New Roman"/>
          <w:b/>
        </w:rPr>
        <w:t>ğ</w:t>
      </w:r>
      <w:r w:rsidRPr="005D2448">
        <w:rPr>
          <w:rFonts w:ascii="Informal Roman" w:hAnsi="Informal Roman"/>
          <w:b/>
        </w:rPr>
        <w:t>retmeni</w:t>
      </w:r>
    </w:p>
    <w:sectPr w:rsidR="00311DFB" w:rsidRPr="005D2448" w:rsidSect="00BE7EC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2F"/>
    <w:rsid w:val="00122B2F"/>
    <w:rsid w:val="002668C0"/>
    <w:rsid w:val="002C4DEA"/>
    <w:rsid w:val="00311DFB"/>
    <w:rsid w:val="0031649F"/>
    <w:rsid w:val="00385379"/>
    <w:rsid w:val="005D2448"/>
    <w:rsid w:val="00626AE2"/>
    <w:rsid w:val="00BE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8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22B2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626A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558</Words>
  <Characters>3184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POWER</dc:creator>
  <cp:keywords>www.sorubak.com</cp:keywords>
  <dc:description>www.sorubak.com</dc:description>
  <cp:lastModifiedBy>edanur</cp:lastModifiedBy>
  <cp:revision>2</cp:revision>
  <dcterms:created xsi:type="dcterms:W3CDTF">2012-10-14T12:56:00Z</dcterms:created>
  <dcterms:modified xsi:type="dcterms:W3CDTF">2012-11-24T21:58:00Z</dcterms:modified>
  <cp:category>www.sorubak.com</cp:category>
</cp:coreProperties>
</file>