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34" w:rsidRPr="00A95224" w:rsidRDefault="00D76C34" w:rsidP="00E324B2">
      <w:pPr>
        <w:ind w:left="2832" w:firstLine="708"/>
        <w:rPr>
          <w:b/>
          <w:sz w:val="32"/>
          <w:szCs w:val="32"/>
          <w:u w:val="single"/>
        </w:rPr>
      </w:pPr>
      <w:r w:rsidRPr="00A95224">
        <w:rPr>
          <w:b/>
          <w:sz w:val="32"/>
          <w:szCs w:val="32"/>
          <w:u w:val="single"/>
        </w:rPr>
        <w:t>MATEMATİK DEĞERLENDİRMESİ</w:t>
      </w:r>
    </w:p>
    <w:p w:rsidR="00D76C34" w:rsidRPr="00A95224" w:rsidRDefault="00D76C34" w:rsidP="00A95224">
      <w:pPr>
        <w:rPr>
          <w:b/>
          <w:sz w:val="32"/>
          <w:szCs w:val="32"/>
          <w:u w:val="single"/>
        </w:rPr>
      </w:pPr>
      <w:r w:rsidRPr="00A95224">
        <w:rPr>
          <w:b/>
          <w:sz w:val="32"/>
          <w:szCs w:val="32"/>
          <w:u w:val="single"/>
        </w:rPr>
        <w:t>Adı-Soyadı: ………………</w:t>
      </w:r>
      <w:r>
        <w:rPr>
          <w:b/>
          <w:sz w:val="32"/>
          <w:szCs w:val="32"/>
          <w:u w:val="single"/>
        </w:rPr>
        <w:t>………………………………………………………………Puan:…</w:t>
      </w:r>
      <w:r w:rsidRPr="00A95224">
        <w:rPr>
          <w:b/>
          <w:sz w:val="32"/>
          <w:szCs w:val="32"/>
          <w:u w:val="single"/>
        </w:rPr>
        <w:t>………..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1-) Aşağıdaki örüntülerdeki eksik sayıları tamamlayın.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20"/>
        <w:gridCol w:w="1620"/>
        <w:gridCol w:w="1620"/>
        <w:gridCol w:w="1620"/>
        <w:gridCol w:w="1620"/>
      </w:tblGrid>
      <w:tr w:rsidR="00D76C34" w:rsidRPr="00CB1FE1" w:rsidTr="00CB1FE1"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D76C34" w:rsidRPr="00A95224" w:rsidRDefault="00D76C34" w:rsidP="00E324B2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20"/>
        <w:gridCol w:w="1620"/>
        <w:gridCol w:w="1620"/>
        <w:gridCol w:w="1620"/>
        <w:gridCol w:w="1620"/>
      </w:tblGrid>
      <w:tr w:rsidR="00D76C34" w:rsidRPr="00CB1FE1" w:rsidTr="00CB1FE1"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D76C34" w:rsidRPr="00A95224" w:rsidRDefault="00D76C34" w:rsidP="00E324B2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20"/>
        <w:gridCol w:w="1620"/>
        <w:gridCol w:w="1620"/>
        <w:gridCol w:w="1620"/>
        <w:gridCol w:w="1620"/>
      </w:tblGrid>
      <w:tr w:rsidR="00D76C34" w:rsidRPr="00CB1FE1" w:rsidTr="00CB1FE1"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D76C34" w:rsidRPr="00A95224" w:rsidRDefault="00D76C34" w:rsidP="00E324B2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20"/>
        <w:gridCol w:w="1620"/>
        <w:gridCol w:w="1620"/>
        <w:gridCol w:w="1620"/>
        <w:gridCol w:w="1620"/>
      </w:tblGrid>
      <w:tr w:rsidR="00D76C34" w:rsidRPr="00CB1FE1" w:rsidTr="00CB1FE1"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D76C34" w:rsidRPr="00A95224" w:rsidRDefault="00D76C34" w:rsidP="00E324B2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9"/>
        <w:gridCol w:w="1619"/>
        <w:gridCol w:w="1620"/>
        <w:gridCol w:w="1620"/>
        <w:gridCol w:w="1620"/>
        <w:gridCol w:w="1620"/>
        <w:gridCol w:w="1620"/>
      </w:tblGrid>
      <w:tr w:rsidR="00D76C34" w:rsidRPr="00CB1FE1" w:rsidTr="00CB1FE1"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19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D76C34" w:rsidRPr="00CB1FE1" w:rsidRDefault="00D76C34" w:rsidP="00CB1FE1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</w:tr>
    </w:tbl>
    <w:p w:rsidR="00D76C34" w:rsidRPr="00A95224" w:rsidRDefault="00D76C34" w:rsidP="00E324B2">
      <w:pPr>
        <w:rPr>
          <w:b/>
          <w:sz w:val="26"/>
          <w:szCs w:val="26"/>
        </w:rPr>
      </w:pP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 xml:space="preserve">2-)Aşağıdaki sayıları </w:t>
      </w:r>
      <w:r w:rsidRPr="00A95224">
        <w:rPr>
          <w:b/>
          <w:sz w:val="26"/>
          <w:szCs w:val="26"/>
          <w:u w:val="single"/>
        </w:rPr>
        <w:t>büyükten küçüğe</w:t>
      </w:r>
      <w:r w:rsidRPr="00A95224">
        <w:rPr>
          <w:b/>
          <w:sz w:val="26"/>
          <w:szCs w:val="26"/>
        </w:rPr>
        <w:t xml:space="preserve"> aralarına sıralama işaretini koyarak sıralayalım.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445,377,812,540 = 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109,119,660,245,303=…………………………………………………………………………………………………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404,201,223,418,215=…………………………………………………………………………………………………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781,144,289,211,155=…………………………………………………………………………………………………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755,289,316,300,700=…………………………………………………………………………………………………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3-) Aşağıdaki sayıları yüzlük, onluk ve birliklerine ayıralım.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423=…………………………………………………………………………………………………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289=…………………………………………………………………………………………………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606=…………………………………………………………………………………………………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211=…………………………………………………………………………………………………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>707=…………………………………………………………………………………………………</w:t>
      </w:r>
    </w:p>
    <w:p w:rsidR="00D76C34" w:rsidRPr="00A95224" w:rsidRDefault="00D76C34" w:rsidP="00E324B2">
      <w:pPr>
        <w:rPr>
          <w:b/>
          <w:sz w:val="26"/>
          <w:szCs w:val="26"/>
        </w:rPr>
      </w:pPr>
    </w:p>
    <w:p w:rsidR="00D76C34" w:rsidRDefault="00D76C34" w:rsidP="00E324B2">
      <w:pPr>
        <w:rPr>
          <w:b/>
          <w:sz w:val="26"/>
          <w:szCs w:val="26"/>
        </w:rPr>
      </w:pPr>
    </w:p>
    <w:p w:rsidR="00D76C34" w:rsidRDefault="00D76C34" w:rsidP="00E324B2">
      <w:pPr>
        <w:rPr>
          <w:b/>
          <w:sz w:val="26"/>
          <w:szCs w:val="26"/>
        </w:rPr>
      </w:pPr>
      <w:r w:rsidRPr="00A95224">
        <w:rPr>
          <w:b/>
          <w:sz w:val="26"/>
          <w:szCs w:val="26"/>
        </w:rPr>
        <w:t xml:space="preserve">4-) </w:t>
      </w:r>
      <w:r>
        <w:rPr>
          <w:b/>
          <w:sz w:val="26"/>
          <w:szCs w:val="26"/>
        </w:rPr>
        <w:t>Aşağıdaki sayıları basamak değerlerini yazınız.</w:t>
      </w:r>
    </w:p>
    <w:p w:rsidR="00D76C34" w:rsidRDefault="00D76C34" w:rsidP="00206600">
      <w:pPr>
        <w:ind w:left="708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2 8 7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5 0 3</w:t>
      </w: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  <w:r>
        <w:rPr>
          <w:b/>
          <w:sz w:val="26"/>
          <w:szCs w:val="26"/>
        </w:rPr>
        <w:t>5-) 287 sayısındaki 8’in sayı değeri ile, 659 sayısındaki 5’in basamak değerini ve 317 sayısındaki 7’nin sayı değerini toplarsak kaç buluruz?</w:t>
      </w: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  <w:r>
        <w:rPr>
          <w:b/>
          <w:sz w:val="26"/>
          <w:szCs w:val="26"/>
        </w:rPr>
        <w:t>6-) İki basamaklı en büyük çift sayıdan, iki basamaklı en küçük tek sayıyı çıkartırsak sonuç kaç olur?</w:t>
      </w: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  <w:r>
        <w:rPr>
          <w:b/>
          <w:sz w:val="26"/>
          <w:szCs w:val="26"/>
        </w:rPr>
        <w:t>7-) Aşağıdaki sayıları en yakın onluğa yuvarlayalım.</w:t>
      </w:r>
    </w:p>
    <w:p w:rsidR="00D76C34" w:rsidRDefault="00D76C34" w:rsidP="00206600">
      <w:pPr>
        <w:rPr>
          <w:b/>
          <w:sz w:val="26"/>
          <w:szCs w:val="26"/>
        </w:rPr>
      </w:pPr>
      <w:r>
        <w:rPr>
          <w:b/>
          <w:sz w:val="26"/>
          <w:szCs w:val="26"/>
        </w:rPr>
        <w:t>453= ………..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281=…………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203=………..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655=………..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899=…..…..</w:t>
      </w: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  <w:r>
        <w:rPr>
          <w:b/>
          <w:sz w:val="26"/>
          <w:szCs w:val="26"/>
        </w:rPr>
        <w:t>8-)  7 - 4 - 8 sayılarını kullanarak yazılabilecek en büyük sayı ile en küçük sayı hangileridir?</w:t>
      </w: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</w:p>
    <w:p w:rsidR="00D76C34" w:rsidRDefault="00D76C34" w:rsidP="0020660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9-) Aşağıdaki sayıların </w:t>
      </w:r>
      <w:r w:rsidRPr="00C853A7">
        <w:rPr>
          <w:b/>
          <w:i/>
          <w:sz w:val="26"/>
          <w:szCs w:val="26"/>
          <w:u w:val="single"/>
        </w:rPr>
        <w:t>en büyük ve en küçük</w:t>
      </w:r>
      <w:r>
        <w:rPr>
          <w:b/>
          <w:sz w:val="26"/>
          <w:szCs w:val="26"/>
        </w:rPr>
        <w:t xml:space="preserve"> olanını yuvarlak içine alınız.</w:t>
      </w:r>
    </w:p>
    <w:p w:rsidR="00D76C34" w:rsidRDefault="00D76C34" w:rsidP="00013374">
      <w:pPr>
        <w:ind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606 </w:t>
      </w:r>
      <w:r>
        <w:rPr>
          <w:b/>
          <w:sz w:val="26"/>
          <w:szCs w:val="26"/>
        </w:rPr>
        <w:tab/>
        <w:t xml:space="preserve"> 289</w:t>
      </w:r>
      <w:r>
        <w:rPr>
          <w:b/>
          <w:sz w:val="26"/>
          <w:szCs w:val="26"/>
        </w:rPr>
        <w:tab/>
        <w:t xml:space="preserve"> 303 </w:t>
      </w:r>
      <w:r>
        <w:rPr>
          <w:b/>
          <w:sz w:val="26"/>
          <w:szCs w:val="26"/>
        </w:rPr>
        <w:tab/>
        <w:t xml:space="preserve">211 </w:t>
      </w:r>
      <w:r>
        <w:rPr>
          <w:b/>
          <w:sz w:val="26"/>
          <w:szCs w:val="26"/>
        </w:rPr>
        <w:tab/>
        <w:t xml:space="preserve">789 </w:t>
      </w:r>
      <w:r>
        <w:rPr>
          <w:b/>
          <w:sz w:val="26"/>
          <w:szCs w:val="26"/>
        </w:rPr>
        <w:tab/>
        <w:t xml:space="preserve">777 </w:t>
      </w:r>
      <w:r>
        <w:rPr>
          <w:b/>
          <w:sz w:val="26"/>
          <w:szCs w:val="26"/>
        </w:rPr>
        <w:tab/>
        <w:t xml:space="preserve">206 </w:t>
      </w:r>
      <w:r>
        <w:rPr>
          <w:b/>
          <w:sz w:val="26"/>
          <w:szCs w:val="26"/>
        </w:rPr>
        <w:tab/>
        <w:t xml:space="preserve">791 </w:t>
      </w:r>
      <w:r>
        <w:rPr>
          <w:b/>
          <w:sz w:val="26"/>
          <w:szCs w:val="26"/>
        </w:rPr>
        <w:tab/>
        <w:t>623</w:t>
      </w:r>
      <w:r>
        <w:rPr>
          <w:b/>
          <w:sz w:val="26"/>
          <w:szCs w:val="26"/>
        </w:rPr>
        <w:tab/>
        <w:t xml:space="preserve"> 257</w:t>
      </w:r>
      <w:r>
        <w:rPr>
          <w:b/>
          <w:sz w:val="26"/>
          <w:szCs w:val="26"/>
        </w:rPr>
        <w:tab/>
        <w:t xml:space="preserve"> 444 </w:t>
      </w:r>
      <w:r>
        <w:rPr>
          <w:b/>
          <w:sz w:val="26"/>
          <w:szCs w:val="26"/>
        </w:rPr>
        <w:tab/>
        <w:t>381     435   281</w:t>
      </w:r>
    </w:p>
    <w:p w:rsidR="00D76C34" w:rsidRDefault="00D76C34" w:rsidP="00013374">
      <w:pPr>
        <w:rPr>
          <w:b/>
          <w:sz w:val="26"/>
          <w:szCs w:val="26"/>
        </w:rPr>
      </w:pPr>
    </w:p>
    <w:p w:rsidR="00D76C34" w:rsidRDefault="00D76C34" w:rsidP="00013374">
      <w:pPr>
        <w:rPr>
          <w:b/>
          <w:sz w:val="26"/>
          <w:szCs w:val="26"/>
        </w:rPr>
      </w:pPr>
      <w:r>
        <w:rPr>
          <w:b/>
          <w:sz w:val="26"/>
          <w:szCs w:val="26"/>
        </w:rPr>
        <w:t>10-) Aşağıdaki boşlukları doldur.</w:t>
      </w:r>
    </w:p>
    <w:p w:rsidR="00D76C34" w:rsidRDefault="00D76C34" w:rsidP="00013374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Üç basamaklı en büyük çift sayı =………………</w:t>
      </w:r>
    </w:p>
    <w:p w:rsidR="00D76C34" w:rsidRDefault="00D76C34" w:rsidP="00013374">
      <w:pPr>
        <w:rPr>
          <w:b/>
          <w:sz w:val="26"/>
          <w:szCs w:val="26"/>
        </w:rPr>
      </w:pPr>
      <w:r>
        <w:rPr>
          <w:b/>
          <w:sz w:val="26"/>
          <w:szCs w:val="26"/>
        </w:rPr>
        <w:tab/>
        <w:t>Üç basamaklı en küçük tek sayı =……………..</w:t>
      </w:r>
    </w:p>
    <w:p w:rsidR="00D76C34" w:rsidRPr="00013374" w:rsidRDefault="00D76C34" w:rsidP="00013374">
      <w:pPr>
        <w:ind w:left="6372" w:firstLine="708"/>
        <w:rPr>
          <w:b/>
          <w:i/>
          <w:sz w:val="26"/>
          <w:szCs w:val="26"/>
          <w:u w:val="single"/>
        </w:rPr>
      </w:pPr>
      <w:r w:rsidRPr="00013374">
        <w:rPr>
          <w:b/>
          <w:i/>
          <w:sz w:val="26"/>
          <w:szCs w:val="26"/>
          <w:u w:val="single"/>
        </w:rPr>
        <w:t>HER SORU 10 PUANDIR</w:t>
      </w:r>
    </w:p>
    <w:p w:rsidR="00D76C34" w:rsidRPr="00A95224" w:rsidRDefault="00D76C34" w:rsidP="00E324B2">
      <w:pPr>
        <w:rPr>
          <w:b/>
          <w:sz w:val="26"/>
          <w:szCs w:val="26"/>
        </w:rPr>
      </w:pPr>
      <w:hyperlink r:id="rId5" w:history="1">
        <w:r>
          <w:rPr>
            <w:rStyle w:val="Hyperlink"/>
          </w:rPr>
          <w:t>www.sorubak.com</w:t>
        </w:r>
      </w:hyperlink>
    </w:p>
    <w:sectPr w:rsidR="00D76C34" w:rsidRPr="00A95224" w:rsidSect="00E324B2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01C5F"/>
    <w:multiLevelType w:val="hybridMultilevel"/>
    <w:tmpl w:val="E4682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4B2"/>
    <w:rsid w:val="00013374"/>
    <w:rsid w:val="00206600"/>
    <w:rsid w:val="005C76A9"/>
    <w:rsid w:val="006D7D3C"/>
    <w:rsid w:val="00773C0D"/>
    <w:rsid w:val="00995F79"/>
    <w:rsid w:val="00A95224"/>
    <w:rsid w:val="00C853A7"/>
    <w:rsid w:val="00CB1FE1"/>
    <w:rsid w:val="00D44AB0"/>
    <w:rsid w:val="00D76C34"/>
    <w:rsid w:val="00E324B2"/>
    <w:rsid w:val="00F731EE"/>
    <w:rsid w:val="00FF1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AB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24B2"/>
    <w:pPr>
      <w:ind w:left="720"/>
      <w:contextualSpacing/>
    </w:pPr>
  </w:style>
  <w:style w:type="table" w:styleId="TableGrid">
    <w:name w:val="Table Grid"/>
    <w:basedOn w:val="TableNormal"/>
    <w:uiPriority w:val="99"/>
    <w:rsid w:val="00A952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76A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255</Words>
  <Characters>1457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edanur</cp:lastModifiedBy>
  <cp:revision>5</cp:revision>
  <dcterms:created xsi:type="dcterms:W3CDTF">2012-10-12T15:58:00Z</dcterms:created>
  <dcterms:modified xsi:type="dcterms:W3CDTF">2012-11-13T21:51:00Z</dcterms:modified>
  <cp:category>www.sorubak.com</cp:category>
  <cp:version>www.sorubak.com</cp:version>
</cp:coreProperties>
</file>