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8D" w:rsidRPr="00F45299" w:rsidRDefault="0096378D">
      <w:pPr>
        <w:rPr>
          <w:rFonts w:ascii="Times New Roman" w:hAnsi="Times New Roman"/>
          <w:b/>
          <w:sz w:val="24"/>
          <w:szCs w:val="24"/>
        </w:rPr>
      </w:pPr>
      <w:r w:rsidRPr="00F45299">
        <w:rPr>
          <w:rFonts w:ascii="Times New Roman" w:hAnsi="Times New Roman"/>
          <w:b/>
          <w:sz w:val="24"/>
          <w:szCs w:val="24"/>
        </w:rPr>
        <w:t>ÖZEL SAĞNAK İLKOKULU 3 / B SINIFI ÜÇ BASAMAKLI DOĞAL SAYILAR ÇALIŞMASI</w:t>
      </w:r>
    </w:p>
    <w:p w:rsidR="0096378D" w:rsidRDefault="0096378D"/>
    <w:p w:rsidR="0096378D" w:rsidRPr="00F45299" w:rsidRDefault="0096378D" w:rsidP="00E40E7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>737 sayısındaki tekrar eden rakamların basamak değerleri toplamı kaçtır?</w:t>
      </w:r>
    </w:p>
    <w:p w:rsidR="0096378D" w:rsidRPr="00F45299" w:rsidRDefault="0096378D" w:rsidP="00E40E7F">
      <w:pPr>
        <w:ind w:left="360"/>
        <w:rPr>
          <w:rFonts w:ascii="Comic Sans MS" w:hAnsi="Comic Sans MS"/>
          <w:sz w:val="24"/>
          <w:szCs w:val="24"/>
        </w:rPr>
      </w:pPr>
    </w:p>
    <w:p w:rsidR="0096378D" w:rsidRPr="00F45299" w:rsidRDefault="0096378D" w:rsidP="00E40E7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>378 sayısındaki tekrar eden rakamların basamak değerleri toplamı kaçtır?</w:t>
      </w:r>
    </w:p>
    <w:p w:rsidR="0096378D" w:rsidRPr="00F45299" w:rsidRDefault="0096378D" w:rsidP="00E40E7F">
      <w:pPr>
        <w:pStyle w:val="ListParagraph"/>
        <w:rPr>
          <w:rFonts w:ascii="Comic Sans MS" w:hAnsi="Comic Sans MS"/>
          <w:sz w:val="24"/>
          <w:szCs w:val="24"/>
        </w:rPr>
      </w:pPr>
    </w:p>
    <w:p w:rsidR="0096378D" w:rsidRPr="00F45299" w:rsidRDefault="0096378D" w:rsidP="00E40E7F">
      <w:pPr>
        <w:ind w:left="360"/>
        <w:rPr>
          <w:rFonts w:ascii="Comic Sans MS" w:hAnsi="Comic Sans MS"/>
          <w:sz w:val="24"/>
          <w:szCs w:val="24"/>
        </w:rPr>
      </w:pPr>
    </w:p>
    <w:p w:rsidR="0096378D" w:rsidRPr="00F45299" w:rsidRDefault="0096378D" w:rsidP="00E40E7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b/>
          <w:sz w:val="24"/>
          <w:szCs w:val="24"/>
        </w:rPr>
        <w:t>9 onluk, 2 yüzlükten</w:t>
      </w:r>
      <w:r w:rsidRPr="00F45299">
        <w:rPr>
          <w:rFonts w:ascii="Comic Sans MS" w:hAnsi="Comic Sans MS"/>
          <w:sz w:val="24"/>
          <w:szCs w:val="24"/>
        </w:rPr>
        <w:t xml:space="preserve"> oluşan sayı ile </w:t>
      </w:r>
      <w:r w:rsidRPr="00F45299">
        <w:rPr>
          <w:rFonts w:ascii="Comic Sans MS" w:hAnsi="Comic Sans MS"/>
          <w:b/>
          <w:sz w:val="24"/>
          <w:szCs w:val="24"/>
        </w:rPr>
        <w:t>3 yüzlük, 2 birlik, 4 onluktan</w:t>
      </w:r>
      <w:r w:rsidRPr="00F45299">
        <w:rPr>
          <w:rFonts w:ascii="Comic Sans MS" w:hAnsi="Comic Sans MS"/>
          <w:sz w:val="24"/>
          <w:szCs w:val="24"/>
        </w:rPr>
        <w:t xml:space="preserve"> oluşan sayının </w:t>
      </w:r>
      <w:r w:rsidRPr="00F45299">
        <w:rPr>
          <w:rFonts w:ascii="Comic Sans MS" w:hAnsi="Comic Sans MS"/>
          <w:b/>
          <w:sz w:val="24"/>
          <w:szCs w:val="24"/>
        </w:rPr>
        <w:t>toplamı</w:t>
      </w:r>
      <w:r w:rsidRPr="00F45299">
        <w:rPr>
          <w:rFonts w:ascii="Comic Sans MS" w:hAnsi="Comic Sans MS"/>
          <w:sz w:val="24"/>
          <w:szCs w:val="24"/>
        </w:rPr>
        <w:t xml:space="preserve"> kaçtır?</w:t>
      </w:r>
    </w:p>
    <w:p w:rsidR="0096378D" w:rsidRPr="00F45299" w:rsidRDefault="0096378D" w:rsidP="00E40E7F">
      <w:pPr>
        <w:ind w:left="360"/>
        <w:rPr>
          <w:rFonts w:ascii="Comic Sans MS" w:hAnsi="Comic Sans MS"/>
          <w:sz w:val="24"/>
          <w:szCs w:val="24"/>
        </w:rPr>
      </w:pPr>
    </w:p>
    <w:p w:rsidR="0096378D" w:rsidRPr="00F45299" w:rsidRDefault="0096378D" w:rsidP="00E40E7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 xml:space="preserve">582 Yandaki sayıları birer defa kullanarak yazılabilecek üç basamaklı </w:t>
      </w:r>
      <w:r w:rsidRPr="00F45299">
        <w:rPr>
          <w:rFonts w:ascii="Comic Sans MS" w:hAnsi="Comic Sans MS"/>
          <w:b/>
          <w:sz w:val="24"/>
          <w:szCs w:val="24"/>
          <w:u w:val="single"/>
        </w:rPr>
        <w:t>en büyük sayı</w:t>
      </w:r>
      <w:r w:rsidRPr="00F45299">
        <w:rPr>
          <w:rFonts w:ascii="Comic Sans MS" w:hAnsi="Comic Sans MS"/>
          <w:sz w:val="24"/>
          <w:szCs w:val="24"/>
        </w:rPr>
        <w:t xml:space="preserve"> ile, üç basamaklı </w:t>
      </w:r>
      <w:r w:rsidRPr="00F45299">
        <w:rPr>
          <w:rFonts w:ascii="Comic Sans MS" w:hAnsi="Comic Sans MS"/>
          <w:b/>
          <w:sz w:val="24"/>
          <w:szCs w:val="24"/>
          <w:u w:val="single"/>
        </w:rPr>
        <w:t>en küçük sayının</w:t>
      </w:r>
      <w:r w:rsidRPr="00F45299">
        <w:rPr>
          <w:rFonts w:ascii="Comic Sans MS" w:hAnsi="Comic Sans MS"/>
          <w:sz w:val="24"/>
          <w:szCs w:val="24"/>
        </w:rPr>
        <w:t xml:space="preserve"> </w:t>
      </w:r>
      <w:r w:rsidRPr="00F45299">
        <w:rPr>
          <w:rFonts w:ascii="Comic Sans MS" w:hAnsi="Comic Sans MS"/>
          <w:b/>
          <w:sz w:val="24"/>
          <w:szCs w:val="24"/>
          <w:u w:val="single"/>
        </w:rPr>
        <w:t>farkı</w:t>
      </w:r>
      <w:r w:rsidRPr="00F45299">
        <w:rPr>
          <w:rFonts w:ascii="Comic Sans MS" w:hAnsi="Comic Sans MS"/>
          <w:sz w:val="24"/>
          <w:szCs w:val="24"/>
        </w:rPr>
        <w:t xml:space="preserve"> kaçtır</w:t>
      </w:r>
    </w:p>
    <w:p w:rsidR="0096378D" w:rsidRPr="00F45299" w:rsidRDefault="0096378D" w:rsidP="00E40E7F">
      <w:pPr>
        <w:pStyle w:val="ListParagraph"/>
        <w:rPr>
          <w:rFonts w:ascii="Comic Sans MS" w:hAnsi="Comic Sans MS"/>
          <w:sz w:val="24"/>
          <w:szCs w:val="24"/>
        </w:rPr>
      </w:pPr>
    </w:p>
    <w:p w:rsidR="0096378D" w:rsidRPr="00F45299" w:rsidRDefault="0096378D" w:rsidP="00D5672A">
      <w:pPr>
        <w:pStyle w:val="Default"/>
      </w:pPr>
      <w:r w:rsidRPr="00F45299">
        <w:t xml:space="preserve"> </w:t>
      </w:r>
    </w:p>
    <w:p w:rsidR="0096378D" w:rsidRPr="00F45299" w:rsidRDefault="0096378D" w:rsidP="00D5672A">
      <w:pPr>
        <w:pStyle w:val="Default"/>
        <w:numPr>
          <w:ilvl w:val="0"/>
          <w:numId w:val="1"/>
        </w:numPr>
      </w:pPr>
      <w:r>
        <w:t>7</w:t>
      </w:r>
      <w:r w:rsidRPr="00F45299">
        <w:t xml:space="preserve"> – 2 – 8 rakamlarını kullanarak yazabileceğimiz üç basamaklı </w:t>
      </w:r>
      <w:r w:rsidRPr="00F45299">
        <w:rPr>
          <w:b/>
          <w:bCs/>
        </w:rPr>
        <w:t xml:space="preserve">en büyük sayı </w:t>
      </w:r>
      <w:r w:rsidRPr="00F45299">
        <w:t xml:space="preserve">aşağıdakilerden  hangisidir? </w:t>
      </w:r>
    </w:p>
    <w:p w:rsidR="0096378D" w:rsidRPr="00F45299" w:rsidRDefault="0096378D" w:rsidP="00D5672A">
      <w:pPr>
        <w:pStyle w:val="Default"/>
        <w:ind w:left="360"/>
      </w:pPr>
      <w:r w:rsidRPr="00F45299">
        <w:t xml:space="preserve">   a) 2</w:t>
      </w:r>
      <w:r>
        <w:t>7</w:t>
      </w:r>
      <w:r w:rsidRPr="00F45299">
        <w:t xml:space="preserve">8           b) </w:t>
      </w:r>
      <w:r>
        <w:t>7</w:t>
      </w:r>
      <w:r w:rsidRPr="00F45299">
        <w:t>28                 c) 8</w:t>
      </w:r>
      <w:r>
        <w:t>7</w:t>
      </w:r>
      <w:r w:rsidRPr="00F45299">
        <w:t xml:space="preserve">2 </w:t>
      </w:r>
    </w:p>
    <w:p w:rsidR="0096378D" w:rsidRPr="00F45299" w:rsidRDefault="0096378D" w:rsidP="00D5672A">
      <w:pPr>
        <w:pStyle w:val="Default"/>
        <w:ind w:left="360"/>
      </w:pPr>
    </w:p>
    <w:p w:rsidR="0096378D" w:rsidRPr="00F45299" w:rsidRDefault="0096378D" w:rsidP="00D5672A">
      <w:pPr>
        <w:pStyle w:val="Default"/>
        <w:ind w:left="360"/>
      </w:pPr>
    </w:p>
    <w:p w:rsidR="0096378D" w:rsidRPr="00F45299" w:rsidRDefault="0096378D" w:rsidP="00D5672A">
      <w:pPr>
        <w:pStyle w:val="Default"/>
        <w:numPr>
          <w:ilvl w:val="0"/>
          <w:numId w:val="1"/>
        </w:numPr>
      </w:pPr>
      <w:r w:rsidRPr="00F45299">
        <w:t xml:space="preserve"> </w:t>
      </w:r>
      <w:r>
        <w:t>4</w:t>
      </w:r>
      <w:r w:rsidRPr="00F45299">
        <w:t xml:space="preserve"> – 9 – </w:t>
      </w:r>
      <w:r>
        <w:t>3</w:t>
      </w:r>
      <w:r w:rsidRPr="00F45299">
        <w:t xml:space="preserve"> rakamlarını kullanarak yazabileceğimiz üç basamaklı </w:t>
      </w:r>
      <w:r w:rsidRPr="00F45299">
        <w:rPr>
          <w:b/>
          <w:bCs/>
        </w:rPr>
        <w:t xml:space="preserve">en büyük sayı </w:t>
      </w:r>
      <w:r w:rsidRPr="00F45299">
        <w:t xml:space="preserve">aşağıdakilerden  hangisidir? </w:t>
      </w:r>
    </w:p>
    <w:p w:rsidR="0096378D" w:rsidRPr="00F45299" w:rsidRDefault="0096378D" w:rsidP="00D5672A">
      <w:pPr>
        <w:pStyle w:val="Default"/>
      </w:pPr>
      <w:r w:rsidRPr="00F45299">
        <w:t xml:space="preserve">       a) 960             b) 906               c) 690 </w:t>
      </w:r>
    </w:p>
    <w:p w:rsidR="0096378D" w:rsidRPr="00F45299" w:rsidRDefault="0096378D" w:rsidP="00D5672A">
      <w:pPr>
        <w:pStyle w:val="Default"/>
        <w:ind w:left="360"/>
      </w:pPr>
    </w:p>
    <w:p w:rsidR="0096378D" w:rsidRPr="00F45299" w:rsidRDefault="0096378D" w:rsidP="00D5672A">
      <w:pPr>
        <w:pStyle w:val="Default"/>
      </w:pPr>
    </w:p>
    <w:p w:rsidR="0096378D" w:rsidRPr="00F45299" w:rsidRDefault="0096378D" w:rsidP="00D5672A">
      <w:pPr>
        <w:pStyle w:val="Default"/>
      </w:pPr>
      <w:r w:rsidRPr="00F45299">
        <w:t xml:space="preserve">    7-  Yüzler basamağı 4 olan </w:t>
      </w:r>
      <w:r w:rsidRPr="00F45299">
        <w:rPr>
          <w:b/>
          <w:bCs/>
        </w:rPr>
        <w:t xml:space="preserve">en büyük </w:t>
      </w:r>
      <w:r w:rsidRPr="00F45299">
        <w:t xml:space="preserve">üç basamaklı sayı kaçtır? </w:t>
      </w:r>
    </w:p>
    <w:p w:rsidR="0096378D" w:rsidRPr="00F45299" w:rsidRDefault="0096378D" w:rsidP="00D5672A">
      <w:pPr>
        <w:pStyle w:val="Default"/>
      </w:pPr>
      <w:r w:rsidRPr="00F45299">
        <w:t xml:space="preserve">           a) </w:t>
      </w:r>
      <w:r>
        <w:t>599</w:t>
      </w:r>
      <w:r w:rsidRPr="00F45299">
        <w:t xml:space="preserve">         b) </w:t>
      </w:r>
      <w:r>
        <w:t>3</w:t>
      </w:r>
      <w:r w:rsidRPr="00F45299">
        <w:t xml:space="preserve">99              c) 499 </w:t>
      </w:r>
    </w:p>
    <w:p w:rsidR="0096378D" w:rsidRPr="00F45299" w:rsidRDefault="0096378D" w:rsidP="00D5672A">
      <w:pPr>
        <w:pStyle w:val="Default"/>
      </w:pPr>
    </w:p>
    <w:p w:rsidR="0096378D" w:rsidRPr="00F45299" w:rsidRDefault="0096378D" w:rsidP="00D5672A">
      <w:pPr>
        <w:pStyle w:val="Default"/>
      </w:pPr>
      <w:r w:rsidRPr="00F45299">
        <w:t xml:space="preserve">    8-   </w:t>
      </w:r>
      <w:r w:rsidRPr="00F45299">
        <w:rPr>
          <w:b/>
          <w:bCs/>
        </w:rPr>
        <w:t xml:space="preserve">Üç basamaklı en küçük sayının </w:t>
      </w:r>
      <w:r>
        <w:t>7</w:t>
      </w:r>
      <w:r w:rsidRPr="00F45299">
        <w:t xml:space="preserve">4 fazlası kaçtır? </w:t>
      </w:r>
    </w:p>
    <w:p w:rsidR="0096378D" w:rsidRPr="00F45299" w:rsidRDefault="0096378D" w:rsidP="00D5672A">
      <w:pPr>
        <w:pStyle w:val="Default"/>
      </w:pPr>
      <w:r w:rsidRPr="00F45299">
        <w:t xml:space="preserve">          A) 4</w:t>
      </w:r>
      <w:r>
        <w:t>7</w:t>
      </w:r>
      <w:r w:rsidRPr="00F45299">
        <w:t xml:space="preserve">            B) 1</w:t>
      </w:r>
      <w:r>
        <w:t>7</w:t>
      </w:r>
      <w:r w:rsidRPr="00F45299">
        <w:t>4               C) 1</w:t>
      </w:r>
      <w:r>
        <w:t>7</w:t>
      </w:r>
      <w:r w:rsidRPr="00F45299">
        <w:t xml:space="preserve">0 </w:t>
      </w:r>
    </w:p>
    <w:p w:rsidR="0096378D" w:rsidRPr="00F45299" w:rsidRDefault="0096378D" w:rsidP="00D5672A">
      <w:pPr>
        <w:pStyle w:val="Default"/>
      </w:pPr>
    </w:p>
    <w:p w:rsidR="0096378D" w:rsidRPr="00F45299" w:rsidRDefault="0096378D" w:rsidP="00F45299">
      <w:pPr>
        <w:pStyle w:val="Default"/>
      </w:pPr>
      <w:r w:rsidRPr="00F45299">
        <w:t xml:space="preserve">    9- </w:t>
      </w:r>
      <w:r w:rsidRPr="00F45299">
        <w:rPr>
          <w:b/>
          <w:bCs/>
        </w:rPr>
        <w:t xml:space="preserve">Üç basamaklı en büyük sayının </w:t>
      </w:r>
      <w:r>
        <w:t>21</w:t>
      </w:r>
      <w:r w:rsidRPr="00F45299">
        <w:t xml:space="preserve">0 eksiği kaçtır? </w:t>
      </w:r>
    </w:p>
    <w:p w:rsidR="0096378D" w:rsidRPr="00F45299" w:rsidRDefault="0096378D" w:rsidP="00F45299">
      <w:pPr>
        <w:pStyle w:val="Default"/>
      </w:pPr>
      <w:r w:rsidRPr="00F45299">
        <w:t xml:space="preserve">           a) </w:t>
      </w:r>
      <w:r>
        <w:t>8</w:t>
      </w:r>
      <w:r w:rsidRPr="00F45299">
        <w:t>9</w:t>
      </w:r>
      <w:r>
        <w:t>8</w:t>
      </w:r>
      <w:r w:rsidRPr="00F45299">
        <w:t xml:space="preserve">         b) </w:t>
      </w:r>
      <w:r>
        <w:t>789</w:t>
      </w:r>
      <w:r w:rsidRPr="00F45299">
        <w:t xml:space="preserve">              c) </w:t>
      </w:r>
      <w:r>
        <w:t>7</w:t>
      </w:r>
      <w:r w:rsidRPr="00F45299">
        <w:t xml:space="preserve">90 </w:t>
      </w:r>
    </w:p>
    <w:p w:rsidR="0096378D" w:rsidRPr="00F45299" w:rsidRDefault="0096378D" w:rsidP="00F45299">
      <w:pPr>
        <w:pStyle w:val="Default"/>
      </w:pPr>
    </w:p>
    <w:p w:rsidR="0096378D" w:rsidRPr="00F45299" w:rsidRDefault="0096378D" w:rsidP="00F45299">
      <w:pPr>
        <w:pStyle w:val="Default"/>
      </w:pPr>
      <w:r>
        <w:t xml:space="preserve"> </w:t>
      </w:r>
      <w:r w:rsidRPr="00F45299">
        <w:t xml:space="preserve">  10-  </w:t>
      </w:r>
      <w:r>
        <w:t>48</w:t>
      </w:r>
      <w:r w:rsidRPr="00F45299">
        <w:t xml:space="preserve">5 sayısındaki rakamların </w:t>
      </w:r>
      <w:r w:rsidRPr="00F45299">
        <w:rPr>
          <w:b/>
          <w:bCs/>
        </w:rPr>
        <w:t xml:space="preserve">sayı değerleri toplamı </w:t>
      </w:r>
      <w:r w:rsidRPr="00F45299">
        <w:t xml:space="preserve">kaçtır? </w:t>
      </w:r>
    </w:p>
    <w:p w:rsidR="0096378D" w:rsidRPr="00F45299" w:rsidRDefault="0096378D" w:rsidP="00F45299">
      <w:pPr>
        <w:pStyle w:val="Default"/>
      </w:pPr>
      <w:r w:rsidRPr="00F45299">
        <w:t xml:space="preserve">         a) </w:t>
      </w:r>
      <w:r>
        <w:t>19</w:t>
      </w:r>
      <w:r w:rsidRPr="00F45299">
        <w:t xml:space="preserve">             b) </w:t>
      </w:r>
      <w:r>
        <w:t>18</w:t>
      </w:r>
      <w:r w:rsidRPr="00F45299">
        <w:t xml:space="preserve">                c) 17 </w:t>
      </w:r>
      <w:bookmarkStart w:id="0" w:name="_GoBack"/>
      <w:bookmarkEnd w:id="0"/>
    </w:p>
    <w:p w:rsidR="0096378D" w:rsidRDefault="0096378D" w:rsidP="00F45299">
      <w:pPr>
        <w:pStyle w:val="Default"/>
      </w:pPr>
    </w:p>
    <w:p w:rsidR="0096378D" w:rsidRPr="00F45299" w:rsidRDefault="0096378D" w:rsidP="00F45299">
      <w:pPr>
        <w:jc w:val="center"/>
        <w:rPr>
          <w:rFonts w:ascii="Comic Sans MS" w:hAnsi="Comic Sans MS"/>
          <w:b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Pr="00F45299">
        <w:rPr>
          <w:rFonts w:ascii="Comic Sans MS" w:hAnsi="Comic Sans MS"/>
          <w:b/>
        </w:rPr>
        <w:t>Bekir ÖZUZUN  3 / B Sınıf Öğretmeni</w:t>
      </w:r>
    </w:p>
    <w:sectPr w:rsidR="0096378D" w:rsidRPr="00F45299" w:rsidSect="00F4529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64412"/>
    <w:multiLevelType w:val="hybridMultilevel"/>
    <w:tmpl w:val="F4E6A9E8"/>
    <w:lvl w:ilvl="0" w:tplc="92C8A9F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E46"/>
    <w:rsid w:val="001A5E31"/>
    <w:rsid w:val="00251CA7"/>
    <w:rsid w:val="00615D11"/>
    <w:rsid w:val="0068217E"/>
    <w:rsid w:val="0096378D"/>
    <w:rsid w:val="00D5672A"/>
    <w:rsid w:val="00D86E46"/>
    <w:rsid w:val="00DC5D99"/>
    <w:rsid w:val="00DE19B0"/>
    <w:rsid w:val="00E40E7F"/>
    <w:rsid w:val="00F4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0E7F"/>
    <w:pPr>
      <w:ind w:left="720"/>
      <w:contextualSpacing/>
    </w:pPr>
  </w:style>
  <w:style w:type="paragraph" w:customStyle="1" w:styleId="Default">
    <w:name w:val="Default"/>
    <w:uiPriority w:val="99"/>
    <w:rsid w:val="00D567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615D1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200</Words>
  <Characters>1144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</dc:creator>
  <cp:keywords>www.sorubak.com</cp:keywords>
  <dc:description>www.sorubak.com</dc:description>
  <cp:lastModifiedBy>edanur</cp:lastModifiedBy>
  <cp:revision>9</cp:revision>
  <dcterms:created xsi:type="dcterms:W3CDTF">2012-10-01T18:16:00Z</dcterms:created>
  <dcterms:modified xsi:type="dcterms:W3CDTF">2012-11-13T21:52:00Z</dcterms:modified>
  <cp:category>www.sorubak.com</cp:category>
  <cp:version>www.sorubak.com</cp:version>
</cp:coreProperties>
</file>