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235"/>
        <w:gridCol w:w="5811"/>
        <w:gridCol w:w="2560"/>
      </w:tblGrid>
      <w:tr w:rsidR="00971442" w:rsidRPr="00D1487C" w:rsidTr="00D1487C">
        <w:trPr>
          <w:trHeight w:val="557"/>
        </w:trPr>
        <w:tc>
          <w:tcPr>
            <w:tcW w:w="2235" w:type="dxa"/>
          </w:tcPr>
          <w:p w:rsidR="00971442" w:rsidRPr="00D1487C" w:rsidRDefault="00971442" w:rsidP="00D1487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D1487C"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5811" w:type="dxa"/>
          </w:tcPr>
          <w:p w:rsidR="00971442" w:rsidRPr="00D1487C" w:rsidRDefault="00971442" w:rsidP="00D1487C">
            <w:pPr>
              <w:spacing w:after="0" w:line="240" w:lineRule="auto"/>
            </w:pPr>
          </w:p>
        </w:tc>
        <w:tc>
          <w:tcPr>
            <w:tcW w:w="2560" w:type="dxa"/>
          </w:tcPr>
          <w:p w:rsidR="00971442" w:rsidRPr="00D1487C" w:rsidRDefault="00971442" w:rsidP="00D1487C">
            <w:pPr>
              <w:spacing w:after="0" w:line="240" w:lineRule="auto"/>
            </w:pPr>
          </w:p>
        </w:tc>
      </w:tr>
      <w:tr w:rsidR="00971442" w:rsidRPr="00D1487C" w:rsidTr="00D1487C">
        <w:trPr>
          <w:trHeight w:val="559"/>
        </w:trPr>
        <w:tc>
          <w:tcPr>
            <w:tcW w:w="2235" w:type="dxa"/>
          </w:tcPr>
          <w:p w:rsidR="00971442" w:rsidRPr="00D1487C" w:rsidRDefault="00971442" w:rsidP="00D1487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D1487C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5811" w:type="dxa"/>
          </w:tcPr>
          <w:p w:rsidR="00971442" w:rsidRPr="00D1487C" w:rsidRDefault="00971442" w:rsidP="00D1487C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1487C">
              <w:rPr>
                <w:rFonts w:ascii="Comic Sans MS" w:hAnsi="Comic Sans MS"/>
                <w:sz w:val="20"/>
                <w:szCs w:val="20"/>
              </w:rPr>
              <w:t xml:space="preserve">  İletişim Kuruyorum, Arkadaşlarım özeldir, Farklılıklarımız</w:t>
            </w:r>
          </w:p>
        </w:tc>
        <w:tc>
          <w:tcPr>
            <w:tcW w:w="2560" w:type="dxa"/>
          </w:tcPr>
          <w:p w:rsidR="00971442" w:rsidRPr="00D1487C" w:rsidRDefault="00971442" w:rsidP="00D1487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D1487C">
              <w:rPr>
                <w:rFonts w:ascii="Comic Sans MS" w:hAnsi="Comic Sans MS"/>
                <w:sz w:val="28"/>
                <w:szCs w:val="28"/>
              </w:rPr>
              <w:t>HAYAT BİLGİSİ</w:t>
            </w:r>
          </w:p>
        </w:tc>
      </w:tr>
    </w:tbl>
    <w:p w:rsidR="00971442" w:rsidRDefault="00971442" w:rsidP="00C07A98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26" style="position:absolute;margin-left:429.25pt;margin-top:18.45pt;width:17.25pt;height:16.15pt;z-index:251608064;mso-position-horizontal-relative:text;mso-position-vertical-relative:text" strokeweight="2.5pt">
            <v:shadow color="#868686"/>
          </v:rect>
        </w:pict>
      </w:r>
      <w:r>
        <w:rPr>
          <w:noProof/>
          <w:lang w:eastAsia="tr-TR"/>
        </w:rPr>
        <w:pict>
          <v:rect id="_x0000_s1027" style="position:absolute;margin-left:385.25pt;margin-top:18.45pt;width:17.25pt;height:16.15pt;z-index:251598848;mso-position-horizontal-relative:text;mso-position-vertical-relative:text" strokeweight="2.5pt">
            <v:shadow color="#868686"/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style="position:absolute;margin-left:-15.75pt;margin-top:2.7pt;width:45pt;height:19.5pt;z-index:251590656;visibility:visible;mso-position-horizontal-relative:text;mso-position-vertical-relative:text" wrapcoords="-360 0 -360 20769 21600 20769 21600 0 -360 0">
            <v:imagedata r:id="rId4" o:title="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Aşağıdaki kutucuklardan uygun olan kutucuğu işaretleyiniz.       Evet     Hayır</w:t>
      </w:r>
    </w:p>
    <w:p w:rsidR="00971442" w:rsidRDefault="00971442" w:rsidP="00C07A98">
      <w:pPr>
        <w:spacing w:after="0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-3.75pt;margin-top:.35pt;width:17.25pt;height:15pt;z-index:251591680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İnsanlar arasında fiziksel farklılık yoktur.</w:t>
      </w:r>
    </w:p>
    <w:p w:rsidR="00971442" w:rsidRDefault="00971442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0" style="position:absolute;margin-left:470.25pt;margin-top:4.55pt;width:17.25pt;height:16.15pt;z-index:251600896" strokeweight="2.5pt">
            <v:shadow color="#868686"/>
          </v:rect>
        </w:pict>
      </w:r>
      <w:r>
        <w:rPr>
          <w:noProof/>
          <w:lang w:eastAsia="tr-TR"/>
        </w:rPr>
        <w:pict>
          <v:rect id="_x0000_s1031" style="position:absolute;margin-left:422.25pt;margin-top:4.55pt;width:17.25pt;height:16.15pt;z-index:251599872" strokeweight="2.5pt">
            <v:shadow color="#868686"/>
          </v:rect>
        </w:pict>
      </w:r>
      <w:r>
        <w:rPr>
          <w:noProof/>
          <w:lang w:eastAsia="tr-TR"/>
        </w:rPr>
        <w:pict>
          <v:shape id="_x0000_s1032" type="#_x0000_t13" style="position:absolute;margin-left:-3.75pt;margin-top:.2pt;width:17.25pt;height:15pt;z-index:251592704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Her insanın farklı rengi sevmesi duygusal farklılıktır.</w:t>
      </w:r>
    </w:p>
    <w:p w:rsidR="00971442" w:rsidRDefault="00971442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3" style="position:absolute;margin-left:470.25pt;margin-top:1.7pt;width:17.25pt;height:16.15pt;z-index:251602944" strokeweight="2.5pt">
            <v:shadow color="#868686"/>
          </v:rect>
        </w:pict>
      </w:r>
      <w:r>
        <w:rPr>
          <w:noProof/>
          <w:lang w:eastAsia="tr-TR"/>
        </w:rPr>
        <w:pict>
          <v:rect id="_x0000_s1034" style="position:absolute;margin-left:422.25pt;margin-top:1.7pt;width:17.25pt;height:16.15pt;z-index:251601920" strokeweight="2.5pt">
            <v:shadow color="#868686"/>
          </v:rect>
        </w:pict>
      </w:r>
      <w:r>
        <w:rPr>
          <w:noProof/>
          <w:lang w:eastAsia="tr-TR"/>
        </w:rPr>
        <w:pict>
          <v:shape id="_x0000_s1035" type="#_x0000_t13" style="position:absolute;margin-left:-3.75pt;margin-top:2.85pt;width:17.25pt;height:15pt;z-index:251593728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Fiziksel özellikleri farklı kişiler birbirleriyle çok iyi anlaşırlar.</w:t>
      </w:r>
    </w:p>
    <w:p w:rsidR="00971442" w:rsidRDefault="00971442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36" style="position:absolute;margin-left:470.25pt;margin-top:26.5pt;width:17.25pt;height:16.15pt;z-index:251607040" strokeweight="2.5pt">
            <v:shadow color="#868686"/>
          </v:rect>
        </w:pict>
      </w:r>
      <w:r>
        <w:rPr>
          <w:noProof/>
          <w:lang w:eastAsia="tr-TR"/>
        </w:rPr>
        <w:pict>
          <v:rect id="_x0000_s1037" style="position:absolute;margin-left:422.25pt;margin-top:26.5pt;width:17.25pt;height:16.15pt;z-index:251606016" strokeweight="2.5pt">
            <v:shadow color="#868686"/>
          </v:rect>
        </w:pict>
      </w:r>
      <w:r>
        <w:rPr>
          <w:noProof/>
          <w:lang w:eastAsia="tr-TR"/>
        </w:rPr>
        <w:pict>
          <v:rect id="_x0000_s1038" style="position:absolute;margin-left:470.25pt;margin-top:1.5pt;width:17.25pt;height:16.15pt;z-index:251604992" strokeweight="2.5pt">
            <v:shadow color="#868686"/>
          </v:rect>
        </w:pict>
      </w:r>
      <w:r>
        <w:rPr>
          <w:noProof/>
          <w:lang w:eastAsia="tr-TR"/>
        </w:rPr>
        <w:pict>
          <v:rect id="_x0000_s1039" style="position:absolute;margin-left:422.25pt;margin-top:1.5pt;width:17.25pt;height:16.15pt;z-index:251603968" strokeweight="2.5pt">
            <v:shadow color="#868686"/>
          </v:rect>
        </w:pict>
      </w:r>
      <w:r>
        <w:rPr>
          <w:noProof/>
          <w:lang w:eastAsia="tr-TR"/>
        </w:rPr>
        <w:pict>
          <v:shape id="_x0000_s1040" type="#_x0000_t13" style="position:absolute;margin-left:-3.75pt;margin-top:2.65pt;width:17.25pt;height:15pt;z-index:251594752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Konuşanın sözünü kesmeliyiz.</w:t>
      </w:r>
    </w:p>
    <w:p w:rsidR="00971442" w:rsidRDefault="00971442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41" type="#_x0000_t13" style="position:absolute;margin-left:-3.75pt;margin-top:.5pt;width:17.25pt;height:15pt;z-index:251595776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Konuşan kişiye bakmam.</w:t>
      </w:r>
    </w:p>
    <w:p w:rsidR="00971442" w:rsidRDefault="00971442" w:rsidP="00C07A98">
      <w:pPr>
        <w:spacing w:after="0" w:line="36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rect id="_x0000_s1042" style="position:absolute;margin-left:470.25pt;margin-top:24.3pt;width:17.25pt;height:16.15pt;z-index:251612160" strokeweight="2.5pt">
            <v:shadow color="#868686"/>
          </v:rect>
        </w:pict>
      </w:r>
      <w:r>
        <w:rPr>
          <w:noProof/>
          <w:lang w:eastAsia="tr-TR"/>
        </w:rPr>
        <w:pict>
          <v:rect id="_x0000_s1043" style="position:absolute;margin-left:470.25pt;margin-top:-.35pt;width:17.25pt;height:16.15pt;z-index:251610112" strokeweight="2.5pt">
            <v:shadow color="#868686"/>
          </v:rect>
        </w:pict>
      </w:r>
      <w:r>
        <w:rPr>
          <w:noProof/>
          <w:lang w:eastAsia="tr-TR"/>
        </w:rPr>
        <w:pict>
          <v:rect id="_x0000_s1044" style="position:absolute;margin-left:422.25pt;margin-top:24.3pt;width:17.25pt;height:16.15pt;z-index:251611136" strokeweight="2.5pt">
            <v:shadow color="#868686"/>
          </v:rect>
        </w:pict>
      </w:r>
      <w:r>
        <w:rPr>
          <w:noProof/>
          <w:lang w:eastAsia="tr-TR"/>
        </w:rPr>
        <w:pict>
          <v:rect id="_x0000_s1045" style="position:absolute;margin-left:422.25pt;margin-top:-.35pt;width:17.25pt;height:16.15pt;z-index:251609088" strokeweight="2.5pt">
            <v:shadow color="#868686"/>
          </v:rect>
        </w:pict>
      </w:r>
      <w:r>
        <w:rPr>
          <w:noProof/>
          <w:lang w:eastAsia="tr-TR"/>
        </w:rPr>
        <w:pict>
          <v:shape id="_x0000_s1046" type="#_x0000_t13" style="position:absolute;margin-left:-3.75pt;margin-top:.8pt;width:17.25pt;height:15pt;z-index:251596800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Yüksek ses tonuyla konuşmalıyız.</w:t>
      </w:r>
    </w:p>
    <w:p w:rsidR="00971442" w:rsidRDefault="00971442" w:rsidP="003467E1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7" type="#_x0000_t63" style="position:absolute;margin-left:111.75pt;margin-top:13.25pt;width:22.5pt;height:25.05pt;z-index:251686912" adj="6144,18798" strokeweight="2.5pt">
            <v:shadow color="#868686"/>
            <v:textbox>
              <w:txbxContent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3" style="position:absolute;margin-left:-3.75pt;margin-top:2.15pt;width:17.25pt;height:15pt;z-index:251597824" strokeweight="2.5pt">
            <v:shadow color="#868686"/>
          </v:shape>
        </w:pict>
      </w:r>
      <w:r>
        <w:rPr>
          <w:rFonts w:ascii="Comic Sans MS" w:hAnsi="Comic Sans MS"/>
          <w:sz w:val="26"/>
          <w:szCs w:val="26"/>
        </w:rPr>
        <w:t xml:space="preserve">     İyi bir iletişim için nezaket ifadelerini kullanmalıyız.</w:t>
      </w:r>
    </w:p>
    <w:p w:rsidR="00971442" w:rsidRPr="003467E1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9" type="#_x0000_t63" style="position:absolute;margin-left:219pt;margin-top:13pt;width:22.5pt;height:25.05pt;z-index:251687936" adj="6144,18798" strokeweight="2.5pt">
            <v:shadow color="#868686"/>
            <v:textbox style="mso-next-textbox:#_x0000_s1049">
              <w:txbxContent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</w:p>
    <w:p w:rsidR="00971442" w:rsidRPr="003467E1" w:rsidRDefault="00971442" w:rsidP="003467E1">
      <w:pPr>
        <w:tabs>
          <w:tab w:val="left" w:pos="5895"/>
        </w:tabs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rect id="_x0000_s1050" style="position:absolute;margin-left:117pt;margin-top:6.55pt;width:17.25pt;height:16.15pt;z-index:251638784" strokeweight="2.5pt">
            <v:shadow color="#868686"/>
          </v:rect>
        </w:pict>
      </w:r>
      <w:r w:rsidRPr="003467E1">
        <w:rPr>
          <w:rFonts w:ascii="Comic Sans MS" w:hAnsi="Comic Sans MS"/>
        </w:rPr>
        <w:t xml:space="preserve">                                                                        </w:t>
      </w:r>
      <w:r>
        <w:rPr>
          <w:rFonts w:ascii="Comic Sans MS" w:hAnsi="Comic Sans MS"/>
        </w:rPr>
        <w:t xml:space="preserve">             </w:t>
      </w:r>
      <w:r w:rsidRPr="00C56F23">
        <w:rPr>
          <w:rFonts w:ascii="Comic Sans MS" w:hAnsi="Comic Sans MS"/>
          <w:b/>
        </w:rPr>
        <w:t>1</w:t>
      </w:r>
      <w:r w:rsidRPr="003467E1">
        <w:rPr>
          <w:rFonts w:ascii="Comic Sans MS" w:hAnsi="Comic Sans MS"/>
        </w:rPr>
        <w:t>-Evimize bir arkadaşımız gelince ona söyleriz.</w:t>
      </w:r>
    </w:p>
    <w:p w:rsidR="00971442" w:rsidRPr="003467E1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1" type="#_x0000_t63" style="position:absolute;margin-left:180.75pt;margin-top:46.95pt;width:22.5pt;height:25.05pt;z-index:251689984" adj="6144,18798" strokeweight="2.5pt">
            <v:shadow color="#868686"/>
            <v:textbox>
              <w:txbxContent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63" style="position:absolute;margin-left:60pt;margin-top:83.65pt;width:22.5pt;height:25.05pt;z-index:251688960" adj="6144,18798" strokeweight="2.5pt">
            <v:shadow color="#868686"/>
            <v:textbox>
              <w:txbxContent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63" style="position:absolute;margin-left:25.5pt;margin-top:19.05pt;width:22.5pt;height:25.05pt;z-index:251685888" adj="6144,18798" strokeweight="2.5pt">
            <v:shadow color="#868686"/>
            <v:textbox>
              <w:txbxContent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63" style="position:absolute;margin-left:13.5pt;margin-top:51.7pt;width:17.25pt;height:25.05pt;z-index:251684864" adj="9892,22678" strokeweight="2.5pt">
            <v:shadow color="#868686"/>
            <v:textbox>
              <w:txbxContent>
                <w:p w:rsidR="00971442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63" style="position:absolute;margin-left:-31.5pt;margin-top:131.9pt;width:22.5pt;height:25.05pt;z-index:251683840" adj="12624,7545" strokeweight="2.5pt">
            <v:shadow color="#868686"/>
            <v:textbox>
              <w:txbxContent>
                <w:p w:rsidR="00971442" w:rsidRPr="00C1566E" w:rsidRDefault="00971442" w:rsidP="00C1566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63" style="position:absolute;margin-left:-9pt;margin-top:14.65pt;width:22.5pt;height:25.05pt;z-index:251682816" adj="6144,18798" strokeweight="2.5pt">
            <v:shadow color="#868686"/>
            <v:textbox>
              <w:txbxContent>
                <w:p w:rsidR="00971442" w:rsidRPr="00C1566E" w:rsidRDefault="0097144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156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7" style="position:absolute;margin-left:220.5pt;margin-top:152.75pt;width:17.25pt;height:16.15pt;z-index:251681792" strokeweight="2.5pt">
            <v:shadow color="#868686"/>
          </v:rect>
        </w:pict>
      </w:r>
      <w:r>
        <w:rPr>
          <w:noProof/>
          <w:lang w:eastAsia="tr-TR"/>
        </w:rPr>
        <w:pict>
          <v:rect id="_x0000_s1058" style="position:absolute;margin-left:220.5pt;margin-top:136.6pt;width:17.25pt;height:16.15pt;z-index:251680768" strokeweight="2.5pt">
            <v:shadow color="#868686"/>
          </v:rect>
        </w:pict>
      </w:r>
      <w:r>
        <w:rPr>
          <w:noProof/>
          <w:lang w:eastAsia="tr-TR"/>
        </w:rPr>
        <w:pict>
          <v:rect id="_x0000_s1059" style="position:absolute;margin-left:220.5pt;margin-top:120.45pt;width:17.25pt;height:16.15pt;z-index:251679744" strokeweight="2.5pt">
            <v:shadow color="#868686"/>
          </v:rect>
        </w:pict>
      </w:r>
      <w:r>
        <w:rPr>
          <w:noProof/>
          <w:lang w:eastAsia="tr-TR"/>
        </w:rPr>
        <w:pict>
          <v:rect id="_x0000_s1060" style="position:absolute;margin-left:220.5pt;margin-top:103.85pt;width:17.25pt;height:16.15pt;z-index:251678720" strokeweight="2.5pt">
            <v:shadow color="#868686"/>
          </v:rect>
        </w:pict>
      </w:r>
      <w:r>
        <w:rPr>
          <w:noProof/>
          <w:lang w:eastAsia="tr-TR"/>
        </w:rPr>
        <w:pict>
          <v:rect id="_x0000_s1061" style="position:absolute;margin-left:220.5pt;margin-top:7.4pt;width:17.25pt;height:16.15pt;z-index:251677696" strokeweight="2.5pt">
            <v:shadow color="#868686"/>
          </v:rect>
        </w:pict>
      </w:r>
      <w:r>
        <w:rPr>
          <w:noProof/>
          <w:lang w:eastAsia="tr-TR"/>
        </w:rPr>
        <w:pict>
          <v:rect id="_x0000_s1062" style="position:absolute;margin-left:220.5pt;margin-top:23.55pt;width:17.25pt;height:16.15pt;z-index:251675648" strokeweight="2.5pt">
            <v:shadow color="#868686"/>
          </v:rect>
        </w:pict>
      </w:r>
      <w:r>
        <w:rPr>
          <w:noProof/>
          <w:lang w:eastAsia="tr-TR"/>
        </w:rPr>
        <w:pict>
          <v:rect id="_x0000_s1063" style="position:absolute;margin-left:220.5pt;margin-top:39.7pt;width:17.25pt;height:16.15pt;z-index:251673600" strokeweight="2.5pt">
            <v:shadow color="#868686"/>
          </v:rect>
        </w:pict>
      </w:r>
      <w:r>
        <w:rPr>
          <w:noProof/>
          <w:lang w:eastAsia="tr-TR"/>
        </w:rPr>
        <w:pict>
          <v:rect id="_x0000_s1064" style="position:absolute;margin-left:220.5pt;margin-top:55.4pt;width:17.25pt;height:16.15pt;z-index:251674624" strokeweight="2.5pt">
            <v:shadow color="#868686"/>
          </v:rect>
        </w:pict>
      </w:r>
      <w:r>
        <w:rPr>
          <w:noProof/>
          <w:lang w:eastAsia="tr-TR"/>
        </w:rPr>
        <w:pict>
          <v:rect id="_x0000_s1065" style="position:absolute;margin-left:220.5pt;margin-top:1in;width:17.25pt;height:16.15pt;z-index:251676672" strokeweight="2.5pt">
            <v:shadow color="#868686"/>
          </v:rect>
        </w:pict>
      </w:r>
      <w:r>
        <w:rPr>
          <w:noProof/>
          <w:lang w:eastAsia="tr-TR"/>
        </w:rPr>
        <w:pict>
          <v:rect id="_x0000_s1066" style="position:absolute;margin-left:185.25pt;margin-top:168.9pt;width:17.25pt;height:16.15pt;z-index:251669504" strokeweight="2.5pt">
            <v:shadow color="#868686"/>
          </v:rect>
        </w:pict>
      </w:r>
      <w:r>
        <w:rPr>
          <w:noProof/>
          <w:lang w:eastAsia="tr-TR"/>
        </w:rPr>
        <w:pict>
          <v:rect id="_x0000_s1067" style="position:absolute;margin-left:185.25pt;margin-top:152.75pt;width:17.25pt;height:16.15pt;z-index:251670528" strokeweight="2.5pt">
            <v:shadow color="#868686"/>
          </v:rect>
        </w:pict>
      </w:r>
      <w:r>
        <w:rPr>
          <w:noProof/>
          <w:lang w:eastAsia="tr-TR"/>
        </w:rPr>
        <w:pict>
          <v:rect id="_x0000_s1068" style="position:absolute;margin-left:185.25pt;margin-top:136.6pt;width:17.25pt;height:16.15pt;z-index:251671552" strokeweight="2.5pt">
            <v:shadow color="#868686"/>
          </v:rect>
        </w:pict>
      </w:r>
      <w:r>
        <w:rPr>
          <w:noProof/>
          <w:lang w:eastAsia="tr-TR"/>
        </w:rPr>
        <w:pict>
          <v:rect id="_x0000_s1069" style="position:absolute;margin-left:185.25pt;margin-top:120pt;width:17.25pt;height:16.15pt;z-index:251672576" strokeweight="2.5pt">
            <v:shadow color="#868686"/>
          </v:rect>
        </w:pict>
      </w:r>
      <w:r>
        <w:rPr>
          <w:noProof/>
          <w:lang w:eastAsia="tr-TR"/>
        </w:rPr>
        <w:pict>
          <v:rect id="_x0000_s1070" style="position:absolute;margin-left:185.25pt;margin-top:103.85pt;width:17.25pt;height:16.15pt;z-index:251668480" strokeweight="2.5pt">
            <v:shadow color="#868686"/>
          </v:rect>
        </w:pict>
      </w:r>
      <w:r>
        <w:rPr>
          <w:noProof/>
          <w:lang w:eastAsia="tr-TR"/>
        </w:rPr>
        <w:pict>
          <v:rect id="_x0000_s1071" style="position:absolute;margin-left:185.25pt;margin-top:71.55pt;width:17.25pt;height:16.15pt;z-index:251667456" strokeweight="2.5pt">
            <v:shadow color="#868686"/>
          </v:rect>
        </w:pict>
      </w:r>
      <w:r>
        <w:rPr>
          <w:noProof/>
          <w:lang w:eastAsia="tr-TR"/>
        </w:rPr>
        <w:pict>
          <v:rect id="_x0000_s1072" style="position:absolute;margin-left:255pt;margin-top:87.7pt;width:17.25pt;height:16.15pt;z-index:251666432" strokeweight="2.5pt">
            <v:shadow color="#868686"/>
          </v:rect>
        </w:pict>
      </w:r>
      <w:r>
        <w:rPr>
          <w:noProof/>
          <w:lang w:eastAsia="tr-TR"/>
        </w:rPr>
        <w:pict>
          <v:rect id="_x0000_s1073" style="position:absolute;margin-left:237.75pt;margin-top:87.7pt;width:17.25pt;height:16.15pt;z-index:251665408" strokeweight="2.5pt">
            <v:shadow color="#868686"/>
          </v:rect>
        </w:pict>
      </w:r>
      <w:r>
        <w:rPr>
          <w:noProof/>
          <w:lang w:eastAsia="tr-TR"/>
        </w:rPr>
        <w:pict>
          <v:rect id="_x0000_s1074" style="position:absolute;margin-left:220.5pt;margin-top:88.15pt;width:17.25pt;height:16.15pt;z-index:251664384" strokeweight="2.5pt">
            <v:shadow color="#868686"/>
          </v:rect>
        </w:pict>
      </w:r>
      <w:r>
        <w:rPr>
          <w:noProof/>
          <w:lang w:eastAsia="tr-TR"/>
        </w:rPr>
        <w:pict>
          <v:rect id="_x0000_s1075" style="position:absolute;margin-left:203.25pt;margin-top:88.15pt;width:17.25pt;height:16.15pt;z-index:251663360" strokeweight="2.5pt">
            <v:shadow color="#868686"/>
          </v:rect>
        </w:pict>
      </w:r>
      <w:r>
        <w:rPr>
          <w:noProof/>
          <w:lang w:eastAsia="tr-TR"/>
        </w:rPr>
        <w:pict>
          <v:rect id="_x0000_s1076" style="position:absolute;margin-left:186pt;margin-top:87.7pt;width:17.25pt;height:16.15pt;z-index:251662336" strokeweight="2.5pt">
            <v:shadow color="#868686"/>
          </v:rect>
        </w:pict>
      </w:r>
      <w:r>
        <w:rPr>
          <w:noProof/>
          <w:lang w:eastAsia="tr-TR"/>
        </w:rPr>
        <w:pict>
          <v:rect id="_x0000_s1077" style="position:absolute;margin-left:168pt;margin-top:88.15pt;width:17.25pt;height:16.15pt;z-index:251661312" strokeweight="2.5pt">
            <v:shadow color="#868686"/>
          </v:rect>
        </w:pict>
      </w:r>
      <w:r>
        <w:rPr>
          <w:noProof/>
          <w:lang w:eastAsia="tr-TR"/>
        </w:rPr>
        <w:pict>
          <v:rect id="_x0000_s1078" style="position:absolute;margin-left:151.5pt;margin-top:88.15pt;width:17.25pt;height:16.15pt;z-index:251660288" strokeweight="2.5pt">
            <v:shadow color="#868686"/>
          </v:rect>
        </w:pict>
      </w:r>
      <w:r>
        <w:rPr>
          <w:noProof/>
          <w:lang w:eastAsia="tr-TR"/>
        </w:rPr>
        <w:pict>
          <v:rect id="_x0000_s1079" style="position:absolute;margin-left:134.25pt;margin-top:87.7pt;width:17.25pt;height:16.15pt;z-index:251659264" strokeweight="2.5pt">
            <v:shadow color="#868686"/>
          </v:rect>
        </w:pict>
      </w:r>
      <w:r>
        <w:rPr>
          <w:noProof/>
          <w:lang w:eastAsia="tr-TR"/>
        </w:rPr>
        <w:pict>
          <v:rect id="_x0000_s1080" style="position:absolute;margin-left:82.5pt;margin-top:87.7pt;width:17.25pt;height:16.15pt;z-index:251658240" strokeweight="2.5pt">
            <v:shadow color="#868686"/>
          </v:rect>
        </w:pict>
      </w:r>
      <w:r>
        <w:rPr>
          <w:noProof/>
          <w:lang w:eastAsia="tr-TR"/>
        </w:rPr>
        <w:pict>
          <v:rect id="_x0000_s1081" style="position:absolute;margin-left:99.75pt;margin-top:88.15pt;width:17.25pt;height:16.15pt;z-index:251657216" strokeweight="2.5pt">
            <v:shadow color="#868686"/>
          </v:rect>
        </w:pict>
      </w:r>
      <w:r>
        <w:rPr>
          <w:noProof/>
          <w:lang w:eastAsia="tr-TR"/>
        </w:rPr>
        <w:pict>
          <v:rect id="_x0000_s1082" style="position:absolute;margin-left:30.75pt;margin-top:55.85pt;width:17.25pt;height:16.15pt;z-index:251652096" strokeweight="2.5pt">
            <v:shadow color="#868686"/>
          </v:rect>
        </w:pict>
      </w:r>
      <w:r>
        <w:rPr>
          <w:noProof/>
          <w:lang w:eastAsia="tr-TR"/>
        </w:rPr>
        <w:pict>
          <v:rect id="_x0000_s1083" style="position:absolute;margin-left:48pt;margin-top:55.85pt;width:17.25pt;height:16.15pt;z-index:251651072" strokeweight="2.5pt">
            <v:shadow color="#868686"/>
          </v:rect>
        </w:pict>
      </w:r>
      <w:r>
        <w:rPr>
          <w:noProof/>
          <w:lang w:eastAsia="tr-TR"/>
        </w:rPr>
        <w:pict>
          <v:rect id="_x0000_s1084" style="position:absolute;margin-left:65.25pt;margin-top:55.85pt;width:17.25pt;height:16.15pt;z-index:251650048" strokeweight="2.5pt">
            <v:shadow color="#868686"/>
          </v:rect>
        </w:pict>
      </w:r>
      <w:r>
        <w:rPr>
          <w:noProof/>
          <w:lang w:eastAsia="tr-TR"/>
        </w:rPr>
        <w:pict>
          <v:rect id="_x0000_s1085" style="position:absolute;margin-left:82.5pt;margin-top:55.85pt;width:17.25pt;height:16.15pt;z-index:251648000" strokeweight="2.5pt">
            <v:shadow color="#868686"/>
          </v:rect>
        </w:pict>
      </w:r>
      <w:r>
        <w:rPr>
          <w:noProof/>
          <w:lang w:eastAsia="tr-TR"/>
        </w:rPr>
        <w:pict>
          <v:rect id="_x0000_s1086" style="position:absolute;margin-left:99.75pt;margin-top:55.85pt;width:17.25pt;height:16.15pt;z-index:251646976" strokeweight="2.5pt">
            <v:shadow color="#868686"/>
          </v:rect>
        </w:pict>
      </w:r>
      <w:r>
        <w:rPr>
          <w:noProof/>
          <w:lang w:eastAsia="tr-TR"/>
        </w:rPr>
        <w:pict>
          <v:rect id="_x0000_s1087" style="position:absolute;margin-left:150.75pt;margin-top:55.85pt;width:17.25pt;height:16.15pt;z-index:251649024" strokeweight="2.5pt">
            <v:shadow color="#868686"/>
          </v:rect>
        </w:pict>
      </w:r>
      <w:r>
        <w:rPr>
          <w:noProof/>
          <w:lang w:eastAsia="tr-TR"/>
        </w:rPr>
        <w:pict>
          <v:rect id="_x0000_s1088" style="position:absolute;margin-left:134.25pt;margin-top:55.85pt;width:17.25pt;height:16.15pt;z-index:251645952" strokeweight="2.5pt">
            <v:shadow color="#868686"/>
          </v:rect>
        </w:pict>
      </w:r>
      <w:r>
        <w:rPr>
          <w:noProof/>
          <w:lang w:eastAsia="tr-TR"/>
        </w:rPr>
        <w:pict>
          <v:rect id="_x0000_s1089" style="position:absolute;margin-left:48pt;margin-top:23.55pt;width:17.25pt;height:16.15pt;z-index:251653120" strokeweight="2.5pt">
            <v:shadow color="#868686"/>
          </v:rect>
        </w:pict>
      </w:r>
      <w:r>
        <w:rPr>
          <w:noProof/>
          <w:lang w:eastAsia="tr-TR"/>
        </w:rPr>
        <w:pict>
          <v:rect id="_x0000_s1090" style="position:absolute;margin-left:65.25pt;margin-top:23.55pt;width:17.25pt;height:16.15pt;z-index:251654144" strokeweight="2.5pt">
            <v:shadow color="#868686"/>
          </v:rect>
        </w:pict>
      </w:r>
      <w:r>
        <w:rPr>
          <w:noProof/>
          <w:lang w:eastAsia="tr-TR"/>
        </w:rPr>
        <w:pict>
          <v:rect id="_x0000_s1091" style="position:absolute;margin-left:82.5pt;margin-top:23.55pt;width:17.25pt;height:16.15pt;z-index:251655168" strokeweight="2.5pt">
            <v:shadow color="#868686"/>
          </v:rect>
        </w:pict>
      </w:r>
      <w:r>
        <w:rPr>
          <w:noProof/>
          <w:lang w:eastAsia="tr-TR"/>
        </w:rPr>
        <w:pict>
          <v:rect id="_x0000_s1092" style="position:absolute;margin-left:99.75pt;margin-top:23.55pt;width:17.25pt;height:16.15pt;z-index:251656192" strokeweight="2.5pt">
            <v:shadow color="#868686"/>
          </v:rect>
        </w:pict>
      </w:r>
      <w:r>
        <w:rPr>
          <w:noProof/>
          <w:lang w:eastAsia="tr-TR"/>
        </w:rPr>
        <w:pict>
          <v:rect id="_x0000_s1093" style="position:absolute;margin-left:185.25pt;margin-top:23.55pt;width:17.25pt;height:16.15pt;z-index:251641856" strokeweight="2.5pt">
            <v:shadow color="#868686"/>
          </v:rect>
        </w:pict>
      </w:r>
      <w:r>
        <w:rPr>
          <w:noProof/>
          <w:lang w:eastAsia="tr-TR"/>
        </w:rPr>
        <w:pict>
          <v:rect id="_x0000_s1094" style="position:absolute;margin-left:168.75pt;margin-top:23.55pt;width:17.25pt;height:16.15pt;z-index:251642880" strokeweight="2.5pt">
            <v:shadow color="#868686"/>
          </v:rect>
        </w:pict>
      </w:r>
      <w:r>
        <w:rPr>
          <w:noProof/>
          <w:lang w:eastAsia="tr-TR"/>
        </w:rPr>
        <w:pict>
          <v:rect id="_x0000_s1095" style="position:absolute;margin-left:151.5pt;margin-top:23.55pt;width:17.25pt;height:16.15pt;z-index:251643904" strokeweight="2.5pt">
            <v:shadow color="#868686"/>
          </v:rect>
        </w:pict>
      </w:r>
      <w:r>
        <w:rPr>
          <w:noProof/>
          <w:lang w:eastAsia="tr-TR"/>
        </w:rPr>
        <w:pict>
          <v:rect id="_x0000_s1096" style="position:absolute;margin-left:134.25pt;margin-top:23.55pt;width:17.25pt;height:16.15pt;z-index:251644928" strokeweight="2.5pt">
            <v:shadow color="#868686"/>
          </v:rect>
        </w:pict>
      </w:r>
      <w:r>
        <w:rPr>
          <w:noProof/>
          <w:lang w:eastAsia="tr-TR"/>
        </w:rPr>
        <w:pict>
          <v:rect id="_x0000_s1097" style="position:absolute;margin-left:117pt;margin-top:7.4pt;width:17.25pt;height:16.15pt;z-index:251639808" strokeweight="2.5pt">
            <v:shadow color="#868686"/>
          </v:rect>
        </w:pict>
      </w:r>
      <w:r>
        <w:rPr>
          <w:noProof/>
          <w:lang w:eastAsia="tr-TR"/>
        </w:rPr>
        <w:pict>
          <v:rect id="_x0000_s1098" style="position:absolute;margin-left:117pt;margin-top:23.55pt;width:17.25pt;height:16.15pt;z-index:251640832" strokeweight="2.5pt">
            <v:shadow color="#868686"/>
          </v:rect>
        </w:pict>
      </w:r>
      <w:r>
        <w:rPr>
          <w:noProof/>
          <w:lang w:eastAsia="tr-TR"/>
        </w:rPr>
        <w:pict>
          <v:rect id="_x0000_s1099" style="position:absolute;margin-left:117pt;margin-top:39.7pt;width:17.25pt;height:16.15pt;z-index:251631616" strokeweight="2.5pt">
            <v:shadow color="#868686"/>
          </v:rect>
        </w:pict>
      </w:r>
      <w:r>
        <w:rPr>
          <w:noProof/>
          <w:lang w:eastAsia="tr-TR"/>
        </w:rPr>
        <w:pict>
          <v:rect id="_x0000_s1100" style="position:absolute;margin-left:117pt;margin-top:55.85pt;width:17.25pt;height:16.15pt;z-index:251632640" strokeweight="2.5pt">
            <v:shadow color="#868686"/>
          </v:rect>
        </w:pict>
      </w:r>
      <w:r>
        <w:rPr>
          <w:noProof/>
          <w:lang w:eastAsia="tr-TR"/>
        </w:rPr>
        <w:pict>
          <v:rect id="_x0000_s1101" style="position:absolute;margin-left:117pt;margin-top:1in;width:17.25pt;height:16.15pt;z-index:251633664" strokeweight="2.5pt">
            <v:shadow color="#868686"/>
          </v:rect>
        </w:pict>
      </w:r>
      <w:r>
        <w:rPr>
          <w:noProof/>
          <w:lang w:eastAsia="tr-TR"/>
        </w:rPr>
        <w:pict>
          <v:rect id="_x0000_s1102" style="position:absolute;margin-left:117pt;margin-top:88.15pt;width:17.25pt;height:16.15pt;z-index:251634688" strokeweight="2.5pt">
            <v:shadow color="#868686"/>
          </v:rect>
        </w:pict>
      </w:r>
      <w:r>
        <w:rPr>
          <w:noProof/>
          <w:lang w:eastAsia="tr-TR"/>
        </w:rPr>
        <w:pict>
          <v:rect id="_x0000_s1103" style="position:absolute;margin-left:117pt;margin-top:104.3pt;width:17.25pt;height:16.15pt;z-index:251635712" strokeweight="2.5pt">
            <v:shadow color="#868686"/>
          </v:rect>
        </w:pict>
      </w:r>
      <w:r>
        <w:rPr>
          <w:noProof/>
          <w:lang w:eastAsia="tr-TR"/>
        </w:rPr>
        <w:pict>
          <v:rect id="_x0000_s1104" style="position:absolute;margin-left:117pt;margin-top:120.45pt;width:17.25pt;height:16.15pt;z-index:251636736" strokeweight="2.5pt">
            <v:shadow color="#868686"/>
          </v:rect>
        </w:pict>
      </w:r>
      <w:r>
        <w:rPr>
          <w:noProof/>
          <w:lang w:eastAsia="tr-TR"/>
        </w:rPr>
        <w:pict>
          <v:rect id="_x0000_s1105" style="position:absolute;margin-left:117pt;margin-top:152.75pt;width:17.25pt;height:16.15pt;z-index:251637760" strokeweight="2.5pt">
            <v:shadow color="#868686"/>
          </v:rect>
        </w:pict>
      </w:r>
      <w:r>
        <w:rPr>
          <w:noProof/>
          <w:lang w:eastAsia="tr-TR"/>
        </w:rPr>
        <w:pict>
          <v:rect id="_x0000_s1106" style="position:absolute;margin-left:151.5pt;margin-top:136.6pt;width:17.25pt;height:16.15pt;z-index:251630592" strokeweight="2.5pt">
            <v:shadow color="#868686"/>
          </v:rect>
        </w:pict>
      </w:r>
      <w:r>
        <w:rPr>
          <w:noProof/>
          <w:lang w:eastAsia="tr-TR"/>
        </w:rPr>
        <w:pict>
          <v:rect id="_x0000_s1107" style="position:absolute;margin-left:134.25pt;margin-top:136.6pt;width:17.25pt;height:16.15pt;z-index:251629568" strokeweight="2.5pt">
            <v:shadow color="#868686"/>
          </v:rect>
        </w:pict>
      </w:r>
      <w:r>
        <w:rPr>
          <w:noProof/>
          <w:lang w:eastAsia="tr-TR"/>
        </w:rPr>
        <w:pict>
          <v:rect id="_x0000_s1108" style="position:absolute;margin-left:117pt;margin-top:136.6pt;width:17.25pt;height:16.15pt;z-index:251628544" strokeweight="2.5pt">
            <v:shadow color="#868686"/>
          </v:rect>
        </w:pict>
      </w:r>
      <w:r>
        <w:rPr>
          <w:noProof/>
          <w:lang w:eastAsia="tr-TR"/>
        </w:rPr>
        <w:pict>
          <v:rect id="_x0000_s1109" style="position:absolute;margin-left:99.75pt;margin-top:136.6pt;width:17.25pt;height:16.15pt;z-index:251627520" strokeweight="2.5pt">
            <v:shadow color="#868686"/>
          </v:rect>
        </w:pict>
      </w:r>
      <w:r>
        <w:rPr>
          <w:noProof/>
          <w:lang w:eastAsia="tr-TR"/>
        </w:rPr>
        <w:pict>
          <v:rect id="_x0000_s1110" style="position:absolute;margin-left:82.5pt;margin-top:136.6pt;width:17.25pt;height:16.15pt;z-index:251626496" strokeweight="2.5pt">
            <v:shadow color="#868686"/>
          </v:rect>
        </w:pict>
      </w:r>
      <w:r>
        <w:rPr>
          <w:noProof/>
          <w:lang w:eastAsia="tr-TR"/>
        </w:rPr>
        <w:pict>
          <v:rect id="_x0000_s1111" style="position:absolute;margin-left:48pt;margin-top:136.6pt;width:17.25pt;height:16.15pt;z-index:251624448" strokeweight="2.5pt">
            <v:shadow color="#868686"/>
          </v:rect>
        </w:pict>
      </w:r>
      <w:r>
        <w:rPr>
          <w:noProof/>
          <w:lang w:eastAsia="tr-TR"/>
        </w:rPr>
        <w:pict>
          <v:rect id="_x0000_s1112" style="position:absolute;margin-left:65.25pt;margin-top:136.6pt;width:17.25pt;height:16.15pt;z-index:251625472" strokeweight="2.5pt">
            <v:shadow color="#868686"/>
          </v:rect>
        </w:pict>
      </w:r>
      <w:r>
        <w:rPr>
          <w:noProof/>
          <w:lang w:eastAsia="tr-TR"/>
        </w:rPr>
        <w:pict>
          <v:rect id="_x0000_s1113" style="position:absolute;margin-left:13.5pt;margin-top:136.6pt;width:17.25pt;height:16.15pt;z-index:251622400" strokeweight="2.5pt">
            <v:shadow color="#868686"/>
          </v:rect>
        </w:pict>
      </w:r>
      <w:r>
        <w:rPr>
          <w:noProof/>
          <w:lang w:eastAsia="tr-TR"/>
        </w:rPr>
        <w:pict>
          <v:rect id="_x0000_s1114" style="position:absolute;margin-left:30.75pt;margin-top:136.6pt;width:17.25pt;height:16.15pt;z-index:251623424" strokeweight="2.5pt">
            <v:shadow color="#868686"/>
          </v:rect>
        </w:pict>
      </w:r>
      <w:r>
        <w:rPr>
          <w:noProof/>
          <w:lang w:eastAsia="tr-TR"/>
        </w:rPr>
        <w:pict>
          <v:rect id="_x0000_s1115" style="position:absolute;margin-left:-3.75pt;margin-top:168.9pt;width:17.25pt;height:16.15pt;z-index:251621376" strokeweight="2.5pt">
            <v:shadow color="#868686"/>
          </v:rect>
        </w:pict>
      </w:r>
      <w:r>
        <w:rPr>
          <w:noProof/>
          <w:lang w:eastAsia="tr-TR"/>
        </w:rPr>
        <w:pict>
          <v:rect id="_x0000_s1116" style="position:absolute;margin-left:-3.75pt;margin-top:152.75pt;width:17.25pt;height:16.15pt;z-index:251620352" strokeweight="2.5pt">
            <v:shadow color="#868686"/>
          </v:rect>
        </w:pict>
      </w:r>
      <w:r>
        <w:rPr>
          <w:noProof/>
          <w:lang w:eastAsia="tr-TR"/>
        </w:rPr>
        <w:pict>
          <v:rect id="_x0000_s1117" style="position:absolute;margin-left:-3.75pt;margin-top:136.6pt;width:17.25pt;height:16.15pt;z-index:251619328" strokeweight="2.5pt">
            <v:shadow color="#868686"/>
          </v:rect>
        </w:pict>
      </w:r>
      <w:r>
        <w:rPr>
          <w:noProof/>
          <w:lang w:eastAsia="tr-TR"/>
        </w:rPr>
        <w:pict>
          <v:rect id="_x0000_s1118" style="position:absolute;margin-left:-3.75pt;margin-top:120.45pt;width:17.25pt;height:16.15pt;z-index:251618304" strokeweight="2.5pt">
            <v:shadow color="#868686"/>
          </v:rect>
        </w:pict>
      </w:r>
      <w:r>
        <w:rPr>
          <w:noProof/>
          <w:lang w:eastAsia="tr-TR"/>
        </w:rPr>
        <w:pict>
          <v:rect id="_x0000_s1119" style="position:absolute;margin-left:-3.75pt;margin-top:104.3pt;width:17.25pt;height:16.15pt;z-index:251617280" strokeweight="2.5pt">
            <v:shadow color="#868686"/>
          </v:rect>
        </w:pict>
      </w:r>
      <w:r>
        <w:rPr>
          <w:noProof/>
          <w:lang w:eastAsia="tr-TR"/>
        </w:rPr>
        <w:pict>
          <v:rect id="_x0000_s1120" style="position:absolute;margin-left:-3.75pt;margin-top:88.15pt;width:17.25pt;height:16.15pt;z-index:251616256" strokeweight="2.5pt">
            <v:shadow color="#868686"/>
          </v:rect>
        </w:pict>
      </w:r>
      <w:r>
        <w:rPr>
          <w:noProof/>
          <w:lang w:eastAsia="tr-TR"/>
        </w:rPr>
        <w:pict>
          <v:rect id="_x0000_s1121" style="position:absolute;margin-left:-3.75pt;margin-top:1in;width:17.25pt;height:16.15pt;z-index:251615232" strokeweight="2.5pt">
            <v:shadow color="#868686"/>
          </v:rect>
        </w:pict>
      </w:r>
      <w:r>
        <w:rPr>
          <w:noProof/>
          <w:lang w:eastAsia="tr-TR"/>
        </w:rPr>
        <w:pict>
          <v:rect id="_x0000_s1122" style="position:absolute;margin-left:-3.75pt;margin-top:55.85pt;width:17.25pt;height:16.15pt;z-index:251614208" strokeweight="2.5pt">
            <v:shadow color="#868686"/>
          </v:rect>
        </w:pict>
      </w:r>
      <w:r>
        <w:rPr>
          <w:noProof/>
          <w:lang w:eastAsia="tr-TR"/>
        </w:rPr>
        <w:pict>
          <v:rect id="_x0000_s1123" style="position:absolute;margin-left:-3.75pt;margin-top:39.7pt;width:17.25pt;height:16.15pt;z-index:251613184" strokeweight="2.5pt">
            <v:shadow color="#868686"/>
          </v:rect>
        </w:pict>
      </w:r>
      <w:r w:rsidRPr="003467E1">
        <w:rPr>
          <w:rFonts w:ascii="Comic Sans MS" w:hAnsi="Comic Sans MS"/>
        </w:rPr>
        <w:t xml:space="preserve">                                                                        </w:t>
      </w:r>
      <w:r>
        <w:rPr>
          <w:rFonts w:ascii="Comic Sans MS" w:hAnsi="Comic Sans MS"/>
        </w:rPr>
        <w:t xml:space="preserve">             </w:t>
      </w:r>
      <w:r w:rsidRPr="00C56F23">
        <w:rPr>
          <w:rFonts w:ascii="Comic Sans MS" w:hAnsi="Comic Sans MS"/>
          <w:b/>
        </w:rPr>
        <w:t>2</w:t>
      </w:r>
      <w:r w:rsidRPr="003467E1">
        <w:rPr>
          <w:rFonts w:ascii="Comic Sans MS" w:hAnsi="Comic Sans MS"/>
        </w:rPr>
        <w:t>-Birine karşı hata işlediğimizde söyleriz.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 w:rsidRPr="003467E1">
        <w:rPr>
          <w:rFonts w:ascii="Comic Sans MS" w:hAnsi="Comic Sans MS"/>
        </w:rPr>
        <w:t xml:space="preserve">                                                                                  </w:t>
      </w:r>
      <w:r>
        <w:rPr>
          <w:rFonts w:ascii="Comic Sans MS" w:hAnsi="Comic Sans MS"/>
        </w:rPr>
        <w:t xml:space="preserve">  </w:t>
      </w:r>
      <w:r w:rsidRPr="003467E1">
        <w:rPr>
          <w:rFonts w:ascii="Comic Sans MS" w:hAnsi="Comic Sans MS"/>
        </w:rPr>
        <w:t xml:space="preserve"> </w:t>
      </w:r>
      <w:r w:rsidRPr="00C56F23">
        <w:rPr>
          <w:rFonts w:ascii="Comic Sans MS" w:hAnsi="Comic Sans MS"/>
          <w:b/>
        </w:rPr>
        <w:t>3</w:t>
      </w:r>
      <w:r w:rsidRPr="003467E1">
        <w:rPr>
          <w:rFonts w:ascii="Comic Sans MS" w:hAnsi="Comic Sans MS"/>
        </w:rPr>
        <w:t xml:space="preserve">-Dersler bitip eve giderken öğretmenimize 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söyleriz.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Pr="00C56F23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>-Sabahları karşılaştığımız kişilere söyleriz.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Pr="00C56F23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 Çalışan birine söylenir.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  <w:r w:rsidRPr="00C56F23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 xml:space="preserve">-Birine dikkat etmesini hatırlatmak için 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söyleriz.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Pr="00C56F23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>- Bir selamlaşma sözü.</w:t>
      </w:r>
    </w:p>
    <w:p w:rsidR="00971442" w:rsidRDefault="00971442" w:rsidP="003467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r w:rsidRPr="00C56F23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 Birinin halini, hatırını sormak  için söyleriz.</w:t>
      </w:r>
    </w:p>
    <w:p w:rsidR="00971442" w:rsidRPr="003467E1" w:rsidRDefault="00971442" w:rsidP="003467E1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24" type="#_x0000_t61" style="position:absolute;margin-left:495.75pt;margin-top:10.4pt;width:60.75pt;height:24.75pt;z-index:251695104" adj="12089,16233" strokeweight="2.5pt">
            <v:shadow color="#868686"/>
            <v:textbox style="mso-next-textbox:#_x0000_s1124">
              <w:txbxContent>
                <w:p w:rsidR="00971442" w:rsidRPr="00E53E49" w:rsidRDefault="00971442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merhaba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61" style="position:absolute;margin-left:416.25pt;margin-top:10.4pt;width:71.25pt;height:24.75pt;z-index:251693056" adj="6215,16233" strokeweight="2.5pt">
            <v:shadow color="#868686"/>
            <v:textbox>
              <w:txbxContent>
                <w:p w:rsidR="00971442" w:rsidRPr="00E53E49" w:rsidRDefault="00971442" w:rsidP="003467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Hoş geldin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61" style="position:absolute;margin-left:332.25pt;margin-top:10.4pt;width:74.25pt;height:24.75pt;z-index:251692032" adj="5964,16233" strokeweight="2.5pt">
            <v:shadow color="#868686"/>
            <v:textbox>
              <w:txbxContent>
                <w:p w:rsidR="00971442" w:rsidRPr="00E53E49" w:rsidRDefault="00971442" w:rsidP="003467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Kolay gelsin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61" style="position:absolute;margin-left:251.25pt;margin-top:10.4pt;width:70.5pt;height:24.75pt;z-index:251691008" adj="6281,16233" strokeweight="2.5pt">
            <v:shadow color="#868686"/>
            <v:textbox>
              <w:txbxContent>
                <w:p w:rsidR="00971442" w:rsidRPr="00E53E49" w:rsidRDefault="0097144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Dikkatli ol</w:t>
                  </w:r>
                </w:p>
              </w:txbxContent>
            </v:textbox>
          </v:shape>
        </w:pict>
      </w:r>
    </w:p>
    <w:p w:rsidR="00971442" w:rsidRDefault="00971442" w:rsidP="003467E1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28" type="#_x0000_t63" style="position:absolute;margin-left:41.25pt;margin-top:19.45pt;width:196.5pt;height:56.35pt;z-index:251700224" strokeweight="2.5pt">
            <v:shadow color="#868686"/>
            <v:textbox>
              <w:txbxContent>
                <w:p w:rsidR="00971442" w:rsidRPr="00E53E49" w:rsidRDefault="00971442">
                  <w:pPr>
                    <w:rPr>
                      <w:rFonts w:ascii="Comic Sans MS" w:hAnsi="Comic Sans MS"/>
                      <w:b/>
                    </w:rPr>
                  </w:pPr>
                  <w:r w:rsidRPr="00E53E49">
                    <w:rPr>
                      <w:rFonts w:ascii="Comic Sans MS" w:hAnsi="Comic Sans MS"/>
                      <w:b/>
                    </w:rPr>
                    <w:t>Harikasın, senin hızına kimse yetişemez</w:t>
                  </w:r>
                  <w:r w:rsidRPr="00E53E49">
                    <w:rPr>
                      <w:rFonts w:ascii="Comic Sans MS" w:hAnsi="Comic Sans MS"/>
                      <w:b/>
                    </w:rPr>
                    <w:sym w:font="Wingdings" w:char="F04A"/>
                  </w:r>
                  <w:r w:rsidRPr="00E53E49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61" style="position:absolute;margin-left:476.25pt;margin-top:13.55pt;width:68.25pt;height:24.75pt;z-index:251698176" adj="10760,16233" strokeweight="2.5pt">
            <v:shadow color="#868686"/>
            <v:textbox style="mso-next-textbox:#_x0000_s1129">
              <w:txbxContent>
                <w:p w:rsidR="00971442" w:rsidRPr="00E53E49" w:rsidRDefault="00971442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günaydın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0" type="#_x0000_t61" style="position:absolute;margin-left:398.25pt;margin-top:13.55pt;width:1in;height:24.75pt;z-index:251697152" adj="6600,5760" strokeweight="2.5pt">
            <v:shadow color="#868686"/>
            <v:textbox style="mso-next-textbox:#_x0000_s1130">
              <w:txbxContent>
                <w:p w:rsidR="00971442" w:rsidRPr="00E53E49" w:rsidRDefault="00971442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İyi günler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1" type="#_x0000_t61" style="position:absolute;margin-left:326.25pt;margin-top:13.55pt;width:63.75pt;height:24.75pt;z-index:251696128" adj="11520,16233" strokeweight="2.5pt">
            <v:shadow color="#868686"/>
            <v:textbox style="mso-next-textbox:#_x0000_s1131">
              <w:txbxContent>
                <w:p w:rsidR="00971442" w:rsidRPr="00E53E49" w:rsidRDefault="00971442" w:rsidP="00E53E4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nasılsınız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61" style="position:absolute;margin-left:241.5pt;margin-top:13.55pt;width:80.25pt;height:24.75pt;z-index:251694080" adj="9151,16233" strokeweight="2.5pt">
            <v:shadow color="#868686"/>
            <v:textbox style="mso-next-textbox:#_x0000_s1132">
              <w:txbxContent>
                <w:p w:rsidR="00971442" w:rsidRPr="00E53E49" w:rsidRDefault="00971442" w:rsidP="003467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3E4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Özür dilerim</w:t>
                  </w:r>
                </w:p>
              </w:txbxContent>
            </v:textbox>
          </v:shape>
        </w:pict>
      </w:r>
    </w:p>
    <w:p w:rsidR="00971442" w:rsidRDefault="00971442" w:rsidP="003467E1">
      <w:pPr>
        <w:tabs>
          <w:tab w:val="left" w:pos="6600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il_fi" o:spid="_x0000_s1133" type="#_x0000_t75" alt="http://t3.gstatic.com/images?q=tbn:ANd9GcTljtFVRuC55jFD6mirMPjsaKr-UrKpm_r0N8sKr6xOhbKNS9afJw&amp;t=1" style="position:absolute;margin-left:-15.75pt;margin-top:5.4pt;width:56.25pt;height:57.75pt;z-index:-251617280;visibility:visible">
            <v:imagedata r:id="rId5" o:title="" grayscale="t"/>
          </v:shape>
        </w:pict>
      </w:r>
      <w:r>
        <w:rPr>
          <w:rFonts w:ascii="Comic Sans MS" w:hAnsi="Comic Sans MS"/>
        </w:rPr>
        <w:tab/>
      </w:r>
    </w:p>
    <w:p w:rsidR="00971442" w:rsidRDefault="00971442" w:rsidP="00E53E49">
      <w:pPr>
        <w:rPr>
          <w:rFonts w:ascii="Comic Sans MS" w:hAnsi="Comic Sans MS"/>
        </w:rPr>
      </w:pPr>
    </w:p>
    <w:p w:rsidR="00971442" w:rsidRDefault="00971442" w:rsidP="00E53E49">
      <w:pPr>
        <w:spacing w:after="0"/>
        <w:rPr>
          <w:rFonts w:ascii="Comic Sans MS" w:hAnsi="Comic Sans MS"/>
        </w:rPr>
      </w:pPr>
    </w:p>
    <w:p w:rsidR="00971442" w:rsidRDefault="00971442" w:rsidP="00E53E49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Resim 7" o:spid="_x0000_s1134" type="#_x0000_t75" alt="karikatür çocuk resim" style="position:absolute;margin-left:-4.5pt;margin-top:75.8pt;width:55.5pt;height:31.5pt;z-index:-251611136;visibility:visible">
            <v:imagedata r:id="rId6" o:title="" grayscale="t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5" type="#_x0000_t62" style="position:absolute;margin-left:422.25pt;margin-top:21.8pt;width:122.25pt;height:43.5pt;z-index:251704320" adj="3216" strokeweight="2.5pt">
            <v:shadow color="#868686"/>
            <v:textbox>
              <w:txbxContent>
                <w:p w:rsidR="00971442" w:rsidRPr="00C56F23" w:rsidRDefault="00971442" w:rsidP="00E53E49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sabırlıyım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62" style="position:absolute;margin-left:287.25pt;margin-top:21.8pt;width:123.75pt;height:43.5pt;z-index:251703296" adj="1213" strokeweight="2.5pt">
            <v:shadow color="#868686"/>
            <v:textbox>
              <w:txbxContent>
                <w:p w:rsidR="00971442" w:rsidRPr="00C56F23" w:rsidRDefault="00971442" w:rsidP="00E53E49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sinirliyim.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7" type="#_x0000_t62" style="position:absolute;margin-left:140.25pt;margin-top:21.8pt;width:121.5pt;height:43.5pt;z-index:251702272" adj="3102" strokeweight="2.5pt">
            <v:shadow color="#868686"/>
            <v:textbox>
              <w:txbxContent>
                <w:p w:rsidR="00971442" w:rsidRPr="00C56F23" w:rsidRDefault="00971442" w:rsidP="00E53E49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şakacıyım.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62" style="position:absolute;margin-left:-9pt;margin-top:21.8pt;width:126pt;height:43.5pt;z-index:251701248" adj="3763" strokeweight="2.5pt">
            <v:shadow color="#868686"/>
            <v:textbox>
              <w:txbxContent>
                <w:p w:rsidR="00971442" w:rsidRPr="00C56F23" w:rsidRDefault="00971442">
                  <w:pPr>
                    <w:rPr>
                      <w:rFonts w:ascii="Comic Sans MS" w:hAnsi="Comic Sans MS"/>
                      <w:b/>
                    </w:rPr>
                  </w:pPr>
                  <w:r w:rsidRPr="00C56F23">
                    <w:rPr>
                      <w:rFonts w:ascii="Comic Sans MS" w:hAnsi="Comic Sans MS"/>
                      <w:b/>
                    </w:rPr>
                    <w:t>Ben düzenliyim.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Siz hangi özelliklere sahip kişilerle arkadaş olmak istersiniz? İşaretleriniz</w:t>
      </w:r>
    </w:p>
    <w:p w:rsidR="00971442" w:rsidRPr="00E53E49" w:rsidRDefault="00971442" w:rsidP="00E53E49">
      <w:pPr>
        <w:rPr>
          <w:rFonts w:ascii="Comic Sans MS" w:hAnsi="Comic Sans MS"/>
        </w:rPr>
      </w:pPr>
    </w:p>
    <w:p w:rsidR="00971442" w:rsidRPr="00E53E49" w:rsidRDefault="00971442" w:rsidP="00E53E4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39" type="#_x0000_t63" style="position:absolute;margin-left:502.5pt;margin-top:19pt;width:22.5pt;height:25.05pt;z-index:251720704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0" type="#_x0000_t63" style="position:absolute;margin-left:5in;margin-top:20.05pt;width:22.5pt;height:25.05pt;z-index:251719680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1" type="#_x0000_t63" style="position:absolute;margin-left:215.25pt;margin-top:19pt;width:22.5pt;height:25.05pt;z-index:251718656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2" type="#_x0000_t63" style="position:absolute;margin-left:60pt;margin-top:20.05pt;width:22.5pt;height:25.05pt;z-index:251717632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89" o:spid="_x0000_s1143" type="#_x0000_t75" style="position:absolute;margin-left:424.5pt;margin-top:26.05pt;width:76.2pt;height:42.75pt;z-index:-251608064;visibility:visible">
            <v:imagedata r:id="rId7" o:title="" grayscale="t"/>
          </v:shape>
        </w:pict>
      </w:r>
      <w:r>
        <w:rPr>
          <w:noProof/>
          <w:lang w:eastAsia="tr-TR"/>
        </w:rPr>
        <w:pict>
          <v:shape id="Resim 86" o:spid="_x0000_s1144" type="#_x0000_t75" style="position:absolute;margin-left:292.5pt;margin-top:26.05pt;width:66pt;height:43.5pt;z-index:-251609088;visibility:visible">
            <v:imagedata r:id="rId8" o:title="" grayscale="t"/>
          </v:shape>
        </w:pict>
      </w:r>
    </w:p>
    <w:p w:rsidR="00971442" w:rsidRPr="00E53E49" w:rsidRDefault="00971442" w:rsidP="00E53E4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1" o:spid="_x0000_s1145" type="#_x0000_t75" style="position:absolute;margin-left:140.25pt;margin-top:2.9pt;width:57.95pt;height:31.5pt;z-index:-251610112;visibility:visible">
            <v:imagedata r:id="rId9" o:title="" grayscale="t"/>
          </v:shape>
        </w:pict>
      </w:r>
    </w:p>
    <w:p w:rsidR="00971442" w:rsidRPr="00E53E49" w:rsidRDefault="00971442" w:rsidP="00E53E49">
      <w:pPr>
        <w:tabs>
          <w:tab w:val="left" w:pos="2625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146" type="#_x0000_t63" style="position:absolute;margin-left:487.5pt;margin-top:57.75pt;width:22.5pt;height:25.05pt;z-index:251723776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63" style="position:absolute;margin-left:351.75pt;margin-top:57.75pt;width:22.5pt;height:25.05pt;z-index:251724800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8" type="#_x0000_t63" style="position:absolute;margin-left:220.5pt;margin-top:54pt;width:22.5pt;height:25.05pt;z-index:251722752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63" style="position:absolute;margin-left:65.25pt;margin-top:54pt;width:22.5pt;height:25.05pt;z-index:251721728" adj="12624,7545" strokeweight="2.5pt">
            <v:shadow color="#868686"/>
            <v:textbox>
              <w:txbxContent>
                <w:p w:rsidR="00971442" w:rsidRPr="00C1566E" w:rsidRDefault="00971442" w:rsidP="00C56F2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8" o:spid="_x0000_s1150" type="#_x0000_t75" style="position:absolute;margin-left:424.5pt;margin-top:67.5pt;width:51pt;height:66.75pt;z-index:-251599872;visibility:visible">
            <v:imagedata r:id="rId10" o:title="" grayscale="t"/>
          </v:shape>
        </w:pict>
      </w:r>
      <w:r>
        <w:rPr>
          <w:noProof/>
          <w:lang w:eastAsia="tr-TR"/>
        </w:rPr>
        <w:pict>
          <v:shape id="Resim 88" o:spid="_x0000_s1151" type="#_x0000_t75" style="position:absolute;margin-left:282.75pt;margin-top:75pt;width:42.75pt;height:55.5pt;z-index:-251600896;visibility:visible">
            <v:imagedata r:id="rId11" o:title="" grayscale="t"/>
          </v:shape>
        </w:pict>
      </w:r>
      <w:r>
        <w:rPr>
          <w:noProof/>
          <w:lang w:eastAsia="tr-TR"/>
        </w:rPr>
        <w:pict>
          <v:shape id="Resim 94" o:spid="_x0000_s1152" type="#_x0000_t75" alt="babytunes007" style="position:absolute;margin-left:149.45pt;margin-top:65.25pt;width:48.75pt;height:69pt;z-index:-251601920;visibility:visible">
            <v:imagedata r:id="rId12" o:title="" grayscale="t"/>
          </v:shape>
        </w:pict>
      </w:r>
      <w:r>
        <w:rPr>
          <w:noProof/>
          <w:lang w:eastAsia="tr-TR"/>
        </w:rPr>
        <w:pict>
          <v:shape id="Resim 92" o:spid="_x0000_s1153" type="#_x0000_t75" alt="asteriks ve oburiks 2" style="position:absolute;margin-left:-15.75pt;margin-top:65.25pt;width:69.75pt;height:45.75pt;z-index:-251602944;visibility:visible">
            <v:imagedata r:id="rId13" o:title="" grayscale="t"/>
          </v:shape>
        </w:pict>
      </w:r>
      <w:r>
        <w:rPr>
          <w:noProof/>
          <w:lang w:eastAsia="tr-TR"/>
        </w:rPr>
        <w:pict>
          <v:shape id="_x0000_s1154" type="#_x0000_t62" style="position:absolute;margin-left:422.25pt;margin-top:14.25pt;width:126pt;height:43.5pt;z-index:251712512" adj="3763" strokeweight="2.5pt">
            <v:shadow color="#868686"/>
            <v:textbox style="mso-next-textbox:#_x0000_s1154">
              <w:txbxContent>
                <w:p w:rsidR="00971442" w:rsidRPr="00C56F23" w:rsidRDefault="00971442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alay etmeyi severim.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5" type="#_x0000_t62" style="position:absolute;margin-left:280.5pt;margin-top:14.25pt;width:126pt;height:43.5pt;z-index:251711488" adj="3763" strokeweight="2.5pt">
            <v:shadow color="#868686"/>
            <v:textbox style="mso-next-textbox:#_x0000_s1155">
              <w:txbxContent>
                <w:p w:rsidR="00971442" w:rsidRPr="00C56F23" w:rsidRDefault="00971442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sır tutarım.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62" style="position:absolute;margin-left:135.75pt;margin-top:10.5pt;width:126pt;height:43.5pt;z-index:251710464" adj="3763" strokeweight="2.5pt">
            <v:shadow color="#868686"/>
            <v:textbox style="mso-next-textbox:#_x0000_s1156">
              <w:txbxContent>
                <w:p w:rsidR="00971442" w:rsidRPr="00C56F23" w:rsidRDefault="00971442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dürüstüm.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62" style="position:absolute;margin-left:-14.25pt;margin-top:10.5pt;width:126pt;height:43.5pt;z-index:251709440" adj="3763" strokeweight="2.5pt">
            <v:shadow color="#868686"/>
            <v:textbox style="mso-next-textbox:#_x0000_s1157">
              <w:txbxContent>
                <w:p w:rsidR="00971442" w:rsidRPr="00C56F23" w:rsidRDefault="00971442" w:rsidP="00C56F2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Ben sıkça yalan söylerim.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ab/>
      </w:r>
    </w:p>
    <w:sectPr w:rsidR="00971442" w:rsidRPr="00E53E49" w:rsidSect="00927B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BBC"/>
    <w:rsid w:val="001649FF"/>
    <w:rsid w:val="00177A4D"/>
    <w:rsid w:val="002C43D6"/>
    <w:rsid w:val="003467E1"/>
    <w:rsid w:val="004E4064"/>
    <w:rsid w:val="008E6AD7"/>
    <w:rsid w:val="00927BBC"/>
    <w:rsid w:val="00971442"/>
    <w:rsid w:val="009F158C"/>
    <w:rsid w:val="00A53A09"/>
    <w:rsid w:val="00C07A98"/>
    <w:rsid w:val="00C1566E"/>
    <w:rsid w:val="00C56F23"/>
    <w:rsid w:val="00D1487C"/>
    <w:rsid w:val="00E53E49"/>
    <w:rsid w:val="00EB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7B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5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292</Words>
  <Characters>1665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NeW_ZAT</dc:creator>
  <cp:keywords>Sorubak.Com</cp:keywords>
  <dc:description/>
  <cp:lastModifiedBy>edanur</cp:lastModifiedBy>
  <cp:revision>3</cp:revision>
  <dcterms:created xsi:type="dcterms:W3CDTF">2011-09-25T21:36:00Z</dcterms:created>
  <dcterms:modified xsi:type="dcterms:W3CDTF">2012-10-29T15:14:00Z</dcterms:modified>
  <cp:category>Sorubak.Com</cp:category>
  <cp:contentType>Sorubak.Com</cp:contentType>
</cp:coreProperties>
</file>