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AE5" w:rsidRDefault="00C75AE5" w:rsidP="00A81B29">
      <w:r>
        <w:t xml:space="preserve">Name&amp;Surname:                                         Class: B                            Number:                                   Mark:                  </w:t>
      </w:r>
    </w:p>
    <w:p w:rsidR="00C75AE5" w:rsidRDefault="00C75AE5" w:rsidP="00A81B29">
      <w:r>
        <w:t xml:space="preserve">                            2012-2013 Teaching &amp;Education Year  Cumhuriyet Secondary  School </w:t>
      </w:r>
    </w:p>
    <w:p w:rsidR="00C75AE5" w:rsidRDefault="00C75AE5" w:rsidP="00A81B29">
      <w:r>
        <w:t xml:space="preserve">                 8th Grade Language Lesson (English) 1st Semester 1st Written Exam Questions</w:t>
      </w:r>
    </w:p>
    <w:p w:rsidR="00C75AE5" w:rsidRPr="00622A0D" w:rsidRDefault="00C75AE5" w:rsidP="00A81B29">
      <w:pPr>
        <w:rPr>
          <w:b/>
        </w:rPr>
      </w:pP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-10.85pt;margin-top:23.8pt;width:444pt;height:319.5pt;z-index:251648512">
            <v:textbox>
              <w:txbxContent>
                <w:p w:rsidR="00C75AE5" w:rsidRDefault="00C75AE5">
                  <w:r>
                    <w:t xml:space="preserve">  Hi Guys ! I am Daisy.I am eight grade student and I want to tell you my friends.I have got four  close friends.We are at the same class and we love each other very much.</w:t>
                  </w:r>
                </w:p>
                <w:p w:rsidR="00C75AE5" w:rsidRDefault="00C75AE5">
                  <w:r>
                    <w:t xml:space="preserve">  Mark is my deskmate and I always share my ideas with him.Because he is very reserved and realible and he never criticizes me.He has got dark,curly hair and lovely,big  black eyes.</w:t>
                  </w:r>
                </w:p>
                <w:p w:rsidR="00C75AE5" w:rsidRDefault="00C75AE5">
                  <w:r>
                    <w:t xml:space="preserve">  Peri is our elegant friend.She is very sensitive.When I first met her at school.She helped me.She is very helpful.She is very beautiful.She is tall and slim.She is a real bookworm.</w:t>
                  </w:r>
                </w:p>
                <w:p w:rsidR="00C75AE5" w:rsidRDefault="00C75AE5">
                  <w:r>
                    <w:t xml:space="preserve">  Amenda is very imaginative.She draws pictures.She sometimes draws us.These drawings are very funny.She also has got a good sense of humour.She makes us laugh all the time. We are very lucky to meet her.</w:t>
                  </w:r>
                </w:p>
                <w:p w:rsidR="00C75AE5" w:rsidRDefault="00C75AE5">
                  <w:r>
                    <w:t xml:space="preserve"> David is very strong and well-built because he plays basketball every Saturday.He is very tall and energetic.He is brave and a little bit bossy but he never hurts our feelings.He wears  glasses.</w:t>
                  </w:r>
                </w:p>
                <w:p w:rsidR="00C75AE5" w:rsidRDefault="00C75AE5">
                  <w:r>
                    <w:t>We are true friends because we have got true friendship rules .We RESPECT each other all the time.We never say lies and We always  trust each other.Having good friends is important.</w:t>
                  </w:r>
                </w:p>
                <w:p w:rsidR="00C75AE5" w:rsidRDefault="00C75AE5"/>
              </w:txbxContent>
            </v:textbox>
          </v:shape>
        </w:pict>
      </w:r>
      <w:r w:rsidRPr="00622A0D">
        <w:rPr>
          <w:b/>
        </w:rPr>
        <w:t>A)Please read the text and find answers to the questions.</w:t>
      </w:r>
    </w:p>
    <w:p w:rsidR="00C75AE5" w:rsidRDefault="00C75AE5" w:rsidP="00A81B29"/>
    <w:p w:rsidR="00C75AE5" w:rsidRDefault="00C75AE5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alt="http://thumb10.shutterstock.com/photos/display_pic_with_logo/10654/101280160.jpg" style="position:absolute;margin-left:-34.85pt;margin-top:275.2pt;width:337.5pt;height:212.25pt;z-index:251649536;visibility:visible">
            <v:imagedata r:id="rId4" o:title="" cropbottom="7280f"/>
            <w10:wrap type="square"/>
          </v:shape>
        </w:pict>
      </w:r>
      <w:r>
        <w:t>D</w:t>
      </w:r>
      <w:r w:rsidRPr="005E01BB">
        <w:t xml:space="preserve"> </w:t>
      </w:r>
    </w:p>
    <w:p w:rsidR="00C75AE5" w:rsidRPr="00622A0D" w:rsidRDefault="00C75AE5" w:rsidP="00622A0D"/>
    <w:p w:rsidR="00C75AE5" w:rsidRPr="00622A0D" w:rsidRDefault="00C75AE5" w:rsidP="00622A0D"/>
    <w:p w:rsidR="00C75AE5" w:rsidRPr="00622A0D" w:rsidRDefault="00C75AE5" w:rsidP="00622A0D"/>
    <w:p w:rsidR="00C75AE5" w:rsidRPr="00622A0D" w:rsidRDefault="00C75AE5" w:rsidP="00622A0D"/>
    <w:p w:rsidR="00C75AE5" w:rsidRPr="00622A0D" w:rsidRDefault="00C75AE5" w:rsidP="00622A0D"/>
    <w:p w:rsidR="00C75AE5" w:rsidRPr="00622A0D" w:rsidRDefault="00C75AE5" w:rsidP="00622A0D"/>
    <w:p w:rsidR="00C75AE5" w:rsidRPr="00622A0D" w:rsidRDefault="00C75AE5" w:rsidP="00622A0D"/>
    <w:p w:rsidR="00C75AE5" w:rsidRPr="00622A0D" w:rsidRDefault="00C75AE5" w:rsidP="00622A0D"/>
    <w:p w:rsidR="00C75AE5" w:rsidRPr="00622A0D" w:rsidRDefault="00C75AE5" w:rsidP="00622A0D"/>
    <w:p w:rsidR="00C75AE5" w:rsidRPr="00622A0D" w:rsidRDefault="00C75AE5" w:rsidP="00622A0D"/>
    <w:p w:rsidR="00C75AE5" w:rsidRPr="00622A0D" w:rsidRDefault="00C75AE5" w:rsidP="00622A0D"/>
    <w:p w:rsidR="00C75AE5" w:rsidRDefault="00C75AE5" w:rsidP="00622A0D"/>
    <w:p w:rsidR="00C75AE5" w:rsidRDefault="00C75AE5" w:rsidP="00622A0D">
      <w:r>
        <w:t xml:space="preserve"> 1)Are Daisy and her friends at the same school?</w:t>
      </w:r>
    </w:p>
    <w:p w:rsidR="00C75AE5" w:rsidRDefault="00C75AE5" w:rsidP="00622A0D"/>
    <w:p w:rsidR="00C75AE5" w:rsidRDefault="00C75AE5" w:rsidP="00622A0D"/>
    <w:p w:rsidR="00C75AE5" w:rsidRDefault="00C75AE5" w:rsidP="00622A0D">
      <w:r>
        <w:t>2)Who is imaginative?</w:t>
      </w:r>
    </w:p>
    <w:p w:rsidR="00C75AE5" w:rsidRDefault="00C75AE5" w:rsidP="00622A0D"/>
    <w:p w:rsidR="00C75AE5" w:rsidRDefault="00C75AE5" w:rsidP="00622A0D"/>
    <w:p w:rsidR="00C75AE5" w:rsidRDefault="00C75AE5" w:rsidP="00622A0D">
      <w:r>
        <w:t>3)Why does Daisy share her ideas with Mark?</w:t>
      </w:r>
    </w:p>
    <w:p w:rsidR="00C75AE5" w:rsidRDefault="00C75AE5" w:rsidP="00622A0D"/>
    <w:p w:rsidR="00C75AE5" w:rsidRDefault="00C75AE5" w:rsidP="00622A0D"/>
    <w:p w:rsidR="00C75AE5" w:rsidRDefault="00C75AE5" w:rsidP="00622A0D">
      <w:r>
        <w:t>4)How does David look like?</w:t>
      </w:r>
    </w:p>
    <w:p w:rsidR="00C75AE5" w:rsidRDefault="00C75AE5" w:rsidP="00622A0D"/>
    <w:p w:rsidR="00C75AE5" w:rsidRDefault="00C75AE5" w:rsidP="00622A0D"/>
    <w:p w:rsidR="00C75AE5" w:rsidRDefault="00C75AE5" w:rsidP="00622A0D">
      <w:r>
        <w:t>5)What are Daisy and her friends’ friendship rules?</w:t>
      </w:r>
    </w:p>
    <w:p w:rsidR="00C75AE5" w:rsidRDefault="00C75AE5" w:rsidP="00622A0D"/>
    <w:p w:rsidR="00C75AE5" w:rsidRDefault="00C75AE5" w:rsidP="00622A0D"/>
    <w:p w:rsidR="00C75AE5" w:rsidRDefault="00C75AE5" w:rsidP="00622A0D">
      <w:pPr>
        <w:rPr>
          <w:b/>
        </w:rPr>
      </w:pPr>
    </w:p>
    <w:p w:rsidR="00C75AE5" w:rsidRPr="006B59F0" w:rsidRDefault="00C75AE5" w:rsidP="00622A0D">
      <w:pPr>
        <w:rPr>
          <w:b/>
        </w:rPr>
      </w:pPr>
      <w:r w:rsidRPr="006B59F0">
        <w:rPr>
          <w:b/>
        </w:rPr>
        <w:t>B)Please complete blanks with the words in box.</w:t>
      </w:r>
    </w:p>
    <w:p w:rsidR="00C75AE5" w:rsidRDefault="00C75AE5" w:rsidP="00622A0D">
      <w:r>
        <w:rPr>
          <w:noProof/>
          <w:lang w:eastAsia="tr-TR"/>
        </w:rPr>
        <w:pict>
          <v:oval id="_x0000_s1028" style="position:absolute;margin-left:266.65pt;margin-top:6.05pt;width:3in;height:105pt;z-index:251650560">
            <v:textbox>
              <w:txbxContent>
                <w:p w:rsidR="00C75AE5" w:rsidRDefault="00C75AE5">
                  <w:r>
                    <w:t xml:space="preserve">courage </w:t>
                  </w:r>
                </w:p>
                <w:p w:rsidR="00C75AE5" w:rsidRDefault="00C75AE5">
                  <w:r>
                    <w:t xml:space="preserve">     review         habit      make </w:t>
                  </w:r>
                </w:p>
                <w:p w:rsidR="00C75AE5" w:rsidRDefault="00C75AE5">
                  <w:r>
                    <w:t xml:space="preserve">regularly </w:t>
                  </w:r>
                </w:p>
              </w:txbxContent>
            </v:textbox>
          </v:oval>
        </w:pict>
      </w:r>
      <w:r>
        <w:t>1)Do  you  study ………………… .</w:t>
      </w:r>
    </w:p>
    <w:p w:rsidR="00C75AE5" w:rsidRDefault="00C75AE5" w:rsidP="00622A0D">
      <w:r>
        <w:t>2)Everybody has  study ………………… .</w:t>
      </w:r>
    </w:p>
    <w:p w:rsidR="00C75AE5" w:rsidRDefault="00C75AE5" w:rsidP="00622A0D">
      <w:r>
        <w:t>3)……………. your notes at weekend.</w:t>
      </w:r>
    </w:p>
    <w:p w:rsidR="00C75AE5" w:rsidRDefault="00C75AE5" w:rsidP="00622A0D">
      <w:r>
        <w:t>4)Do you give …………….. to your friends when they need?</w:t>
      </w:r>
    </w:p>
    <w:p w:rsidR="00C75AE5" w:rsidRDefault="00C75AE5" w:rsidP="00622A0D">
      <w:r>
        <w:t>5)Do you ………………….. friends through internet?</w:t>
      </w:r>
    </w:p>
    <w:p w:rsidR="00C75AE5" w:rsidRDefault="00C75AE5" w:rsidP="00622A0D"/>
    <w:p w:rsidR="00C75AE5" w:rsidRDefault="00C75AE5" w:rsidP="00622A0D">
      <w:pPr>
        <w:rPr>
          <w:b/>
        </w:rPr>
      </w:pPr>
    </w:p>
    <w:p w:rsidR="00C75AE5" w:rsidRDefault="00C75AE5" w:rsidP="00622A0D">
      <w:pPr>
        <w:rPr>
          <w:b/>
        </w:rPr>
      </w:pPr>
    </w:p>
    <w:p w:rsidR="00C75AE5" w:rsidRDefault="00C75AE5" w:rsidP="00622A0D">
      <w:pPr>
        <w:rPr>
          <w:b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7.85pt;margin-top:86.65pt;width:338.25pt;height:.75pt;z-index:251653632" o:connectortype="straight"/>
        </w:pict>
      </w:r>
      <w:r>
        <w:rPr>
          <w:noProof/>
          <w:lang w:eastAsia="tr-TR"/>
        </w:rPr>
        <w:pict>
          <v:shape id="_x0000_s1030" type="#_x0000_t32" style="position:absolute;margin-left:167.65pt;margin-top:52.15pt;width:0;height:168pt;z-index:251652608" o:connectortype="straight"/>
        </w:pict>
      </w:r>
      <w:r>
        <w:rPr>
          <w:noProof/>
          <w:lang w:eastAsia="tr-TR"/>
        </w:rPr>
        <w:pict>
          <v:rect id="_x0000_s1031" style="position:absolute;margin-left:-7.85pt;margin-top:52.15pt;width:338.25pt;height:168pt;z-index:251651584">
            <v:textbox>
              <w:txbxContent>
                <w:p w:rsidR="00C75AE5" w:rsidRPr="006B59F0" w:rsidRDefault="00C75AE5">
                  <w:pPr>
                    <w:rPr>
                      <w:rFonts w:ascii="Comic Sans MS" w:hAnsi="Comic Sans MS"/>
                    </w:rPr>
                  </w:pPr>
                  <w:r w:rsidRPr="006B59F0">
                    <w:rPr>
                      <w:rFonts w:ascii="Comic Sans MS" w:hAnsi="Comic Sans MS"/>
                    </w:rPr>
                    <w:t xml:space="preserve">                 Personality </w:t>
                  </w:r>
                  <w:r>
                    <w:rPr>
                      <w:rFonts w:ascii="Comic Sans MS" w:hAnsi="Comic Sans MS"/>
                    </w:rPr>
                    <w:t xml:space="preserve">                          Physical Appearance </w:t>
                  </w:r>
                </w:p>
                <w:p w:rsidR="00C75AE5" w:rsidRDefault="00C75AE5"/>
              </w:txbxContent>
            </v:textbox>
          </v:rect>
        </w:pict>
      </w:r>
      <w:r w:rsidRPr="006B59F0">
        <w:rPr>
          <w:b/>
        </w:rPr>
        <w:t>C)Please put  adjectives  correct  column.</w:t>
      </w:r>
    </w:p>
    <w:p w:rsidR="00C75AE5" w:rsidRDefault="00C75AE5" w:rsidP="00474028"/>
    <w:p w:rsidR="00C75AE5" w:rsidRDefault="00C75AE5" w:rsidP="00474028">
      <w:pPr>
        <w:tabs>
          <w:tab w:val="left" w:pos="7335"/>
        </w:tabs>
      </w:pPr>
      <w:r>
        <w:tab/>
      </w:r>
      <w:r w:rsidRPr="00474028">
        <w:t>Selfish</w:t>
      </w:r>
    </w:p>
    <w:p w:rsidR="00C75AE5" w:rsidRDefault="00C75AE5" w:rsidP="00474028">
      <w:pPr>
        <w:tabs>
          <w:tab w:val="left" w:pos="7335"/>
        </w:tabs>
      </w:pPr>
      <w:r>
        <w:tab/>
        <w:t>Green eyes</w:t>
      </w:r>
    </w:p>
    <w:p w:rsidR="00C75AE5" w:rsidRDefault="00C75AE5" w:rsidP="00474028">
      <w:pPr>
        <w:tabs>
          <w:tab w:val="left" w:pos="7335"/>
        </w:tabs>
      </w:pPr>
      <w:r>
        <w:tab/>
        <w:t xml:space="preserve">Persistent </w:t>
      </w:r>
    </w:p>
    <w:p w:rsidR="00C75AE5" w:rsidRDefault="00C75AE5" w:rsidP="00474028">
      <w:pPr>
        <w:tabs>
          <w:tab w:val="left" w:pos="7335"/>
        </w:tabs>
      </w:pPr>
      <w:r>
        <w:t xml:space="preserve">                                      </w:t>
      </w:r>
      <w:r>
        <w:tab/>
        <w:t>Loyal</w:t>
      </w:r>
    </w:p>
    <w:p w:rsidR="00C75AE5" w:rsidRDefault="00C75AE5" w:rsidP="00474028">
      <w:pPr>
        <w:tabs>
          <w:tab w:val="left" w:pos="7335"/>
        </w:tabs>
      </w:pPr>
      <w:r>
        <w:tab/>
        <w:t>Well built</w:t>
      </w:r>
    </w:p>
    <w:p w:rsidR="00C75AE5" w:rsidRDefault="00C75AE5" w:rsidP="00474028">
      <w:pPr>
        <w:tabs>
          <w:tab w:val="left" w:pos="7335"/>
        </w:tabs>
      </w:pPr>
      <w:r>
        <w:t xml:space="preserve">                                                                                                                                                   Shoulder </w:t>
      </w:r>
    </w:p>
    <w:p w:rsidR="00C75AE5" w:rsidRDefault="00C75AE5" w:rsidP="00474028">
      <w:pPr>
        <w:tabs>
          <w:tab w:val="left" w:pos="7335"/>
        </w:tabs>
      </w:pPr>
      <w:r>
        <w:t xml:space="preserve">                                                                                                                                                   length hair</w:t>
      </w:r>
    </w:p>
    <w:p w:rsidR="00C75AE5" w:rsidRDefault="00C75AE5" w:rsidP="00474028">
      <w:pPr>
        <w:tabs>
          <w:tab w:val="left" w:pos="7335"/>
        </w:tabs>
      </w:pPr>
    </w:p>
    <w:p w:rsidR="00C75AE5" w:rsidRDefault="00C75AE5" w:rsidP="00474028">
      <w:pPr>
        <w:tabs>
          <w:tab w:val="left" w:pos="7335"/>
        </w:tabs>
      </w:pPr>
    </w:p>
    <w:p w:rsidR="00C75AE5" w:rsidRDefault="00C75AE5" w:rsidP="00474028">
      <w:pPr>
        <w:tabs>
          <w:tab w:val="left" w:pos="7335"/>
        </w:tabs>
        <w:rPr>
          <w:rFonts w:cs="Calibri"/>
        </w:rPr>
      </w:pPr>
      <w:r>
        <w:rPr>
          <w:noProof/>
          <w:lang w:eastAsia="tr-TR"/>
        </w:rPr>
        <w:pict>
          <v:shape id="_x0000_s1032" type="#_x0000_t32" style="position:absolute;margin-left:376.15pt;margin-top:20.65pt;width:0;height:36.75pt;z-index:251657728" o:connectortype="straight"/>
        </w:pict>
      </w:r>
      <w:r>
        <w:rPr>
          <w:noProof/>
          <w:lang w:eastAsia="tr-TR"/>
        </w:rPr>
        <w:pict>
          <v:shape id="_x0000_s1033" type="#_x0000_t32" style="position:absolute;margin-left:-7.1pt;margin-top:20.65pt;width:383.25pt;height:0;z-index:251656704" o:connectortype="straight"/>
        </w:pict>
      </w:r>
      <w:r>
        <w:rPr>
          <w:noProof/>
          <w:lang w:eastAsia="tr-TR"/>
        </w:rPr>
        <w:pict>
          <v:shape id="_x0000_s1034" type="#_x0000_t32" style="position:absolute;margin-left:-7.1pt;margin-top:20.65pt;width:0;height:36.75pt;z-index:251654656" o:connectortype="straight"/>
        </w:pict>
      </w:r>
      <w:r>
        <w:t xml:space="preserve">D) Please  give advice by using </w:t>
      </w:r>
      <w:r w:rsidRPr="00643548">
        <w:rPr>
          <w:rFonts w:ascii="Berlin Sans FB Demi" w:hAnsi="Berlin Sans FB Demi"/>
        </w:rPr>
        <w:t xml:space="preserve">should </w:t>
      </w:r>
      <w:r>
        <w:rPr>
          <w:rFonts w:cs="Calibri"/>
        </w:rPr>
        <w:t>and expressions given below.</w:t>
      </w:r>
    </w:p>
    <w:p w:rsidR="00C75AE5" w:rsidRDefault="00C75AE5" w:rsidP="00474028">
      <w:pPr>
        <w:tabs>
          <w:tab w:val="left" w:pos="7335"/>
        </w:tabs>
        <w:rPr>
          <w:rFonts w:cs="Calibri"/>
        </w:rPr>
      </w:pPr>
      <w:r>
        <w:rPr>
          <w:rFonts w:cs="Calibri"/>
        </w:rPr>
        <w:t>Set goals –listen your teachers carefully- make plan-wash your hands-be polite</w:t>
      </w:r>
    </w:p>
    <w:p w:rsidR="00C75AE5" w:rsidRDefault="00C75AE5" w:rsidP="00474028">
      <w:pPr>
        <w:tabs>
          <w:tab w:val="left" w:pos="7335"/>
        </w:tabs>
        <w:rPr>
          <w:rFonts w:cs="Calibri"/>
          <w:b/>
        </w:rPr>
      </w:pPr>
      <w:r>
        <w:rPr>
          <w:noProof/>
          <w:lang w:eastAsia="tr-TR"/>
        </w:rPr>
        <w:pict>
          <v:shape id="_x0000_s1035" type="#_x0000_t32" style="position:absolute;margin-left:-7.1pt;margin-top:6.5pt;width:383.25pt;height:0;z-index:251655680" o:connectortype="straight"/>
        </w:pict>
      </w:r>
      <w:r>
        <w:rPr>
          <w:rFonts w:cs="Calibri"/>
          <w:b/>
        </w:rPr>
        <w:t xml:space="preserve"> </w:t>
      </w:r>
    </w:p>
    <w:p w:rsidR="00C75AE5" w:rsidRDefault="00C75AE5" w:rsidP="00474028">
      <w:pPr>
        <w:tabs>
          <w:tab w:val="left" w:pos="7335"/>
        </w:tabs>
        <w:rPr>
          <w:rFonts w:cs="Calibri"/>
        </w:rPr>
      </w:pPr>
      <w:r>
        <w:rPr>
          <w:rFonts w:cs="Calibri"/>
          <w:b/>
        </w:rPr>
        <w:t>1.</w:t>
      </w:r>
      <w:r w:rsidRPr="000A02E3">
        <w:rPr>
          <w:rFonts w:cs="Calibri"/>
        </w:rPr>
        <w:t>You</w:t>
      </w:r>
      <w:r>
        <w:rPr>
          <w:rFonts w:cs="Calibri"/>
        </w:rPr>
        <w:t xml:space="preserve"> ……………………………………………………………… during lesson.</w:t>
      </w:r>
    </w:p>
    <w:p w:rsidR="00C75AE5" w:rsidRDefault="00C75AE5" w:rsidP="00474028">
      <w:pPr>
        <w:tabs>
          <w:tab w:val="left" w:pos="7335"/>
        </w:tabs>
        <w:rPr>
          <w:rFonts w:cs="Calibri"/>
        </w:rPr>
      </w:pPr>
      <w:r>
        <w:rPr>
          <w:rFonts w:cs="Calibri"/>
        </w:rPr>
        <w:t>2.Everybody  …………………………………………………… before meals.</w:t>
      </w:r>
    </w:p>
    <w:p w:rsidR="00C75AE5" w:rsidRDefault="00C75AE5" w:rsidP="00474028">
      <w:pPr>
        <w:tabs>
          <w:tab w:val="left" w:pos="7335"/>
        </w:tabs>
        <w:rPr>
          <w:rFonts w:cs="Calibri"/>
        </w:rPr>
      </w:pPr>
      <w:r>
        <w:rPr>
          <w:rFonts w:cs="Calibri"/>
        </w:rPr>
        <w:t>3.You ……………………………………………………………….if you want to have a lot of friends.</w:t>
      </w:r>
    </w:p>
    <w:p w:rsidR="00C75AE5" w:rsidRDefault="00C75AE5" w:rsidP="00474028">
      <w:pPr>
        <w:tabs>
          <w:tab w:val="left" w:pos="7335"/>
        </w:tabs>
        <w:rPr>
          <w:rFonts w:cs="Calibri"/>
        </w:rPr>
      </w:pPr>
      <w:r>
        <w:rPr>
          <w:rFonts w:cs="Calibri"/>
        </w:rPr>
        <w:t>4.Students ………………………………………………………… to become successful.</w:t>
      </w:r>
    </w:p>
    <w:p w:rsidR="00C75AE5" w:rsidRDefault="00C75AE5" w:rsidP="00474028">
      <w:pPr>
        <w:tabs>
          <w:tab w:val="left" w:pos="7335"/>
        </w:tabs>
        <w:rPr>
          <w:rFonts w:cs="Calibri"/>
        </w:rPr>
      </w:pPr>
      <w:r>
        <w:rPr>
          <w:rFonts w:cs="Calibri"/>
        </w:rPr>
        <w:t xml:space="preserve">5.Mrs Yumuşak,my english teacher, said me : You ………………………………………………………….. and study at the same time everyday. </w:t>
      </w:r>
    </w:p>
    <w:p w:rsidR="00C75AE5" w:rsidRDefault="00C75AE5" w:rsidP="00474028">
      <w:pPr>
        <w:tabs>
          <w:tab w:val="left" w:pos="7335"/>
        </w:tabs>
        <w:rPr>
          <w:rFonts w:cs="Calibri"/>
        </w:rPr>
      </w:pPr>
    </w:p>
    <w:p w:rsidR="00C75AE5" w:rsidRDefault="00C75AE5" w:rsidP="00474028">
      <w:pPr>
        <w:tabs>
          <w:tab w:val="left" w:pos="7335"/>
        </w:tabs>
        <w:rPr>
          <w:rFonts w:cs="Calibri"/>
          <w:b/>
        </w:rPr>
      </w:pPr>
      <w:r>
        <w:rPr>
          <w:noProof/>
          <w:lang w:eastAsia="tr-TR"/>
        </w:rPr>
        <w:pict>
          <v:roundrect id="_x0000_s1036" style="position:absolute;margin-left:112.9pt;margin-top:33.5pt;width:159.75pt;height:33.75pt;z-index:251658752" arcsize="10923f">
            <v:textbox>
              <w:txbxContent>
                <w:p w:rsidR="00C75AE5" w:rsidRDefault="00C75AE5">
                  <w:r>
                    <w:t xml:space="preserve">              good notetaking</w:t>
                  </w:r>
                </w:p>
              </w:txbxContent>
            </v:textbox>
          </v:roundrect>
        </w:pict>
      </w:r>
      <w:r w:rsidRPr="00080634">
        <w:rPr>
          <w:rFonts w:cs="Calibri"/>
          <w:b/>
        </w:rPr>
        <w:t>E)Please put sentences into correct places in chart.</w:t>
      </w:r>
      <w:r>
        <w:rPr>
          <w:rFonts w:cs="Calibri"/>
          <w:b/>
        </w:rPr>
        <w:t xml:space="preserve"> </w:t>
      </w:r>
    </w:p>
    <w:p w:rsidR="00C75AE5" w:rsidRPr="005A3471" w:rsidRDefault="00C75AE5" w:rsidP="005A3471">
      <w:pPr>
        <w:rPr>
          <w:rFonts w:cs="Calibri"/>
        </w:rPr>
      </w:pPr>
    </w:p>
    <w:p w:rsidR="00C75AE5" w:rsidRPr="005A3471" w:rsidRDefault="00C75AE5" w:rsidP="005A3471">
      <w:pPr>
        <w:rPr>
          <w:rFonts w:cs="Calibri"/>
        </w:rPr>
      </w:pPr>
      <w:r>
        <w:rPr>
          <w:noProof/>
          <w:lang w:eastAsia="tr-TR"/>
        </w:rPr>
        <w:pict>
          <v:shape id="_x0000_s1037" type="#_x0000_t32" style="position:absolute;margin-left:281.65pt;margin-top:16.35pt;width:40.5pt;height:41.25pt;z-index:2516618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8" type="#_x0000_t32" style="position:absolute;margin-left:60.4pt;margin-top:20.1pt;width:39.75pt;height:37.5pt;flip:x;z-index:251659776" o:connectortype="straight">
            <v:stroke endarrow="block"/>
          </v:shape>
        </w:pict>
      </w:r>
    </w:p>
    <w:p w:rsidR="00C75AE5" w:rsidRPr="005A3471" w:rsidRDefault="00C75AE5" w:rsidP="005A3471">
      <w:pPr>
        <w:rPr>
          <w:rFonts w:cs="Calibri"/>
        </w:rPr>
      </w:pPr>
      <w:r>
        <w:rPr>
          <w:noProof/>
          <w:lang w:eastAsia="tr-TR"/>
        </w:rPr>
        <w:pict>
          <v:roundrect id="_x0000_s1039" style="position:absolute;margin-left:330.4pt;margin-top:2.15pt;width:101.25pt;height:113.25pt;z-index:251664896" arcsize="10923f">
            <v:textbox>
              <w:txbxContent>
                <w:p w:rsidR="00C75AE5" w:rsidRDefault="00C75AE5">
                  <w:r>
                    <w:t>After Class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40" type="#_x0000_t32" style="position:absolute;margin-left:187.9pt;margin-top:2.15pt;width:6.75pt;height:42pt;z-index:251660800" o:connectortype="straight">
            <v:stroke endarrow="block"/>
          </v:shape>
        </w:pict>
      </w:r>
    </w:p>
    <w:p w:rsidR="00C75AE5" w:rsidRPr="005A3471" w:rsidRDefault="00C75AE5" w:rsidP="005A3471">
      <w:pPr>
        <w:rPr>
          <w:rFonts w:cs="Calibri"/>
        </w:rPr>
      </w:pPr>
      <w:r>
        <w:rPr>
          <w:noProof/>
          <w:lang w:eastAsia="tr-TR"/>
        </w:rPr>
        <w:pict>
          <v:roundrect id="_x0000_s1041" style="position:absolute;margin-left:173.65pt;margin-top:23.2pt;width:115.5pt;height:114.75pt;z-index:251663872" arcsize="10923f">
            <v:textbox>
              <w:txbxContent>
                <w:p w:rsidR="00C75AE5" w:rsidRDefault="00C75AE5">
                  <w:r>
                    <w:t>During Class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2" style="position:absolute;margin-left:-19.85pt;margin-top:11.2pt;width:132.75pt;height:117.75pt;z-index:251662848" arcsize="10923f">
            <v:textbox>
              <w:txbxContent>
                <w:p w:rsidR="00C75AE5" w:rsidRDefault="00C75AE5">
                  <w:r>
                    <w:t>Before Class</w:t>
                  </w:r>
                </w:p>
              </w:txbxContent>
            </v:textbox>
          </v:roundrect>
        </w:pict>
      </w:r>
    </w:p>
    <w:p w:rsidR="00C75AE5" w:rsidRPr="005A3471" w:rsidRDefault="00C75AE5" w:rsidP="005A3471">
      <w:pPr>
        <w:rPr>
          <w:rFonts w:cs="Calibri"/>
        </w:rPr>
      </w:pPr>
    </w:p>
    <w:p w:rsidR="00C75AE5" w:rsidRPr="005A3471" w:rsidRDefault="00C75AE5" w:rsidP="005A3471">
      <w:pPr>
        <w:rPr>
          <w:rFonts w:cs="Calibri"/>
        </w:rPr>
      </w:pPr>
    </w:p>
    <w:p w:rsidR="00C75AE5" w:rsidRPr="005A3471" w:rsidRDefault="00C75AE5" w:rsidP="005A3471">
      <w:pPr>
        <w:rPr>
          <w:rFonts w:cs="Calibri"/>
        </w:rPr>
      </w:pPr>
    </w:p>
    <w:p w:rsidR="00C75AE5" w:rsidRPr="005A3471" w:rsidRDefault="00C75AE5" w:rsidP="005A3471">
      <w:pPr>
        <w:rPr>
          <w:rFonts w:cs="Calibri"/>
        </w:rPr>
      </w:pPr>
    </w:p>
    <w:p w:rsidR="00C75AE5" w:rsidRPr="005A3471" w:rsidRDefault="00C75AE5" w:rsidP="005A3471">
      <w:pPr>
        <w:rPr>
          <w:rFonts w:cs="Calibri"/>
        </w:rPr>
      </w:pPr>
    </w:p>
    <w:p w:rsidR="00C75AE5" w:rsidRDefault="00C75AE5" w:rsidP="005A3471">
      <w:pPr>
        <w:rPr>
          <w:rFonts w:cs="Calibri"/>
        </w:rPr>
      </w:pPr>
      <w:r>
        <w:rPr>
          <w:rFonts w:cs="Calibri"/>
        </w:rPr>
        <w:t xml:space="preserve">a)write quickly                                                            d)look at your previous notes                                        </w:t>
      </w:r>
    </w:p>
    <w:p w:rsidR="00C75AE5" w:rsidRPr="005A3471" w:rsidRDefault="00C75AE5" w:rsidP="00DA5025">
      <w:pPr>
        <w:rPr>
          <w:rFonts w:cs="Calibri"/>
        </w:rPr>
      </w:pPr>
      <w:r>
        <w:rPr>
          <w:rFonts w:cs="Calibri"/>
        </w:rPr>
        <w:t>b)rewrite your notes at home</w:t>
      </w:r>
      <w:r w:rsidRPr="00DA5025">
        <w:rPr>
          <w:rFonts w:cs="Calibri"/>
        </w:rPr>
        <w:t xml:space="preserve"> </w:t>
      </w:r>
      <w:r>
        <w:rPr>
          <w:rFonts w:cs="Calibri"/>
        </w:rPr>
        <w:t xml:space="preserve">                                 e)use abbreviated words and symbols </w:t>
      </w:r>
    </w:p>
    <w:p w:rsidR="00C75AE5" w:rsidRDefault="00C75AE5" w:rsidP="005A3471">
      <w:pPr>
        <w:rPr>
          <w:rFonts w:cs="Calibri"/>
        </w:rPr>
      </w:pPr>
      <w:r>
        <w:rPr>
          <w:rFonts w:cs="Calibri"/>
        </w:rPr>
        <w:t xml:space="preserve">c)bring your all materials to class                              </w:t>
      </w:r>
    </w:p>
    <w:p w:rsidR="00C75AE5" w:rsidRDefault="00C75AE5" w:rsidP="005A3471">
      <w:pPr>
        <w:rPr>
          <w:rFonts w:cs="Calibri"/>
        </w:rPr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43" type="#_x0000_t63" style="position:absolute;margin-left:-5.25pt;margin-top:15.55pt;width:148.5pt;height:70.45pt;z-index:251666944" adj="-3127,11222">
            <v:textbox>
              <w:txbxContent>
                <w:p w:rsidR="00C75AE5" w:rsidRDefault="00C75AE5">
                  <w:pPr>
                    <w:rPr>
                      <w:sz w:val="20"/>
                      <w:szCs w:val="20"/>
                    </w:rPr>
                  </w:pPr>
                  <w:r w:rsidRPr="0019443C">
                    <w:rPr>
                      <w:sz w:val="20"/>
                      <w:szCs w:val="20"/>
                    </w:rPr>
                    <w:t>Good lucks Guys !</w:t>
                  </w:r>
                </w:p>
                <w:p w:rsidR="00C75AE5" w:rsidRPr="0019443C" w:rsidRDefault="00C75AE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English Teacher Özge Yumuşak </w:t>
                  </w:r>
                  <w:r w:rsidRPr="0019443C">
                    <w:rPr>
                      <w:sz w:val="20"/>
                      <w:szCs w:val="20"/>
                    </w:rPr>
                    <w:t xml:space="preserve"> </w:t>
                  </w:r>
                </w:p>
                <w:p w:rsidR="00C75AE5" w:rsidRPr="0019443C" w:rsidRDefault="00C75AE5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7" o:spid="_x0000_s1044" type="#_x0000_t75" alt="http://www.justcoloring.com/images/spongebob-coloring-pages-18.gif" style="position:absolute;margin-left:-9.35pt;margin-top:23.05pt;width:109.1pt;height:79.5pt;z-index:251665920;visibility:visible">
            <v:imagedata r:id="rId5" o:title=""/>
            <w10:wrap type="square"/>
          </v:shape>
        </w:pict>
      </w:r>
      <w:r>
        <w:rPr>
          <w:rFonts w:cs="Calibri"/>
        </w:rPr>
        <w:t xml:space="preserve">                    </w:t>
      </w:r>
    </w:p>
    <w:sectPr w:rsidR="00C75AE5" w:rsidSect="00E723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erlin Sans FB Demi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1B29"/>
    <w:rsid w:val="00030078"/>
    <w:rsid w:val="0004445B"/>
    <w:rsid w:val="00080634"/>
    <w:rsid w:val="000A02E3"/>
    <w:rsid w:val="000F1BA0"/>
    <w:rsid w:val="00182B8F"/>
    <w:rsid w:val="0019443C"/>
    <w:rsid w:val="00267C73"/>
    <w:rsid w:val="00453C59"/>
    <w:rsid w:val="00474028"/>
    <w:rsid w:val="005A3471"/>
    <w:rsid w:val="005E01BB"/>
    <w:rsid w:val="00622A0D"/>
    <w:rsid w:val="00630E67"/>
    <w:rsid w:val="00643548"/>
    <w:rsid w:val="006B59F0"/>
    <w:rsid w:val="006F7025"/>
    <w:rsid w:val="00774874"/>
    <w:rsid w:val="007C76AE"/>
    <w:rsid w:val="00875A66"/>
    <w:rsid w:val="009F4E89"/>
    <w:rsid w:val="00A81B29"/>
    <w:rsid w:val="00AB4430"/>
    <w:rsid w:val="00AD0D8C"/>
    <w:rsid w:val="00B7530B"/>
    <w:rsid w:val="00C75AE5"/>
    <w:rsid w:val="00CC2756"/>
    <w:rsid w:val="00D4214B"/>
    <w:rsid w:val="00D74186"/>
    <w:rsid w:val="00DA106A"/>
    <w:rsid w:val="00DA5025"/>
    <w:rsid w:val="00E723ED"/>
    <w:rsid w:val="00F86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B2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E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01B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445</TotalTime>
  <Pages>3</Pages>
  <Words>330</Words>
  <Characters>1881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</dc:creator>
  <cp:keywords>www.sorubak.com</cp:keywords>
  <dc:description/>
  <cp:lastModifiedBy>edanur</cp:lastModifiedBy>
  <cp:revision>2</cp:revision>
  <dcterms:created xsi:type="dcterms:W3CDTF">2012-11-03T15:13:00Z</dcterms:created>
  <dcterms:modified xsi:type="dcterms:W3CDTF">2012-11-07T16:42:00Z</dcterms:modified>
  <cp:contentStatus>www.sorubak.com</cp:contentStatus>
</cp:coreProperties>
</file>