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D63" w:rsidRPr="00C73D10" w:rsidRDefault="005F4D63" w:rsidP="00C73D10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güzel yazı" style="position:absolute;left:0;text-align:left;margin-left:-27.85pt;margin-top:9.95pt;width:540pt;height:46.2pt;z-index:-251668480;visibility:visible">
            <v:imagedata r:id="rId6" o:title=""/>
          </v:shape>
        </w:pict>
      </w:r>
      <w:r>
        <w:rPr>
          <w:rFonts w:ascii="Hand Garden" w:hAnsi="Hand Garden" w:cs="Hand Garden"/>
          <w:noProof/>
          <w:sz w:val="72"/>
          <w:szCs w:val="72"/>
          <w:lang w:eastAsia="tr-TR"/>
        </w:rPr>
        <w:t>1</w:t>
      </w:r>
      <w:r>
        <w:rPr>
          <w:rFonts w:ascii="Nurhan Uz" w:hAnsi="Nurhan Uz" w:cs="Nurhan Uz"/>
          <w:noProof/>
          <w:sz w:val="72"/>
          <w:szCs w:val="72"/>
          <w:lang w:eastAsia="tr-TR"/>
        </w:rPr>
        <w:t>1111111111111111111111111111</w:t>
      </w:r>
      <w:r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   </w:t>
      </w:r>
    </w:p>
    <w:p w:rsidR="005F4D63" w:rsidRPr="00C73D10" w:rsidRDefault="005F4D63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4" o:spid="_x0000_s1027" type="#_x0000_t75" alt="güzel yazı" style="position:absolute;left:0;text-align:left;margin-left:-27.85pt;margin-top:9.75pt;width:540pt;height:46.2pt;z-index:-251667456;visibility:visible">
            <v:imagedata r:id="rId6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rFonts w:ascii="Hand Garden" w:hAnsi="Hand Garden" w:cs="Hand Garden"/>
          <w:noProof/>
          <w:sz w:val="72"/>
          <w:szCs w:val="72"/>
          <w:lang w:eastAsia="tr-TR"/>
        </w:rPr>
        <w:t>1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1111111111111111111111111111                           </w:t>
      </w:r>
    </w:p>
    <w:p w:rsidR="005F4D63" w:rsidRPr="00C73D10" w:rsidRDefault="005F4D63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5" o:spid="_x0000_s1028" type="#_x0000_t75" alt="güzel yazı" style="position:absolute;left:0;text-align:left;margin-left:-27.85pt;margin-top:11pt;width:540pt;height:46.2pt;z-index:-251666432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1</w:t>
      </w:r>
      <w:r>
        <w:rPr>
          <w:rFonts w:ascii="Nurhan Uz" w:hAnsi="Nurhan Uz" w:cs="Nurhan Uz"/>
          <w:sz w:val="72"/>
          <w:szCs w:val="72"/>
        </w:rPr>
        <w:t xml:space="preserve">11                           </w:t>
      </w:r>
    </w:p>
    <w:p w:rsidR="005F4D63" w:rsidRPr="00C73D10" w:rsidRDefault="005F4D63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6" o:spid="_x0000_s1029" type="#_x0000_t75" alt="güzel yazı" style="position:absolute;left:0;text-align:left;margin-left:-27.85pt;margin-top:9.55pt;width:540pt;height:46.2pt;z-index:-251665408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2</w:t>
      </w:r>
      <w:r>
        <w:rPr>
          <w:rFonts w:ascii="Nurhan Uz" w:hAnsi="Nurhan Uz" w:cs="Nurhan Uz"/>
          <w:sz w:val="72"/>
          <w:szCs w:val="72"/>
        </w:rPr>
        <w:t xml:space="preserve">222222222222222222                              </w:t>
      </w:r>
    </w:p>
    <w:p w:rsidR="005F4D63" w:rsidRPr="00C73D10" w:rsidRDefault="005F4D63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7" o:spid="_x0000_s1030" type="#_x0000_t75" alt="güzel yazı" style="position:absolute;left:0;text-align:left;margin-left:-27.85pt;margin-top:9.35pt;width:540pt;height:46.2pt;z-index:-251664384;visibility:visible">
            <v:imagedata r:id="rId6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rFonts w:ascii="Hand Garden" w:hAnsi="Hand Garden" w:cs="Hand Garden"/>
          <w:noProof/>
          <w:sz w:val="72"/>
          <w:szCs w:val="72"/>
          <w:lang w:eastAsia="tr-TR"/>
        </w:rPr>
        <w:t>2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222222222222222222                             </w:t>
      </w:r>
    </w:p>
    <w:p w:rsidR="005F4D63" w:rsidRPr="00C73D10" w:rsidRDefault="005F4D63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8" o:spid="_x0000_s1031" type="#_x0000_t75" alt="güzel yazı" style="position:absolute;left:0;text-align:left;margin-left:-27.85pt;margin-top:10.15pt;width:540pt;height:46.2pt;z-index:-251663360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2</w:t>
      </w:r>
      <w:r>
        <w:rPr>
          <w:rFonts w:ascii="Nurhan Uz" w:hAnsi="Nurhan Uz" w:cs="Nurhan Uz"/>
          <w:sz w:val="72"/>
          <w:szCs w:val="72"/>
        </w:rPr>
        <w:t xml:space="preserve">22                             </w:t>
      </w:r>
    </w:p>
    <w:p w:rsidR="005F4D63" w:rsidRPr="00C73D10" w:rsidRDefault="005F4D63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9" o:spid="_x0000_s1032" type="#_x0000_t75" alt="güzel yazı" style="position:absolute;left:0;text-align:left;margin-left:-27.85pt;margin-top:9.95pt;width:540pt;height:46.2pt;z-index:-251662336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333333333333333333333                            </w:t>
      </w:r>
    </w:p>
    <w:p w:rsidR="005F4D63" w:rsidRPr="00C73D10" w:rsidRDefault="005F4D63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0" o:spid="_x0000_s1033" type="#_x0000_t75" alt="güzel yazı" style="position:absolute;left:0;text-align:left;margin-left:-27.85pt;margin-top:9.8pt;width:540pt;height:46.2pt;z-index:-251661312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333333333333333333333                             </w:t>
      </w:r>
    </w:p>
    <w:p w:rsidR="005F4D63" w:rsidRPr="00C73D10" w:rsidRDefault="005F4D63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1" o:spid="_x0000_s1034" type="#_x0000_t75" alt="güzel yazı" style="position:absolute;left:0;text-align:left;margin-left:-27.85pt;margin-top:9.6pt;width:540pt;height:46.2pt;z-index:-251660288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                             </w:t>
      </w:r>
    </w:p>
    <w:p w:rsidR="005F4D63" w:rsidRDefault="005F4D63" w:rsidP="008676A9">
      <w:pPr>
        <w:spacing w:line="240" w:lineRule="auto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2" o:spid="_x0000_s1035" type="#_x0000_t75" alt="güzel yazı" style="position:absolute;left:0;text-align:left;margin-left:-27.85pt;margin-top:9.4pt;width:540pt;height:46.2pt;z-index:-251659264;visibility:visible">
            <v:imagedata r:id="rId6" o:title=""/>
          </v:shape>
        </w:pic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 xml:space="preserve">4444444444444444444 </w:t>
      </w:r>
    </w:p>
    <w:p w:rsidR="005F4D63" w:rsidRDefault="005F4D63" w:rsidP="005A4584">
      <w:pPr>
        <w:spacing w:line="240" w:lineRule="auto"/>
        <w:ind w:left="-567"/>
        <w:jc w:val="both"/>
        <w:rPr>
          <w:rFonts w:ascii="Nurhan Uz" w:hAnsi="Nurhan Uz" w:cs="Nurhan Uz"/>
          <w:sz w:val="24"/>
          <w:szCs w:val="24"/>
        </w:rPr>
      </w:pPr>
      <w:r>
        <w:rPr>
          <w:rFonts w:ascii="Nurhan Uz" w:hAnsi="Nurhan Uz" w:cs="Nurhan Uz"/>
          <w:sz w:val="72"/>
          <w:szCs w:val="72"/>
        </w:rPr>
        <w:t xml:space="preserve">  </w:t>
      </w:r>
      <w:r w:rsidRPr="005A4584">
        <w:rPr>
          <w:rFonts w:ascii="Nurhan Uz" w:hAnsi="Nurhan Uz" w:cs="Nurhan Uz"/>
          <w:sz w:val="24"/>
          <w:szCs w:val="24"/>
        </w:rPr>
        <w:t xml:space="preserve">                         </w:t>
      </w:r>
    </w:p>
    <w:p w:rsidR="005F4D63" w:rsidRPr="008676A9" w:rsidRDefault="005F4D63" w:rsidP="005A4584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" o:spid="_x0000_s1036" type="#_x0000_t75" alt="güzel yazı" style="position:absolute;left:0;text-align:left;margin-left:-32.85pt;margin-top:12.15pt;width:540pt;height:46.2pt;z-index:-251658240;visibility:visible">
            <v:imagedata r:id="rId6" o:title=""/>
          </v:shape>
        </w:pict>
      </w:r>
      <w:r>
        <w:rPr>
          <w:rFonts w:ascii="Nurhan Uz" w:hAnsi="Nurhan Uz" w:cs="Nurhan Uz"/>
          <w:sz w:val="36"/>
          <w:szCs w:val="36"/>
        </w:rPr>
        <w:t xml:space="preserve"> </w: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>44444444444444444444</w:t>
      </w:r>
    </w:p>
    <w:p w:rsidR="005F4D63" w:rsidRPr="008676A9" w:rsidRDefault="005F4D63" w:rsidP="005A4584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2" o:spid="_x0000_s1037" type="#_x0000_t75" alt="güzel yazı" style="position:absolute;left:0;text-align:left;margin-left:-32.85pt;margin-top:12.95pt;width:540pt;height:46.2pt;z-index:-251657216;visibility:visible">
            <v:imagedata r:id="rId6" o:title=""/>
          </v:shape>
        </w:pic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>444</w:t>
      </w:r>
    </w:p>
    <w:p w:rsidR="005F4D63" w:rsidRPr="008676A9" w:rsidRDefault="005F4D63" w:rsidP="005A4584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3" o:spid="_x0000_s1038" type="#_x0000_t75" alt="güzel yazı" style="position:absolute;left:0;text-align:left;margin-left:-32.85pt;margin-top:11.95pt;width:540pt;height:46.2pt;z-index:-251656192;visibility:visible">
            <v:imagedata r:id="rId6" o:title=""/>
          </v:shape>
        </w:pict>
      </w:r>
      <w:r>
        <w:rPr>
          <w:rFonts w:ascii="Hand Garden" w:hAnsi="Hand Garden" w:cs="Hand Garden"/>
          <w:sz w:val="72"/>
          <w:szCs w:val="72"/>
        </w:rPr>
        <w:t>5</w:t>
      </w:r>
      <w:r>
        <w:rPr>
          <w:rFonts w:ascii="Nurhan Uz" w:hAnsi="Nurhan Uz" w:cs="Nurhan Uz"/>
          <w:sz w:val="72"/>
          <w:szCs w:val="72"/>
        </w:rPr>
        <w:t>555555555555555555555</w:t>
      </w:r>
    </w:p>
    <w:p w:rsidR="005F4D63" w:rsidRPr="008676A9" w:rsidRDefault="005F4D63" w:rsidP="005A4584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4" o:spid="_x0000_s1039" type="#_x0000_t75" alt="güzel yazı" style="position:absolute;left:0;text-align:left;margin-left:-32.85pt;margin-top:10.75pt;width:540pt;height:46.2pt;z-index:-251655168;visibility:visible">
            <v:imagedata r:id="rId6" o:title=""/>
          </v:shape>
        </w:pict>
      </w:r>
      <w:r>
        <w:rPr>
          <w:rFonts w:ascii="Hand Garden" w:hAnsi="Hand Garden" w:cs="Hand Garden"/>
          <w:sz w:val="72"/>
          <w:szCs w:val="72"/>
        </w:rPr>
        <w:t>5</w:t>
      </w:r>
      <w:r>
        <w:rPr>
          <w:rFonts w:ascii="Nurhan Uz" w:hAnsi="Nurhan Uz" w:cs="Nurhan Uz"/>
          <w:sz w:val="72"/>
          <w:szCs w:val="72"/>
        </w:rPr>
        <w:t>5555</w:t>
      </w:r>
    </w:p>
    <w:p w:rsidR="005F4D63" w:rsidRPr="00D95E76" w:rsidRDefault="005F4D63" w:rsidP="005A4584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5" o:spid="_x0000_s1040" type="#_x0000_t75" alt="güzel yazı" style="position:absolute;left:0;text-align:left;margin-left:-32.85pt;margin-top:11.35pt;width:540pt;height:46.2pt;z-index:-251654144;visibility:visible">
            <v:imagedata r:id="rId6" o:title=""/>
          </v:shape>
        </w:pict>
      </w:r>
      <w:r>
        <w:rPr>
          <w:rFonts w:ascii="Hand Garden" w:hAnsi="Hand Garden" w:cs="Hand Garden"/>
          <w:sz w:val="72"/>
          <w:szCs w:val="72"/>
        </w:rPr>
        <w:t>66</w:t>
      </w:r>
      <w:r>
        <w:rPr>
          <w:rFonts w:ascii="Nurhan Uz" w:hAnsi="Nurhan Uz" w:cs="Nurhan Uz"/>
          <w:sz w:val="72"/>
          <w:szCs w:val="72"/>
        </w:rPr>
        <w:t>66666666666666666666</w:t>
      </w:r>
    </w:p>
    <w:p w:rsidR="005F4D63" w:rsidRPr="00D95E76" w:rsidRDefault="005F4D63" w:rsidP="005A4584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7" o:spid="_x0000_s1041" type="#_x0000_t75" alt="güzel yazı" style="position:absolute;left:0;text-align:left;margin-left:-32.85pt;margin-top:8.15pt;width:540pt;height:46.2pt;z-index:-251653120;visibility:visible">
            <v:imagedata r:id="rId6" o:title=""/>
          </v:shape>
        </w:pict>
      </w:r>
      <w:r>
        <w:rPr>
          <w:rFonts w:ascii="Hand Garden" w:hAnsi="Hand Garden" w:cs="Hand Garden"/>
          <w:sz w:val="72"/>
          <w:szCs w:val="72"/>
        </w:rPr>
        <w:t>66</w:t>
      </w:r>
      <w:r>
        <w:rPr>
          <w:rFonts w:ascii="Nurhan Uz" w:hAnsi="Nurhan Uz" w:cs="Nurhan Uz"/>
          <w:sz w:val="72"/>
          <w:szCs w:val="72"/>
        </w:rPr>
        <w:t>66666666666666666666</w:t>
      </w:r>
    </w:p>
    <w:p w:rsidR="005F4D63" w:rsidRDefault="005F4D63" w:rsidP="005A4584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8" o:spid="_x0000_s1042" type="#_x0000_t75" alt="güzel yazı" style="position:absolute;left:0;text-align:left;margin-left:-32.85pt;margin-top:11.1pt;width:540pt;height:46.2pt;z-index:-251652096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>6666</w:t>
      </w:r>
    </w:p>
    <w:p w:rsidR="005F4D63" w:rsidRPr="00D95E76" w:rsidRDefault="005F4D63" w:rsidP="005A4584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9" o:spid="_x0000_s1043" type="#_x0000_t75" alt="güzel yazı" style="position:absolute;left:0;text-align:left;margin-left:-32.85pt;margin-top:9.8pt;width:540pt;height:46.2pt;z-index:-251651072;visibility:visible">
            <v:imagedata r:id="rId6" o:title=""/>
          </v:shape>
        </w:pict>
      </w:r>
      <w:r>
        <w:rPr>
          <w:rFonts w:ascii="Hand Garden" w:hAnsi="Hand Garden" w:cs="Hand Garden"/>
          <w:sz w:val="72"/>
          <w:szCs w:val="72"/>
        </w:rPr>
        <w:t>77</w:t>
      </w:r>
      <w:r>
        <w:rPr>
          <w:rFonts w:ascii="Nurhan Uz" w:hAnsi="Nurhan Uz" w:cs="Nurhan Uz"/>
          <w:sz w:val="72"/>
          <w:szCs w:val="72"/>
        </w:rPr>
        <w:t>77777777777777777777</w:t>
      </w:r>
    </w:p>
    <w:p w:rsidR="005F4D63" w:rsidRPr="00D95E76" w:rsidRDefault="005F4D63" w:rsidP="005A4584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21" o:spid="_x0000_s1044" type="#_x0000_t75" alt="güzel yazı" style="position:absolute;left:0;text-align:left;margin-left:-32.85pt;margin-top:78.6pt;width:540pt;height:46.2pt;z-index:-251649024;visibility:visible">
            <v:imagedata r:id="rId6" o:title=""/>
          </v:shape>
        </w:pict>
      </w:r>
      <w:r>
        <w:rPr>
          <w:noProof/>
          <w:lang w:eastAsia="tr-TR"/>
        </w:rPr>
        <w:pict>
          <v:shape id="Resim 20" o:spid="_x0000_s1045" type="#_x0000_t75" alt="güzel yazı" style="position:absolute;left:0;text-align:left;margin-left:-32.85pt;margin-top:11.6pt;width:540pt;height:46.2pt;z-index:-251650048;visibility:visible">
            <v:imagedata r:id="rId6" o:title=""/>
          </v:shape>
        </w:pict>
      </w:r>
      <w:r>
        <w:rPr>
          <w:rFonts w:ascii="Hand Garden" w:hAnsi="Hand Garden" w:cs="Hand Garden"/>
          <w:sz w:val="72"/>
          <w:szCs w:val="72"/>
        </w:rPr>
        <w:t>7</w:t>
      </w:r>
      <w:r>
        <w:rPr>
          <w:rFonts w:ascii="Nurhan Uz" w:hAnsi="Nurhan Uz" w:cs="Nurhan Uz"/>
          <w:sz w:val="72"/>
          <w:szCs w:val="72"/>
        </w:rPr>
        <w:t>777777777777777777777</w:t>
      </w:r>
    </w:p>
    <w:p w:rsidR="005F4D63" w:rsidRPr="008676A9" w:rsidRDefault="005F4D63" w:rsidP="005A4584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>7777</w:t>
      </w:r>
      <w:bookmarkStart w:id="0" w:name="_GoBack"/>
      <w:bookmarkEnd w:id="0"/>
    </w:p>
    <w:sectPr w:rsidR="005F4D63" w:rsidRPr="008676A9" w:rsidSect="009603AE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D63" w:rsidRDefault="005F4D63" w:rsidP="00C73D10">
      <w:pPr>
        <w:spacing w:after="0" w:line="240" w:lineRule="auto"/>
      </w:pPr>
      <w:r>
        <w:separator/>
      </w:r>
    </w:p>
  </w:endnote>
  <w:endnote w:type="continuationSeparator" w:id="0">
    <w:p w:rsidR="005F4D63" w:rsidRDefault="005F4D63" w:rsidP="00C73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D63" w:rsidRDefault="005F4D63" w:rsidP="00C73D10">
      <w:pPr>
        <w:spacing w:after="0" w:line="240" w:lineRule="auto"/>
      </w:pPr>
      <w:r>
        <w:separator/>
      </w:r>
    </w:p>
  </w:footnote>
  <w:footnote w:type="continuationSeparator" w:id="0">
    <w:p w:rsidR="005F4D63" w:rsidRDefault="005F4D63" w:rsidP="00C73D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D10"/>
    <w:rsid w:val="005A4584"/>
    <w:rsid w:val="005F4D63"/>
    <w:rsid w:val="00700E34"/>
    <w:rsid w:val="00740DA7"/>
    <w:rsid w:val="008676A9"/>
    <w:rsid w:val="008A1D24"/>
    <w:rsid w:val="008C5ACE"/>
    <w:rsid w:val="009603AE"/>
    <w:rsid w:val="00AB3C82"/>
    <w:rsid w:val="00AF0928"/>
    <w:rsid w:val="00C73D10"/>
    <w:rsid w:val="00CF3386"/>
    <w:rsid w:val="00D95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E3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73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3D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73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73D10"/>
  </w:style>
  <w:style w:type="paragraph" w:styleId="Footer">
    <w:name w:val="footer"/>
    <w:basedOn w:val="Normal"/>
    <w:link w:val="FooterChar"/>
    <w:uiPriority w:val="99"/>
    <w:rsid w:val="00C73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73D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97</Words>
  <Characters>556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yunus emre</dc:creator>
  <cp:keywords>www.sorubak.com</cp:keywords>
  <dc:description/>
  <cp:lastModifiedBy>öğrodası</cp:lastModifiedBy>
  <cp:revision>3</cp:revision>
  <dcterms:created xsi:type="dcterms:W3CDTF">2011-10-31T16:06:00Z</dcterms:created>
  <dcterms:modified xsi:type="dcterms:W3CDTF">2012-10-01T09:53:00Z</dcterms:modified>
  <cp:category>www.sorubak.com</cp:category>
  <cp:contentType>www.sorubak.com</cp:contentType>
  <cp:contentStatus>www.sorubak.com</cp:contentStatus>
</cp:coreProperties>
</file>