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945" w:rsidRDefault="00300945" w:rsidP="00BC6FCC">
      <w:pPr>
        <w:jc w:val="center"/>
        <w:rPr>
          <w:b/>
          <w:noProof/>
        </w:rPr>
      </w:pPr>
      <w:r>
        <w:rPr>
          <w:b/>
          <w:noProof/>
        </w:rPr>
        <w:t>BEYLİKDÜZÜ 75.YIL CUMHURİYET   LİSESİ</w:t>
      </w:r>
    </w:p>
    <w:p w:rsidR="00300945" w:rsidRPr="00D67F27" w:rsidRDefault="00300945" w:rsidP="00D67F27">
      <w:pPr>
        <w:tabs>
          <w:tab w:val="left" w:pos="1305"/>
          <w:tab w:val="center" w:pos="5580"/>
        </w:tabs>
        <w:rPr>
          <w:b/>
        </w:rPr>
      </w:pPr>
      <w:r>
        <w:rPr>
          <w:b/>
        </w:rPr>
        <w:tab/>
      </w:r>
      <w:r w:rsidRPr="00D67F27">
        <w:rPr>
          <w:b/>
        </w:rPr>
        <w:tab/>
        <w:t>201</w:t>
      </w:r>
      <w:r>
        <w:rPr>
          <w:b/>
        </w:rPr>
        <w:t>2</w:t>
      </w:r>
      <w:r w:rsidRPr="00D67F27">
        <w:rPr>
          <w:b/>
        </w:rPr>
        <w:t>–201</w:t>
      </w:r>
      <w:r>
        <w:rPr>
          <w:b/>
        </w:rPr>
        <w:t>3</w:t>
      </w:r>
      <w:bookmarkStart w:id="0" w:name="_GoBack"/>
      <w:bookmarkEnd w:id="0"/>
      <w:r w:rsidRPr="00D67F27">
        <w:rPr>
          <w:b/>
        </w:rPr>
        <w:t xml:space="preserve"> ÖĞRETİM YILI</w:t>
      </w:r>
      <w:r>
        <w:rPr>
          <w:b/>
        </w:rPr>
        <w:t xml:space="preserve"> 12.FEN B   </w:t>
      </w:r>
      <w:r w:rsidRPr="00D67F27">
        <w:rPr>
          <w:b/>
        </w:rPr>
        <w:t>1.DÖNEM GEOMETRİ DERSİ</w:t>
      </w:r>
    </w:p>
    <w:p w:rsidR="00300945" w:rsidRDefault="00300945" w:rsidP="00D67F27">
      <w:pPr>
        <w:tabs>
          <w:tab w:val="left" w:pos="1575"/>
          <w:tab w:val="center" w:pos="5580"/>
        </w:tabs>
        <w:rPr>
          <w:b/>
        </w:rPr>
      </w:pPr>
      <w:r w:rsidRPr="00D67F27">
        <w:rPr>
          <w:b/>
        </w:rPr>
        <w:tab/>
      </w:r>
      <w:r w:rsidRPr="00D67F27">
        <w:rPr>
          <w:b/>
        </w:rPr>
        <w:tab/>
      </w:r>
      <w:r>
        <w:rPr>
          <w:b/>
        </w:rPr>
        <w:t>1</w:t>
      </w:r>
      <w:r w:rsidRPr="00D67F27">
        <w:rPr>
          <w:b/>
        </w:rPr>
        <w:t>.YAZILI SORULARI</w:t>
      </w:r>
      <w:r>
        <w:rPr>
          <w:b/>
        </w:rPr>
        <w:t xml:space="preserve">    </w:t>
      </w:r>
    </w:p>
    <w:p w:rsidR="00300945" w:rsidRPr="0003765C" w:rsidRDefault="00300945" w:rsidP="0003765C">
      <w:pPr>
        <w:rPr>
          <w:b/>
        </w:rPr>
      </w:pPr>
      <w:r>
        <w:rPr>
          <w:b/>
        </w:rPr>
        <w:t xml:space="preserve">ÖĞRENCİNİN </w:t>
      </w:r>
      <w:r w:rsidRPr="0003765C">
        <w:rPr>
          <w:b/>
        </w:rPr>
        <w:t xml:space="preserve">   </w:t>
      </w:r>
      <w:r w:rsidRPr="00AB466A">
        <w:rPr>
          <w:rFonts w:ascii="Thorndale" w:hAnsi="Thorndale" w:cs="Thorndale"/>
          <w:b/>
        </w:rPr>
        <w:t>ADI SOYADI</w:t>
      </w:r>
      <w:r w:rsidRPr="00AB466A">
        <w:rPr>
          <w:rFonts w:ascii="Thorndale" w:hAnsi="Thorndale" w:cs="Thorndale"/>
        </w:rPr>
        <w:t>:</w:t>
      </w:r>
      <w:r w:rsidRPr="00AB466A">
        <w:rPr>
          <w:rFonts w:ascii="Thorndale" w:hAnsi="Thorndale" w:cs="Thorndale"/>
        </w:rPr>
        <w:tab/>
      </w:r>
      <w:r>
        <w:rPr>
          <w:rFonts w:ascii="Thorndale" w:hAnsi="Thorndale" w:cs="Thorndale"/>
        </w:rPr>
        <w:t xml:space="preserve">                                                                                           </w:t>
      </w:r>
      <w:r w:rsidRPr="00AB466A">
        <w:rPr>
          <w:rFonts w:ascii="Thorndale" w:hAnsi="Thorndale" w:cs="Thorndale"/>
          <w:b/>
        </w:rPr>
        <w:t>NO:</w:t>
      </w:r>
      <w:r>
        <w:rPr>
          <w:rFonts w:ascii="Thorndale" w:hAnsi="Thorndale" w:cs="Thorndale"/>
        </w:rPr>
        <w:t xml:space="preserve">                              </w:t>
      </w:r>
    </w:p>
    <w:tbl>
      <w:tblPr>
        <w:tblW w:w="1101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4"/>
        <w:gridCol w:w="5245"/>
      </w:tblGrid>
      <w:tr w:rsidR="00300945" w:rsidRPr="00AB466A" w:rsidTr="001A60B5">
        <w:trPr>
          <w:trHeight w:val="35"/>
        </w:trPr>
        <w:tc>
          <w:tcPr>
            <w:tcW w:w="11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945" w:rsidRPr="00AB466A" w:rsidRDefault="00300945" w:rsidP="00334544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</w:tr>
      <w:tr w:rsidR="00300945" w:rsidRPr="00AB466A" w:rsidTr="001A60B5">
        <w:trPr>
          <w:trHeight w:val="1943"/>
        </w:trPr>
        <w:tc>
          <w:tcPr>
            <w:tcW w:w="5774" w:type="dxa"/>
          </w:tcPr>
          <w:p w:rsidR="00300945" w:rsidRPr="00320E59" w:rsidRDefault="00300945" w:rsidP="002C777B">
            <w:pPr>
              <w:pStyle w:val="NoSpacing"/>
              <w:rPr>
                <w:rFonts w:ascii="Thorndale" w:hAnsi="Thorndale" w:cs="Thorndale"/>
                <w:b/>
              </w:rPr>
            </w:pPr>
            <w:r w:rsidRPr="00AB466A">
              <w:rPr>
                <w:rFonts w:ascii="Thorndale" w:hAnsi="Thorndale" w:cs="Thorndale"/>
                <w:b/>
              </w:rPr>
              <w:t>1.</w:t>
            </w:r>
            <w:r>
              <w:rPr>
                <w:rFonts w:ascii="Thorndale" w:hAnsi="Thorndale" w:cs="Thorndale"/>
                <w:b/>
              </w:rPr>
              <w:t xml:space="preserve"> </w:t>
            </w:r>
            <w:r>
              <w:rPr>
                <w:noProof/>
                <w:lang w:eastAsia="tr-TR"/>
              </w:rPr>
              <w:t xml:space="preserve">   </w:t>
            </w:r>
          </w:p>
          <w:p w:rsidR="00300945" w:rsidRPr="008F048E" w:rsidRDefault="00300945" w:rsidP="008F048E">
            <w:pPr>
              <w:pStyle w:val="NoSpacing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EA37D1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6" o:spid="_x0000_i1025" type="#_x0000_t75" style="width:270pt;height:162.75pt;visibility:visible">
                  <v:imagedata r:id="rId6" o:title=""/>
                </v:shape>
              </w:pict>
            </w:r>
          </w:p>
          <w:p w:rsidR="00300945" w:rsidRDefault="00300945" w:rsidP="004A489F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Calibri" w:hAnsi="Calibri" w:cs="Calibri"/>
                <w:noProof/>
              </w:rPr>
            </w:pPr>
            <w:r w:rsidRPr="004A489F">
              <w:rPr>
                <w:rFonts w:ascii="Calibri" w:hAnsi="Calibri" w:cs="Calibri"/>
                <w:noProof/>
              </w:rPr>
              <w:t>Yanıt:</w:t>
            </w:r>
          </w:p>
          <w:p w:rsidR="00300945" w:rsidRDefault="00300945" w:rsidP="004A489F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Calibri" w:hAnsi="Calibri" w:cs="Calibri"/>
              </w:rPr>
            </w:pPr>
          </w:p>
          <w:p w:rsidR="00300945" w:rsidRPr="004A489F" w:rsidRDefault="00300945" w:rsidP="004A489F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Calibri" w:hAnsi="Calibri" w:cs="Calibri"/>
              </w:rPr>
            </w:pPr>
          </w:p>
        </w:tc>
        <w:tc>
          <w:tcPr>
            <w:tcW w:w="5245" w:type="dxa"/>
          </w:tcPr>
          <w:p w:rsidR="00300945" w:rsidRPr="003A5E27" w:rsidRDefault="00300945" w:rsidP="003A5E27">
            <w:pPr>
              <w:pStyle w:val="WW-Tabloierii"/>
              <w:rPr>
                <w:b/>
              </w:rPr>
            </w:pPr>
            <w:r>
              <w:rPr>
                <w:b/>
              </w:rPr>
              <w:t>2.</w:t>
            </w:r>
            <w:r w:rsidRPr="003E3C4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300945" w:rsidRDefault="00300945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EA37D1">
              <w:rPr>
                <w:rFonts w:ascii="Times New Roman" w:hAnsi="Times New Roman" w:cs="Times New Roman"/>
                <w:noProof/>
              </w:rPr>
              <w:pict>
                <v:shape id="Resim 3" o:spid="_x0000_i1026" type="#_x0000_t75" style="width:236.25pt;height:135pt;visibility:visible">
                  <v:imagedata r:id="rId7" o:title=""/>
                </v:shape>
              </w:pict>
            </w:r>
          </w:p>
          <w:p w:rsidR="00300945" w:rsidRDefault="00300945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00945" w:rsidRDefault="00300945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00945" w:rsidRPr="00AB466A" w:rsidRDefault="00300945" w:rsidP="00261C7F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945" w:rsidRPr="00AB466A" w:rsidTr="001A60B5">
        <w:trPr>
          <w:trHeight w:val="1375"/>
        </w:trPr>
        <w:tc>
          <w:tcPr>
            <w:tcW w:w="5774" w:type="dxa"/>
          </w:tcPr>
          <w:p w:rsidR="00300945" w:rsidRPr="00BE6975" w:rsidRDefault="00300945" w:rsidP="00A56C6C">
            <w:pPr>
              <w:pStyle w:val="NoSpacing"/>
              <w:rPr>
                <w:rFonts w:cs="Calibri"/>
              </w:rPr>
            </w:pPr>
            <w:r>
              <w:rPr>
                <w:b/>
              </w:rPr>
              <w:t xml:space="preserve">3.   </w:t>
            </w:r>
          </w:p>
          <w:p w:rsidR="00300945" w:rsidRDefault="00300945" w:rsidP="00013E30">
            <w:pPr>
              <w:pStyle w:val="WW-Tabloierii"/>
              <w:jc w:val="both"/>
              <w:rPr>
                <w:rFonts w:ascii="Calibri" w:hAnsi="Calibri" w:cs="Calibri"/>
                <w:noProof/>
              </w:rPr>
            </w:pPr>
            <w:r w:rsidRPr="00EA37D1">
              <w:rPr>
                <w:rFonts w:ascii="Calibri" w:hAnsi="Calibri" w:cs="Calibri"/>
                <w:noProof/>
              </w:rPr>
              <w:pict>
                <v:shape id="Resim 5" o:spid="_x0000_i1027" type="#_x0000_t75" style="width:264.75pt;height:118.5pt;visibility:visible">
                  <v:imagedata r:id="rId8" o:title=""/>
                </v:shape>
              </w:pict>
            </w:r>
          </w:p>
          <w:p w:rsidR="00300945" w:rsidRDefault="00300945" w:rsidP="00013E30">
            <w:pPr>
              <w:pStyle w:val="WW-Tabloierii"/>
              <w:jc w:val="both"/>
              <w:rPr>
                <w:rFonts w:ascii="Calibri" w:hAnsi="Calibri" w:cs="Calibri"/>
                <w:noProof/>
              </w:rPr>
            </w:pPr>
          </w:p>
          <w:p w:rsidR="00300945" w:rsidRPr="00013E30" w:rsidRDefault="00300945" w:rsidP="00013E30">
            <w:pPr>
              <w:pStyle w:val="WW-Tabloierii"/>
              <w:jc w:val="both"/>
              <w:rPr>
                <w:rFonts w:ascii="Calibri" w:hAnsi="Calibri" w:cs="Calibri"/>
                <w:noProof/>
              </w:rPr>
            </w:pPr>
          </w:p>
        </w:tc>
        <w:tc>
          <w:tcPr>
            <w:tcW w:w="5245" w:type="dxa"/>
          </w:tcPr>
          <w:p w:rsidR="00300945" w:rsidRDefault="00300945" w:rsidP="00CE691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EA37D1">
              <w:rPr>
                <w:rFonts w:ascii="Times New Roman" w:hAnsi="Times New Roman" w:cs="Times New Roman"/>
                <w:b/>
                <w:noProof/>
              </w:rPr>
              <w:pict>
                <v:shape id="Resim 4" o:spid="_x0000_i1028" type="#_x0000_t75" style="width:250.5pt;height:116.25pt;visibility:visible">
                  <v:imagedata r:id="rId9" o:title=""/>
                </v:shape>
              </w:pict>
            </w:r>
          </w:p>
          <w:p w:rsidR="00300945" w:rsidRDefault="00300945" w:rsidP="00012A15">
            <w:pPr>
              <w:pStyle w:val="WW-Tabloierii"/>
              <w:spacing w:after="0"/>
              <w:jc w:val="both"/>
            </w:pPr>
            <w:bookmarkStart w:id="1" w:name="MTReference"/>
            <w:bookmarkEnd w:id="1"/>
          </w:p>
          <w:p w:rsidR="00300945" w:rsidRDefault="00300945" w:rsidP="00012A15">
            <w:pPr>
              <w:pStyle w:val="WW-Tabloierii"/>
              <w:spacing w:after="0"/>
              <w:jc w:val="both"/>
            </w:pPr>
          </w:p>
          <w:p w:rsidR="00300945" w:rsidRPr="00FF318B" w:rsidRDefault="00300945" w:rsidP="00012A15">
            <w:pPr>
              <w:pStyle w:val="WW-Tabloierii"/>
              <w:spacing w:after="0"/>
              <w:jc w:val="both"/>
            </w:pPr>
          </w:p>
        </w:tc>
      </w:tr>
      <w:tr w:rsidR="00300945" w:rsidRPr="00AB466A" w:rsidTr="001A60B5">
        <w:trPr>
          <w:trHeight w:val="1258"/>
        </w:trPr>
        <w:tc>
          <w:tcPr>
            <w:tcW w:w="5774" w:type="dxa"/>
          </w:tcPr>
          <w:p w:rsidR="00300945" w:rsidRDefault="00300945" w:rsidP="003E3C49">
            <w:pPr>
              <w:pStyle w:val="NoSpacing"/>
              <w:rPr>
                <w:b/>
              </w:rPr>
            </w:pPr>
          </w:p>
          <w:p w:rsidR="00300945" w:rsidRPr="00AB466A" w:rsidRDefault="00300945" w:rsidP="003E3C49">
            <w:pPr>
              <w:pStyle w:val="NoSpacing"/>
              <w:rPr>
                <w:b/>
              </w:rPr>
            </w:pPr>
            <w:r w:rsidRPr="00EA37D1">
              <w:rPr>
                <w:b/>
                <w:noProof/>
                <w:lang w:eastAsia="tr-TR"/>
              </w:rPr>
              <w:pict>
                <v:shape id="Resim 287" o:spid="_x0000_i1029" type="#_x0000_t75" style="width:247.5pt;height:99pt;visibility:visible">
                  <v:imagedata r:id="rId10" o:title=""/>
                </v:shape>
              </w:pict>
            </w:r>
          </w:p>
        </w:tc>
        <w:tc>
          <w:tcPr>
            <w:tcW w:w="5245" w:type="dxa"/>
          </w:tcPr>
          <w:p w:rsidR="00300945" w:rsidRDefault="00300945" w:rsidP="00CE691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00945" w:rsidRPr="00AB466A" w:rsidTr="001A60B5">
        <w:trPr>
          <w:trHeight w:val="1258"/>
        </w:trPr>
        <w:tc>
          <w:tcPr>
            <w:tcW w:w="5774" w:type="dxa"/>
          </w:tcPr>
          <w:p w:rsidR="00300945" w:rsidRDefault="00300945" w:rsidP="00A56C6C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 </w:t>
            </w:r>
            <w:r w:rsidRPr="00EA37D1">
              <w:rPr>
                <w:b/>
                <w:noProof/>
                <w:lang w:eastAsia="tr-TR"/>
              </w:rPr>
              <w:pict>
                <v:shape id="Resim 1" o:spid="_x0000_i1030" type="#_x0000_t75" style="width:273.75pt;height:172.5pt;visibility:visible">
                  <v:imagedata r:id="rId11" o:title=""/>
                </v:shape>
              </w:pict>
            </w:r>
          </w:p>
          <w:p w:rsidR="00300945" w:rsidRDefault="00300945" w:rsidP="00A56C6C">
            <w:pPr>
              <w:pStyle w:val="NoSpacing"/>
              <w:rPr>
                <w:b/>
              </w:rPr>
            </w:pPr>
          </w:p>
          <w:p w:rsidR="00300945" w:rsidRDefault="00300945" w:rsidP="00A56C6C">
            <w:pPr>
              <w:pStyle w:val="NoSpacing"/>
              <w:rPr>
                <w:b/>
              </w:rPr>
            </w:pPr>
          </w:p>
          <w:p w:rsidR="00300945" w:rsidRDefault="00300945" w:rsidP="00A56C6C">
            <w:pPr>
              <w:pStyle w:val="NoSpacing"/>
              <w:rPr>
                <w:b/>
              </w:rPr>
            </w:pPr>
          </w:p>
          <w:p w:rsidR="00300945" w:rsidRDefault="00300945" w:rsidP="00A56C6C">
            <w:pPr>
              <w:pStyle w:val="NoSpacing"/>
              <w:rPr>
                <w:b/>
              </w:rPr>
            </w:pPr>
            <w:r w:rsidRPr="00EA37D1">
              <w:rPr>
                <w:b/>
                <w:noProof/>
                <w:lang w:eastAsia="tr-TR"/>
              </w:rPr>
              <w:pict>
                <v:shape id="Resim 196" o:spid="_x0000_i1031" type="#_x0000_t75" style="width:282pt;height:193.5pt;visibility:visible">
                  <v:imagedata r:id="rId12" o:title=""/>
                </v:shape>
              </w:pict>
            </w:r>
          </w:p>
          <w:p w:rsidR="00300945" w:rsidRDefault="00300945" w:rsidP="00A56C6C">
            <w:pPr>
              <w:pStyle w:val="NoSpacing"/>
              <w:rPr>
                <w:b/>
              </w:rPr>
            </w:pPr>
          </w:p>
        </w:tc>
        <w:tc>
          <w:tcPr>
            <w:tcW w:w="5245" w:type="dxa"/>
          </w:tcPr>
          <w:p w:rsidR="00300945" w:rsidRDefault="00300945" w:rsidP="00CE691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00945" w:rsidRPr="00AB466A" w:rsidTr="001A60B5">
        <w:trPr>
          <w:trHeight w:val="1468"/>
        </w:trPr>
        <w:tc>
          <w:tcPr>
            <w:tcW w:w="5774" w:type="dxa"/>
          </w:tcPr>
          <w:p w:rsidR="00300945" w:rsidRDefault="00300945" w:rsidP="00F90188">
            <w:pPr>
              <w:pStyle w:val="NoSpacing"/>
            </w:pPr>
            <w:r>
              <w:rPr>
                <w:rFonts w:ascii="Thorndale" w:hAnsi="Thorndale" w:cs="Thorndale"/>
                <w:b/>
              </w:rPr>
              <w:t xml:space="preserve"> </w:t>
            </w:r>
          </w:p>
          <w:p w:rsidR="00300945" w:rsidRPr="00013E30" w:rsidRDefault="00300945" w:rsidP="00013E30">
            <w:pPr>
              <w:widowControl w:val="0"/>
              <w:suppressAutoHyphens/>
              <w:ind w:firstLine="12"/>
              <w:rPr>
                <w:rFonts w:ascii="Thorndale" w:hAnsi="Thorndale" w:cs="Thorndale"/>
                <w:b/>
              </w:rPr>
            </w:pPr>
            <w:r w:rsidRPr="00EA37D1">
              <w:rPr>
                <w:rFonts w:ascii="Thorndale" w:hAnsi="Thorndale" w:cs="Thorndale"/>
                <w:b/>
                <w:noProof/>
              </w:rPr>
              <w:pict>
                <v:shape id="Resim 197" o:spid="_x0000_i1032" type="#_x0000_t75" style="width:258pt;height:159.75pt;visibility:visible">
                  <v:imagedata r:id="rId13" o:title=""/>
                </v:shape>
              </w:pict>
            </w:r>
          </w:p>
        </w:tc>
        <w:tc>
          <w:tcPr>
            <w:tcW w:w="5245" w:type="dxa"/>
          </w:tcPr>
          <w:p w:rsidR="00300945" w:rsidRDefault="00300945" w:rsidP="002C777B">
            <w:pPr>
              <w:pStyle w:val="NoSpacing"/>
              <w:rPr>
                <w:rFonts w:ascii="Times New Roman" w:hAnsi="Times New Roman"/>
              </w:rPr>
            </w:pPr>
          </w:p>
          <w:p w:rsidR="00300945" w:rsidRDefault="00300945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300945" w:rsidRDefault="00300945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300945" w:rsidRDefault="00300945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300945" w:rsidRDefault="00300945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300945" w:rsidRDefault="00300945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300945" w:rsidRDefault="00300945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300945" w:rsidRDefault="00300945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300945" w:rsidRPr="00AB466A" w:rsidRDefault="00300945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00945" w:rsidRPr="00AB466A" w:rsidTr="001A60B5">
        <w:trPr>
          <w:trHeight w:val="386"/>
        </w:trPr>
        <w:tc>
          <w:tcPr>
            <w:tcW w:w="5774" w:type="dxa"/>
          </w:tcPr>
          <w:p w:rsidR="00300945" w:rsidRDefault="00300945" w:rsidP="002C777B">
            <w:pPr>
              <w:pStyle w:val="NoSpacing"/>
              <w:rPr>
                <w:rFonts w:ascii="Times New Roman" w:hAnsi="Times New Roman"/>
                <w:b/>
              </w:rPr>
            </w:pPr>
          </w:p>
          <w:p w:rsidR="00300945" w:rsidRPr="00013E30" w:rsidRDefault="00300945" w:rsidP="00013E30">
            <w:pPr>
              <w:pStyle w:val="NoSpacing"/>
              <w:rPr>
                <w:noProof/>
                <w:lang w:eastAsia="tr-TR"/>
              </w:rPr>
            </w:pPr>
            <w:r w:rsidRPr="00730697">
              <w:rPr>
                <w:noProof/>
                <w:lang w:eastAsia="tr-TR"/>
              </w:rPr>
              <w:pict>
                <v:shape id="Resim 198" o:spid="_x0000_i1033" type="#_x0000_t75" style="width:267pt;height:147pt;visibility:visible">
                  <v:imagedata r:id="rId14" o:title=""/>
                </v:shape>
              </w:pict>
            </w:r>
          </w:p>
        </w:tc>
        <w:tc>
          <w:tcPr>
            <w:tcW w:w="5245" w:type="dxa"/>
          </w:tcPr>
          <w:p w:rsidR="00300945" w:rsidRDefault="00300945" w:rsidP="00012A15">
            <w:pPr>
              <w:rPr>
                <w:rFonts w:ascii="Thorndale" w:hAnsi="Thorndale" w:cs="Thorndale"/>
                <w:b/>
              </w:rPr>
            </w:pPr>
          </w:p>
          <w:p w:rsidR="00300945" w:rsidRPr="00AB466A" w:rsidRDefault="00300945" w:rsidP="00012A15">
            <w:r>
              <w:rPr>
                <w:rFonts w:ascii="Thorndale" w:hAnsi="Thorndale" w:cs="Thorndale"/>
                <w:b/>
              </w:rPr>
              <w:t xml:space="preserve">  </w:t>
            </w:r>
          </w:p>
          <w:p w:rsidR="00300945" w:rsidRDefault="00300945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00945" w:rsidRDefault="00300945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00945" w:rsidRDefault="00300945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00945" w:rsidRDefault="00300945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00945" w:rsidRDefault="00300945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00945" w:rsidRDefault="00300945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00945" w:rsidRPr="00AB466A" w:rsidRDefault="00300945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945" w:rsidRPr="00AB466A" w:rsidTr="001A60B5">
        <w:trPr>
          <w:trHeight w:val="1300"/>
        </w:trPr>
        <w:tc>
          <w:tcPr>
            <w:tcW w:w="5774" w:type="dxa"/>
          </w:tcPr>
          <w:p w:rsidR="00300945" w:rsidRPr="00AB466A" w:rsidRDefault="00300945" w:rsidP="008F048E">
            <w:pPr>
              <w:pStyle w:val="NoSpacing"/>
            </w:pPr>
            <w:r w:rsidRPr="00730697">
              <w:rPr>
                <w:noProof/>
                <w:lang w:eastAsia="tr-TR"/>
              </w:rPr>
              <w:pict>
                <v:shape id="Resim 310" o:spid="_x0000_i1034" type="#_x0000_t75" style="width:285.75pt;height:160.5pt;visibility:visible">
                  <v:imagedata r:id="rId15" o:title=""/>
                </v:shape>
              </w:pict>
            </w:r>
          </w:p>
        </w:tc>
        <w:tc>
          <w:tcPr>
            <w:tcW w:w="5245" w:type="dxa"/>
          </w:tcPr>
          <w:p w:rsidR="00300945" w:rsidRPr="001A60B5" w:rsidRDefault="00300945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300945" w:rsidRPr="001A60B5" w:rsidRDefault="00300945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300945" w:rsidRPr="001A60B5" w:rsidRDefault="00300945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300945" w:rsidRPr="001A60B5" w:rsidRDefault="00300945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300945" w:rsidRPr="001A60B5" w:rsidRDefault="00300945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300945" w:rsidRPr="001A60B5" w:rsidRDefault="00300945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300945" w:rsidRPr="001A60B5" w:rsidRDefault="00300945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300945" w:rsidRPr="001A60B5" w:rsidRDefault="00300945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300945" w:rsidRPr="001A60B5" w:rsidRDefault="00300945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300945" w:rsidRDefault="00300945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300945" w:rsidRDefault="00300945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300945" w:rsidRPr="001A60B5" w:rsidRDefault="00300945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00945" w:rsidRPr="00AB466A" w:rsidTr="001A60B5">
        <w:trPr>
          <w:trHeight w:val="1161"/>
        </w:trPr>
        <w:tc>
          <w:tcPr>
            <w:tcW w:w="5774" w:type="dxa"/>
            <w:tcBorders>
              <w:left w:val="nil"/>
              <w:bottom w:val="nil"/>
              <w:right w:val="nil"/>
            </w:tcBorders>
          </w:tcPr>
          <w:p w:rsidR="00300945" w:rsidRPr="00DA6E05" w:rsidRDefault="00300945" w:rsidP="008A4CF4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HER  SORUNUN  DOĞRU,TAM VE NEDENLİ ÇÖZÜMÜ 10, TOPLAM    100 PUANDIR   .                                         M.ŞEN                                        </w:t>
            </w:r>
          </w:p>
        </w:tc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300945" w:rsidRDefault="00300945" w:rsidP="00751315">
            <w:pPr>
              <w:pStyle w:val="WW-Tabloierii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300945" w:rsidRPr="00AB466A" w:rsidTr="001A60B5">
        <w:trPr>
          <w:trHeight w:val="1161"/>
        </w:trPr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</w:tcPr>
          <w:p w:rsidR="00300945" w:rsidRPr="008A4CF4" w:rsidRDefault="00300945" w:rsidP="008A4CF4">
            <w:pPr>
              <w:rPr>
                <w:lang w:eastAsia="en-US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00945" w:rsidRDefault="00300945" w:rsidP="00751315">
            <w:pPr>
              <w:pStyle w:val="WW-Tabloierii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</w:tbl>
    <w:p w:rsidR="00300945" w:rsidRPr="00D024B3" w:rsidRDefault="00300945" w:rsidP="008A4CF4">
      <w:pPr>
        <w:rPr>
          <w:color w:val="FFFFFF"/>
        </w:rPr>
      </w:pPr>
    </w:p>
    <w:sectPr w:rsidR="00300945" w:rsidRPr="00D024B3" w:rsidSect="00A352A4">
      <w:headerReference w:type="even" r:id="rId16"/>
      <w:headerReference w:type="first" r:id="rId17"/>
      <w:pgSz w:w="11906" w:h="16838"/>
      <w:pgMar w:top="360" w:right="386" w:bottom="270" w:left="3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945" w:rsidRDefault="00300945" w:rsidP="00DB1AD3">
      <w:r>
        <w:separator/>
      </w:r>
    </w:p>
  </w:endnote>
  <w:endnote w:type="continuationSeparator" w:id="0">
    <w:p w:rsidR="00300945" w:rsidRDefault="00300945" w:rsidP="00DB1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945" w:rsidRDefault="00300945" w:rsidP="00DB1AD3">
      <w:r>
        <w:separator/>
      </w:r>
    </w:p>
  </w:footnote>
  <w:footnote w:type="continuationSeparator" w:id="0">
    <w:p w:rsidR="00300945" w:rsidRDefault="00300945" w:rsidP="00DB1A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945" w:rsidRDefault="0030094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04027" o:spid="_x0000_s2049" type="#_x0000_t136" style="position:absolute;margin-left:0;margin-top:0;width:721.2pt;height:65.55pt;rotation:315;z-index:-25165824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945" w:rsidRDefault="0030094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04026" o:spid="_x0000_s2050" type="#_x0000_t136" style="position:absolute;margin-left:0;margin-top:0;width:721.2pt;height:65.55pt;rotation:315;z-index:-25165926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765C"/>
    <w:rsid w:val="00012A15"/>
    <w:rsid w:val="00013E30"/>
    <w:rsid w:val="00017E21"/>
    <w:rsid w:val="00024004"/>
    <w:rsid w:val="00032881"/>
    <w:rsid w:val="0003765C"/>
    <w:rsid w:val="00037810"/>
    <w:rsid w:val="00041428"/>
    <w:rsid w:val="0004681D"/>
    <w:rsid w:val="00050029"/>
    <w:rsid w:val="00053D08"/>
    <w:rsid w:val="00056636"/>
    <w:rsid w:val="00061A15"/>
    <w:rsid w:val="000A75A4"/>
    <w:rsid w:val="000F79B1"/>
    <w:rsid w:val="00135361"/>
    <w:rsid w:val="00141528"/>
    <w:rsid w:val="00147813"/>
    <w:rsid w:val="00154C0C"/>
    <w:rsid w:val="00182BC6"/>
    <w:rsid w:val="00190F74"/>
    <w:rsid w:val="00193601"/>
    <w:rsid w:val="001A3A07"/>
    <w:rsid w:val="001A60B5"/>
    <w:rsid w:val="001B142C"/>
    <w:rsid w:val="001B4DD9"/>
    <w:rsid w:val="001B54E7"/>
    <w:rsid w:val="001D4401"/>
    <w:rsid w:val="001E220F"/>
    <w:rsid w:val="00203F04"/>
    <w:rsid w:val="00210D2B"/>
    <w:rsid w:val="00261C7F"/>
    <w:rsid w:val="00283AB3"/>
    <w:rsid w:val="002A5FC9"/>
    <w:rsid w:val="002C777B"/>
    <w:rsid w:val="002F6245"/>
    <w:rsid w:val="003005AC"/>
    <w:rsid w:val="00300945"/>
    <w:rsid w:val="00305F7C"/>
    <w:rsid w:val="00320E59"/>
    <w:rsid w:val="00334544"/>
    <w:rsid w:val="00343E20"/>
    <w:rsid w:val="0034582F"/>
    <w:rsid w:val="003A5E27"/>
    <w:rsid w:val="003C4BB8"/>
    <w:rsid w:val="003C748A"/>
    <w:rsid w:val="003E3C49"/>
    <w:rsid w:val="00416DB0"/>
    <w:rsid w:val="004223C9"/>
    <w:rsid w:val="00422849"/>
    <w:rsid w:val="00430FE9"/>
    <w:rsid w:val="00433933"/>
    <w:rsid w:val="00440D97"/>
    <w:rsid w:val="004836C0"/>
    <w:rsid w:val="004900DC"/>
    <w:rsid w:val="00493A56"/>
    <w:rsid w:val="004A489F"/>
    <w:rsid w:val="004E4692"/>
    <w:rsid w:val="004E7A2F"/>
    <w:rsid w:val="004F05BA"/>
    <w:rsid w:val="005005EB"/>
    <w:rsid w:val="005078F9"/>
    <w:rsid w:val="00526C1E"/>
    <w:rsid w:val="00533680"/>
    <w:rsid w:val="0053704B"/>
    <w:rsid w:val="005519B3"/>
    <w:rsid w:val="00561CF7"/>
    <w:rsid w:val="00581F4C"/>
    <w:rsid w:val="005A3174"/>
    <w:rsid w:val="005B0619"/>
    <w:rsid w:val="005D63AA"/>
    <w:rsid w:val="00600684"/>
    <w:rsid w:val="006355BA"/>
    <w:rsid w:val="00650619"/>
    <w:rsid w:val="00667649"/>
    <w:rsid w:val="006A7D4A"/>
    <w:rsid w:val="006C1B48"/>
    <w:rsid w:val="006D0BF6"/>
    <w:rsid w:val="006D1141"/>
    <w:rsid w:val="006F39DE"/>
    <w:rsid w:val="006F42F3"/>
    <w:rsid w:val="007246A1"/>
    <w:rsid w:val="00730697"/>
    <w:rsid w:val="007424D9"/>
    <w:rsid w:val="00751315"/>
    <w:rsid w:val="00757FC0"/>
    <w:rsid w:val="007B1611"/>
    <w:rsid w:val="007B44F9"/>
    <w:rsid w:val="007D51A3"/>
    <w:rsid w:val="007D792C"/>
    <w:rsid w:val="007E2A35"/>
    <w:rsid w:val="007E38C6"/>
    <w:rsid w:val="007F615E"/>
    <w:rsid w:val="00800E2C"/>
    <w:rsid w:val="00874798"/>
    <w:rsid w:val="0087585C"/>
    <w:rsid w:val="00890A5C"/>
    <w:rsid w:val="008A2E86"/>
    <w:rsid w:val="008A4CF4"/>
    <w:rsid w:val="008C5532"/>
    <w:rsid w:val="008E48B6"/>
    <w:rsid w:val="008F048E"/>
    <w:rsid w:val="00905382"/>
    <w:rsid w:val="0091615E"/>
    <w:rsid w:val="0092582C"/>
    <w:rsid w:val="00930E25"/>
    <w:rsid w:val="00966323"/>
    <w:rsid w:val="00994D2A"/>
    <w:rsid w:val="009E42AC"/>
    <w:rsid w:val="00A3073D"/>
    <w:rsid w:val="00A339EE"/>
    <w:rsid w:val="00A352A4"/>
    <w:rsid w:val="00A56C6C"/>
    <w:rsid w:val="00A73443"/>
    <w:rsid w:val="00A80D04"/>
    <w:rsid w:val="00A81EF1"/>
    <w:rsid w:val="00A8626E"/>
    <w:rsid w:val="00A86E9B"/>
    <w:rsid w:val="00AB466A"/>
    <w:rsid w:val="00AB7CCC"/>
    <w:rsid w:val="00AC1B94"/>
    <w:rsid w:val="00AF266F"/>
    <w:rsid w:val="00B07F3A"/>
    <w:rsid w:val="00B37D79"/>
    <w:rsid w:val="00B72893"/>
    <w:rsid w:val="00B8055E"/>
    <w:rsid w:val="00BC6FCC"/>
    <w:rsid w:val="00BD3318"/>
    <w:rsid w:val="00BE6975"/>
    <w:rsid w:val="00BF6470"/>
    <w:rsid w:val="00C144AD"/>
    <w:rsid w:val="00C71B3A"/>
    <w:rsid w:val="00C869BD"/>
    <w:rsid w:val="00C95426"/>
    <w:rsid w:val="00CD2391"/>
    <w:rsid w:val="00CE6911"/>
    <w:rsid w:val="00CF310F"/>
    <w:rsid w:val="00CF4D87"/>
    <w:rsid w:val="00CF5ED8"/>
    <w:rsid w:val="00D004AA"/>
    <w:rsid w:val="00D024B3"/>
    <w:rsid w:val="00D10A31"/>
    <w:rsid w:val="00D64C65"/>
    <w:rsid w:val="00D64EC8"/>
    <w:rsid w:val="00D67F27"/>
    <w:rsid w:val="00D7666D"/>
    <w:rsid w:val="00D86CD4"/>
    <w:rsid w:val="00DA110C"/>
    <w:rsid w:val="00DA6E05"/>
    <w:rsid w:val="00DB1AD3"/>
    <w:rsid w:val="00DE434B"/>
    <w:rsid w:val="00DF3A85"/>
    <w:rsid w:val="00E12173"/>
    <w:rsid w:val="00E315F6"/>
    <w:rsid w:val="00E5645F"/>
    <w:rsid w:val="00E81FCD"/>
    <w:rsid w:val="00E92E7C"/>
    <w:rsid w:val="00E957B8"/>
    <w:rsid w:val="00EA37D1"/>
    <w:rsid w:val="00EA5082"/>
    <w:rsid w:val="00ED66B2"/>
    <w:rsid w:val="00F417D4"/>
    <w:rsid w:val="00F65122"/>
    <w:rsid w:val="00F90188"/>
    <w:rsid w:val="00FA06D4"/>
    <w:rsid w:val="00FD3198"/>
    <w:rsid w:val="00FD6A26"/>
    <w:rsid w:val="00FE0BED"/>
    <w:rsid w:val="00FF2630"/>
    <w:rsid w:val="00FF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5E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oierii">
    <w:name w:val="Tablo içeriği"/>
    <w:basedOn w:val="BodyText"/>
    <w:uiPriority w:val="99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BodyText"/>
    <w:uiPriority w:val="99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uiPriority w:val="99"/>
    <w:rsid w:val="0003765C"/>
    <w:pPr>
      <w:jc w:val="center"/>
    </w:pPr>
    <w:rPr>
      <w:b/>
      <w:bCs/>
      <w:i/>
      <w:iCs/>
    </w:rPr>
  </w:style>
  <w:style w:type="table" w:styleId="TableGrid">
    <w:name w:val="Table Grid"/>
    <w:basedOn w:val="TableNormal"/>
    <w:uiPriority w:val="99"/>
    <w:rsid w:val="0003765C"/>
    <w:pPr>
      <w:widowControl w:val="0"/>
      <w:suppressAutoHyphens/>
    </w:pPr>
    <w:rPr>
      <w:rFonts w:ascii="Thorndale" w:hAnsi="Thorndale" w:cs="Thorndale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0376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3983"/>
    <w:rPr>
      <w:sz w:val="24"/>
      <w:szCs w:val="24"/>
    </w:rPr>
  </w:style>
  <w:style w:type="table" w:styleId="TableElegant">
    <w:name w:val="Table Elegant"/>
    <w:basedOn w:val="TableNormal"/>
    <w:uiPriority w:val="99"/>
    <w:rsid w:val="00203F04"/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rsid w:val="00AB46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B466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C748A"/>
    <w:rPr>
      <w:rFonts w:ascii="Calibri" w:hAnsi="Calibri"/>
      <w:lang w:eastAsia="en-US"/>
    </w:rPr>
  </w:style>
  <w:style w:type="paragraph" w:styleId="Header">
    <w:name w:val="header"/>
    <w:basedOn w:val="Normal"/>
    <w:link w:val="HeaderChar"/>
    <w:uiPriority w:val="99"/>
    <w:rsid w:val="00DB1A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B1AD3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B1A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B1AD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3</Pages>
  <Words>81</Words>
  <Characters>463</Characters>
  <Application>Microsoft Office Outlook</Application>
  <DocSecurity>0</DocSecurity>
  <Lines>0</Lines>
  <Paragraphs>0</Paragraphs>
  <ScaleCrop>false</ScaleCrop>
  <Company>Neriman Kitapevi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OMER NALBANTOGLU</dc:creator>
  <cp:keywords>www.sorubak.com</cp:keywords>
  <dc:description>www.sorubak.com</dc:description>
  <cp:lastModifiedBy>edanur</cp:lastModifiedBy>
  <cp:revision>8</cp:revision>
  <cp:lastPrinted>2009-01-11T22:13:00Z</cp:lastPrinted>
  <dcterms:created xsi:type="dcterms:W3CDTF">2011-11-20T21:58:00Z</dcterms:created>
  <dcterms:modified xsi:type="dcterms:W3CDTF">2012-10-26T15:45:00Z</dcterms:modified>
  <cp:category>www.sorubak.com</cp:category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