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14"/>
      </w:tblGrid>
      <w:tr w:rsidR="00A46F49" w:rsidRPr="0087193F" w:rsidTr="001C1511">
        <w:trPr>
          <w:trHeight w:val="1648"/>
        </w:trPr>
        <w:tc>
          <w:tcPr>
            <w:tcW w:w="10514" w:type="dxa"/>
            <w:tcBorders>
              <w:top w:val="nil"/>
              <w:left w:val="nil"/>
              <w:right w:val="nil"/>
            </w:tcBorders>
          </w:tcPr>
          <w:p w:rsidR="00A46F49" w:rsidRPr="0087193F" w:rsidRDefault="00A46F49">
            <w:pPr>
              <w:rPr>
                <w:b/>
                <w:sz w:val="28"/>
                <w:szCs w:val="28"/>
              </w:rPr>
            </w:pPr>
            <w:r>
              <w:t xml:space="preserve">2012-2013 </w:t>
            </w:r>
            <w:r w:rsidRPr="0087193F">
              <w:rPr>
                <w:b/>
                <w:sz w:val="28"/>
                <w:szCs w:val="28"/>
              </w:rPr>
              <w:t xml:space="preserve"> EĞİTİM ÖĞRETİM YILI ŞENKAYA LİSESİ  11/B   COĞRAFYA 1.DÖNEM 1.SINAVI</w:t>
            </w:r>
          </w:p>
          <w:p w:rsidR="00A46F49" w:rsidRPr="0087193F" w:rsidRDefault="00A46F49">
            <w:pPr>
              <w:rPr>
                <w:b/>
                <w:sz w:val="28"/>
                <w:szCs w:val="28"/>
              </w:rPr>
            </w:pPr>
            <w:r w:rsidRPr="0087193F">
              <w:rPr>
                <w:b/>
                <w:sz w:val="28"/>
                <w:szCs w:val="28"/>
              </w:rPr>
              <w:t>ADI SOYADI:                                                                         SINIFI:</w:t>
            </w:r>
          </w:p>
          <w:p w:rsidR="00A46F49" w:rsidRPr="0087193F" w:rsidRDefault="00A46F49">
            <w:pPr>
              <w:rPr>
                <w:b/>
                <w:sz w:val="28"/>
                <w:szCs w:val="28"/>
              </w:rPr>
            </w:pPr>
            <w:r w:rsidRPr="0087193F">
              <w:rPr>
                <w:b/>
                <w:sz w:val="28"/>
                <w:szCs w:val="28"/>
              </w:rPr>
              <w:t>NO:                                                                                         PUAN:</w:t>
            </w:r>
          </w:p>
        </w:tc>
      </w:tr>
    </w:tbl>
    <w:p w:rsidR="00A46F49" w:rsidRDefault="00A46F49">
      <w:r>
        <w:t xml:space="preserve">          </w:t>
      </w:r>
    </w:p>
    <w:p w:rsidR="00A46F49" w:rsidRPr="00A53B53" w:rsidRDefault="00A46F49" w:rsidP="00AF7B3A">
      <w:r>
        <w:rPr>
          <w:b/>
        </w:rPr>
        <w:t xml:space="preserve">          1-    </w:t>
      </w:r>
      <w:r w:rsidRPr="00A53B53">
        <w:t xml:space="preserve">I.nüfus artış hızını azaltma </w:t>
      </w:r>
    </w:p>
    <w:p w:rsidR="00A46F49" w:rsidRPr="00A53B53" w:rsidRDefault="00A46F49" w:rsidP="00902DD7">
      <w:r w:rsidRPr="00A53B53">
        <w:t xml:space="preserve">                 II.nüfus artış hızını artırma</w:t>
      </w:r>
    </w:p>
    <w:p w:rsidR="00A46F49" w:rsidRPr="00A53B53" w:rsidRDefault="00A46F49" w:rsidP="00902DD7">
      <w:r w:rsidRPr="00A53B53">
        <w:t xml:space="preserve">                 III.nüfusun niteliğini iyileştirme</w:t>
      </w:r>
    </w:p>
    <w:p w:rsidR="00A46F49" w:rsidRDefault="00A46F49" w:rsidP="00902DD7">
      <w:pPr>
        <w:rPr>
          <w:b/>
        </w:rPr>
      </w:pPr>
      <w:r>
        <w:rPr>
          <w:b/>
        </w:rPr>
        <w:t xml:space="preserve">        Nüfus politikalarının başlıca amaçları yukarıdakilerden hangileridir?(10p)</w:t>
      </w:r>
    </w:p>
    <w:p w:rsidR="00A46F49" w:rsidRDefault="00A46F49" w:rsidP="00A53B53">
      <w:pPr>
        <w:pStyle w:val="ListParagraph"/>
        <w:numPr>
          <w:ilvl w:val="0"/>
          <w:numId w:val="9"/>
        </w:numPr>
        <w:rPr>
          <w:b/>
        </w:rPr>
      </w:pPr>
      <w:r>
        <w:rPr>
          <w:b/>
        </w:rPr>
        <w:t>Yalnız  I                               b)  Yalnız II                                          c)  Yalnız III</w:t>
      </w:r>
    </w:p>
    <w:p w:rsidR="00A46F49" w:rsidRDefault="00A46F49" w:rsidP="00A53B53">
      <w:pPr>
        <w:pStyle w:val="ListParagraph"/>
        <w:rPr>
          <w:b/>
        </w:rPr>
      </w:pPr>
    </w:p>
    <w:p w:rsidR="00A46F49" w:rsidRPr="00A53B53" w:rsidRDefault="00A46F49" w:rsidP="00A53B53">
      <w:pPr>
        <w:rPr>
          <w:b/>
        </w:rPr>
      </w:pPr>
      <w:r>
        <w:rPr>
          <w:b/>
        </w:rPr>
        <w:t xml:space="preserve">        </w:t>
      </w:r>
      <w:r w:rsidRPr="00A53B53">
        <w:rPr>
          <w:b/>
        </w:rPr>
        <w:t xml:space="preserve">d) I ve II                            </w:t>
      </w:r>
      <w:r>
        <w:rPr>
          <w:b/>
        </w:rPr>
        <w:t xml:space="preserve">         </w:t>
      </w:r>
      <w:r w:rsidRPr="00A53B53">
        <w:rPr>
          <w:b/>
        </w:rPr>
        <w:t xml:space="preserve"> e) I,II,III</w:t>
      </w:r>
    </w:p>
    <w:p w:rsidR="00A46F49" w:rsidRPr="003124A3" w:rsidRDefault="00A46F49" w:rsidP="00AF7B3A">
      <w:pPr>
        <w:rPr>
          <w:b/>
          <w:i/>
          <w:sz w:val="24"/>
        </w:rPr>
      </w:pPr>
      <w:r w:rsidRPr="003124A3">
        <w:rPr>
          <w:i/>
        </w:rPr>
        <w:t xml:space="preserve">         </w:t>
      </w:r>
      <w:r>
        <w:rPr>
          <w:b/>
          <w:i/>
          <w:sz w:val="24"/>
        </w:rPr>
        <w:t>2</w:t>
      </w:r>
      <w:r w:rsidRPr="003124A3">
        <w:rPr>
          <w:b/>
          <w:i/>
          <w:sz w:val="24"/>
        </w:rPr>
        <w:t>-Biyoçeşitliliğin yeryüzüne dağılışı ekvatordan kutuplara doğu nasıl bir değişim izler yazınız?</w:t>
      </w:r>
      <w:r>
        <w:rPr>
          <w:b/>
          <w:i/>
          <w:sz w:val="24"/>
        </w:rPr>
        <w:t>(10p)</w:t>
      </w:r>
    </w:p>
    <w:p w:rsidR="00A46F49" w:rsidRDefault="00A46F49" w:rsidP="00AF7B3A"/>
    <w:p w:rsidR="00A46F49" w:rsidRDefault="00A46F49" w:rsidP="00AF7B3A"/>
    <w:p w:rsidR="00A46F49" w:rsidRDefault="00A46F49" w:rsidP="00AF7B3A"/>
    <w:p w:rsidR="00A46F49" w:rsidRDefault="00A46F49" w:rsidP="00DD02EC">
      <w:pPr>
        <w:pStyle w:val="ListParagraph"/>
      </w:pPr>
    </w:p>
    <w:p w:rsidR="00A46F49" w:rsidRDefault="00A46F49" w:rsidP="00A0678E">
      <w:r>
        <w:t xml:space="preserve">       </w:t>
      </w:r>
    </w:p>
    <w:p w:rsidR="00A46F49" w:rsidRPr="003124A3" w:rsidRDefault="00A46F49" w:rsidP="004B12D9">
      <w:pPr>
        <w:rPr>
          <w:b/>
          <w:i/>
          <w:sz w:val="24"/>
        </w:rPr>
      </w:pPr>
      <w:r>
        <w:t xml:space="preserve">        </w:t>
      </w:r>
      <w:r>
        <w:rPr>
          <w:b/>
          <w:i/>
          <w:sz w:val="24"/>
        </w:rPr>
        <w:t>3-Malthus’un nüfus hakkındaki görüşlerini doğru buluyor musunuz neden(10p)</w:t>
      </w:r>
    </w:p>
    <w:p w:rsidR="00A46F49" w:rsidRDefault="00A46F49" w:rsidP="00A0678E"/>
    <w:p w:rsidR="00A46F49" w:rsidRDefault="00A46F49" w:rsidP="00A0678E"/>
    <w:p w:rsidR="00A46F49" w:rsidRDefault="00A46F49" w:rsidP="00A0678E"/>
    <w:p w:rsidR="00A46F49" w:rsidRDefault="00A46F49" w:rsidP="00A0678E"/>
    <w:p w:rsidR="00A46F49" w:rsidRDefault="00A46F49" w:rsidP="00A0678E"/>
    <w:p w:rsidR="00A46F49" w:rsidRPr="00C8017F" w:rsidRDefault="00A46F49" w:rsidP="004B12D9">
      <w:pPr>
        <w:rPr>
          <w:rFonts w:cs="Calibri"/>
        </w:rPr>
      </w:pPr>
    </w:p>
    <w:p w:rsidR="00A46F49" w:rsidRPr="00C8017F" w:rsidRDefault="00A46F49" w:rsidP="004B12D9">
      <w:pPr>
        <w:rPr>
          <w:rFonts w:cs="Calibri"/>
          <w:b/>
          <w:i/>
          <w:sz w:val="24"/>
        </w:rPr>
      </w:pPr>
      <w:r w:rsidRPr="00C8017F">
        <w:rPr>
          <w:rFonts w:cs="Calibri"/>
          <w:b/>
          <w:sz w:val="24"/>
        </w:rPr>
        <w:t xml:space="preserve">      </w:t>
      </w:r>
      <w:r>
        <w:rPr>
          <w:rFonts w:cs="Calibri"/>
          <w:b/>
          <w:i/>
          <w:sz w:val="24"/>
        </w:rPr>
        <w:t>4</w:t>
      </w:r>
      <w:r w:rsidRPr="00C8017F">
        <w:rPr>
          <w:rFonts w:cs="Calibri"/>
          <w:b/>
          <w:i/>
          <w:sz w:val="24"/>
        </w:rPr>
        <w:t>-  Şehirlerin başlıca fonksiyonları nelerdir -en az beş tane-,birer tane örnek verin?(10p)</w:t>
      </w:r>
    </w:p>
    <w:p w:rsidR="00A46F49" w:rsidRDefault="00A46F49" w:rsidP="00DD02EC"/>
    <w:p w:rsidR="00A46F49" w:rsidRDefault="00A46F49" w:rsidP="00DD02EC"/>
    <w:p w:rsidR="00A46F49" w:rsidRDefault="00A46F49" w:rsidP="00DD02EC">
      <w:r>
        <w:t xml:space="preserve">                 </w:t>
      </w:r>
    </w:p>
    <w:p w:rsidR="00A46F49" w:rsidRDefault="00A46F49" w:rsidP="00DD02EC"/>
    <w:p w:rsidR="00A46F49" w:rsidRDefault="00A46F49" w:rsidP="00DD02EC"/>
    <w:p w:rsidR="00A46F49" w:rsidRPr="00DB7067" w:rsidRDefault="00A46F49" w:rsidP="002246B5">
      <w:pPr>
        <w:rPr>
          <w:b/>
          <w:i/>
          <w:sz w:val="24"/>
        </w:rPr>
      </w:pPr>
      <w:r w:rsidRPr="00DB7067">
        <w:rPr>
          <w:b/>
          <w:i/>
          <w:sz w:val="24"/>
        </w:rPr>
        <w:t xml:space="preserve">         </w:t>
      </w:r>
      <w:r>
        <w:rPr>
          <w:b/>
          <w:i/>
          <w:sz w:val="24"/>
        </w:rPr>
        <w:t>5</w:t>
      </w:r>
      <w:r w:rsidRPr="00DB7067">
        <w:rPr>
          <w:b/>
          <w:i/>
          <w:sz w:val="24"/>
        </w:rPr>
        <w:t>-Biyoçeşitliliği etkileyen  faktörleri yazınız.</w:t>
      </w:r>
      <w:r>
        <w:rPr>
          <w:b/>
          <w:i/>
          <w:sz w:val="24"/>
        </w:rPr>
        <w:t>(10p)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35"/>
        <w:gridCol w:w="3535"/>
        <w:gridCol w:w="3536"/>
      </w:tblGrid>
      <w:tr w:rsidR="00A46F49" w:rsidRPr="0087193F" w:rsidTr="0087193F">
        <w:tc>
          <w:tcPr>
            <w:tcW w:w="3535" w:type="dxa"/>
          </w:tcPr>
          <w:p w:rsidR="00A46F49" w:rsidRPr="0087193F" w:rsidRDefault="00A46F49" w:rsidP="0087193F">
            <w:pPr>
              <w:spacing w:after="0" w:line="240" w:lineRule="auto"/>
            </w:pPr>
            <w:r w:rsidRPr="0087193F">
              <w:t xml:space="preserve"> DOĞAL FAKTÖRLER</w:t>
            </w:r>
          </w:p>
        </w:tc>
        <w:tc>
          <w:tcPr>
            <w:tcW w:w="3535" w:type="dxa"/>
          </w:tcPr>
          <w:p w:rsidR="00A46F49" w:rsidRPr="0087193F" w:rsidRDefault="00A46F49" w:rsidP="0087193F">
            <w:pPr>
              <w:spacing w:after="0" w:line="240" w:lineRule="auto"/>
            </w:pPr>
            <w:r w:rsidRPr="0087193F">
              <w:t xml:space="preserve"> BİYOLOJİK FAKTÖRLER</w:t>
            </w:r>
          </w:p>
        </w:tc>
        <w:tc>
          <w:tcPr>
            <w:tcW w:w="3536" w:type="dxa"/>
          </w:tcPr>
          <w:p w:rsidR="00A46F49" w:rsidRPr="0087193F" w:rsidRDefault="00A46F49" w:rsidP="0087193F">
            <w:pPr>
              <w:spacing w:after="0" w:line="240" w:lineRule="auto"/>
            </w:pPr>
            <w:r w:rsidRPr="0087193F">
              <w:t xml:space="preserve">  PALEOCOĞRAFYA</w:t>
            </w:r>
          </w:p>
        </w:tc>
      </w:tr>
      <w:tr w:rsidR="00A46F49" w:rsidRPr="0087193F" w:rsidTr="0087193F">
        <w:trPr>
          <w:trHeight w:val="448"/>
        </w:trPr>
        <w:tc>
          <w:tcPr>
            <w:tcW w:w="3535" w:type="dxa"/>
          </w:tcPr>
          <w:p w:rsidR="00A46F49" w:rsidRPr="0087193F" w:rsidRDefault="00A46F49" w:rsidP="0087193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3535" w:type="dxa"/>
          </w:tcPr>
          <w:p w:rsidR="00A46F49" w:rsidRPr="0087193F" w:rsidRDefault="00A46F49" w:rsidP="0087193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3536" w:type="dxa"/>
          </w:tcPr>
          <w:p w:rsidR="00A46F49" w:rsidRPr="0087193F" w:rsidRDefault="00A46F49" w:rsidP="0087193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</w:tr>
      <w:tr w:rsidR="00A46F49" w:rsidRPr="0087193F" w:rsidTr="0087193F">
        <w:trPr>
          <w:trHeight w:val="452"/>
        </w:trPr>
        <w:tc>
          <w:tcPr>
            <w:tcW w:w="3535" w:type="dxa"/>
          </w:tcPr>
          <w:p w:rsidR="00A46F49" w:rsidRPr="0087193F" w:rsidRDefault="00A46F49" w:rsidP="0087193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3535" w:type="dxa"/>
          </w:tcPr>
          <w:p w:rsidR="00A46F49" w:rsidRPr="0087193F" w:rsidRDefault="00A46F49" w:rsidP="0087193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3536" w:type="dxa"/>
          </w:tcPr>
          <w:p w:rsidR="00A46F49" w:rsidRPr="0087193F" w:rsidRDefault="00A46F49" w:rsidP="0087193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</w:tr>
      <w:tr w:rsidR="00A46F49" w:rsidRPr="0087193F" w:rsidTr="0087193F">
        <w:trPr>
          <w:trHeight w:val="456"/>
        </w:trPr>
        <w:tc>
          <w:tcPr>
            <w:tcW w:w="3535" w:type="dxa"/>
          </w:tcPr>
          <w:p w:rsidR="00A46F49" w:rsidRPr="0087193F" w:rsidRDefault="00A46F49" w:rsidP="0087193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3535" w:type="dxa"/>
          </w:tcPr>
          <w:p w:rsidR="00A46F49" w:rsidRPr="0087193F" w:rsidRDefault="00A46F49" w:rsidP="0087193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3536" w:type="dxa"/>
          </w:tcPr>
          <w:p w:rsidR="00A46F49" w:rsidRPr="0087193F" w:rsidRDefault="00A46F49" w:rsidP="0087193F">
            <w:pPr>
              <w:spacing w:after="0" w:line="240" w:lineRule="auto"/>
            </w:pPr>
          </w:p>
        </w:tc>
      </w:tr>
    </w:tbl>
    <w:p w:rsidR="00A46F49" w:rsidRPr="002246B5" w:rsidRDefault="00A46F49" w:rsidP="002246B5">
      <w:pPr>
        <w:rPr>
          <w:b/>
          <w:sz w:val="24"/>
        </w:rPr>
      </w:pPr>
      <w:r w:rsidRPr="00DB7067">
        <w:rPr>
          <w:b/>
          <w:sz w:val="24"/>
        </w:rPr>
        <w:t xml:space="preserve">  </w:t>
      </w:r>
      <w:r>
        <w:rPr>
          <w:b/>
          <w:sz w:val="24"/>
        </w:rPr>
        <w:t xml:space="preserve">     </w:t>
      </w:r>
      <w:r>
        <w:rPr>
          <w:b/>
          <w:i/>
          <w:sz w:val="24"/>
        </w:rPr>
        <w:t>6</w:t>
      </w:r>
      <w:r w:rsidRPr="00DB7067">
        <w:rPr>
          <w:b/>
          <w:i/>
          <w:sz w:val="24"/>
        </w:rPr>
        <w:t>-Aşağıdaki soruları cevaplayınız.</w:t>
      </w:r>
      <w:r>
        <w:rPr>
          <w:b/>
          <w:i/>
          <w:sz w:val="24"/>
        </w:rPr>
        <w:t>(12p)</w:t>
      </w:r>
    </w:p>
    <w:p w:rsidR="00A46F49" w:rsidRDefault="00A46F49" w:rsidP="002246B5">
      <w:pPr>
        <w:pStyle w:val="ListParagraph"/>
        <w:numPr>
          <w:ilvl w:val="0"/>
          <w:numId w:val="2"/>
        </w:numPr>
      </w:pPr>
      <w:r>
        <w:t>Biyosfer  :</w:t>
      </w:r>
    </w:p>
    <w:p w:rsidR="00A46F49" w:rsidRDefault="00A46F49" w:rsidP="002246B5">
      <w:pPr>
        <w:pStyle w:val="ListParagraph"/>
      </w:pPr>
    </w:p>
    <w:p w:rsidR="00A46F49" w:rsidRDefault="00A46F49" w:rsidP="002246B5">
      <w:pPr>
        <w:pStyle w:val="ListParagraph"/>
        <w:numPr>
          <w:ilvl w:val="0"/>
          <w:numId w:val="2"/>
        </w:numPr>
      </w:pPr>
      <w:r>
        <w:t>Endemik bitki:</w:t>
      </w:r>
    </w:p>
    <w:p w:rsidR="00A46F49" w:rsidRDefault="00A46F49" w:rsidP="002246B5">
      <w:pPr>
        <w:pStyle w:val="ListParagraph"/>
      </w:pPr>
    </w:p>
    <w:p w:rsidR="00A46F49" w:rsidRDefault="00A46F49" w:rsidP="002246B5">
      <w:pPr>
        <w:pStyle w:val="ListParagraph"/>
        <w:numPr>
          <w:ilvl w:val="0"/>
          <w:numId w:val="2"/>
        </w:numPr>
      </w:pPr>
      <w:r>
        <w:t>Relikt bitki:</w:t>
      </w:r>
    </w:p>
    <w:p w:rsidR="00A46F49" w:rsidRDefault="00A46F49" w:rsidP="002246B5">
      <w:pPr>
        <w:pStyle w:val="ListParagraph"/>
      </w:pPr>
    </w:p>
    <w:p w:rsidR="00A46F49" w:rsidRDefault="00A46F49" w:rsidP="002246B5">
      <w:pPr>
        <w:pStyle w:val="ListParagraph"/>
        <w:numPr>
          <w:ilvl w:val="0"/>
          <w:numId w:val="2"/>
        </w:numPr>
      </w:pPr>
      <w:r>
        <w:t>Paleocoğrafya:</w:t>
      </w:r>
    </w:p>
    <w:p w:rsidR="00A46F49" w:rsidRDefault="00A46F49" w:rsidP="002246B5">
      <w:pPr>
        <w:pStyle w:val="ListParagraph"/>
      </w:pPr>
    </w:p>
    <w:p w:rsidR="00A46F49" w:rsidRPr="002246B5" w:rsidRDefault="00A46F49" w:rsidP="002246B5">
      <w:pPr>
        <w:rPr>
          <w:b/>
          <w:i/>
          <w:sz w:val="28"/>
        </w:rPr>
      </w:pPr>
      <w:r>
        <w:rPr>
          <w:b/>
          <w:i/>
          <w:sz w:val="28"/>
        </w:rPr>
        <w:t xml:space="preserve">     </w:t>
      </w:r>
      <w:r w:rsidRPr="002246B5">
        <w:rPr>
          <w:b/>
          <w:i/>
          <w:sz w:val="28"/>
        </w:rPr>
        <w:t>7-Karbon doğal ortamda;(8p)</w:t>
      </w:r>
    </w:p>
    <w:p w:rsidR="00A46F49" w:rsidRPr="003A53FA" w:rsidRDefault="00A46F49" w:rsidP="002246B5">
      <w:pPr>
        <w:pStyle w:val="ListParagraph"/>
        <w:numPr>
          <w:ilvl w:val="0"/>
          <w:numId w:val="3"/>
        </w:numPr>
        <w:rPr>
          <w:sz w:val="24"/>
        </w:rPr>
      </w:pPr>
      <w:r w:rsidRPr="003A53FA">
        <w:rPr>
          <w:sz w:val="24"/>
        </w:rPr>
        <w:t>Atmosferde..................................................................................................................</w:t>
      </w:r>
    </w:p>
    <w:p w:rsidR="00A46F49" w:rsidRPr="003A53FA" w:rsidRDefault="00A46F49" w:rsidP="002246B5">
      <w:pPr>
        <w:pStyle w:val="ListParagraph"/>
        <w:numPr>
          <w:ilvl w:val="0"/>
          <w:numId w:val="3"/>
        </w:numPr>
        <w:rPr>
          <w:sz w:val="24"/>
        </w:rPr>
      </w:pPr>
      <w:r w:rsidRPr="003A53FA">
        <w:rPr>
          <w:sz w:val="24"/>
        </w:rPr>
        <w:t>Biyosferde...................................................................................................................</w:t>
      </w:r>
    </w:p>
    <w:p w:rsidR="00A46F49" w:rsidRPr="003A53FA" w:rsidRDefault="00A46F49" w:rsidP="002246B5">
      <w:pPr>
        <w:pStyle w:val="ListParagraph"/>
        <w:numPr>
          <w:ilvl w:val="0"/>
          <w:numId w:val="3"/>
        </w:numPr>
        <w:rPr>
          <w:sz w:val="24"/>
        </w:rPr>
      </w:pPr>
      <w:r w:rsidRPr="003A53FA">
        <w:rPr>
          <w:sz w:val="24"/>
        </w:rPr>
        <w:t>Litosferde...................................................................................................................</w:t>
      </w:r>
    </w:p>
    <w:p w:rsidR="00A46F49" w:rsidRPr="003A53FA" w:rsidRDefault="00A46F49" w:rsidP="002246B5">
      <w:pPr>
        <w:pStyle w:val="ListParagraph"/>
        <w:numPr>
          <w:ilvl w:val="0"/>
          <w:numId w:val="3"/>
        </w:numPr>
        <w:rPr>
          <w:sz w:val="24"/>
        </w:rPr>
      </w:pPr>
      <w:r w:rsidRPr="003A53FA">
        <w:rPr>
          <w:sz w:val="24"/>
        </w:rPr>
        <w:t>Hidrosferde.................................................................................................................olarak bulunur..</w:t>
      </w:r>
    </w:p>
    <w:p w:rsidR="00A46F49" w:rsidRPr="002246B5" w:rsidRDefault="00A46F49" w:rsidP="002246B5">
      <w:pPr>
        <w:ind w:left="360"/>
        <w:rPr>
          <w:b/>
          <w:i/>
          <w:sz w:val="24"/>
        </w:rPr>
      </w:pPr>
      <w:r w:rsidRPr="002246B5">
        <w:rPr>
          <w:b/>
          <w:i/>
          <w:sz w:val="24"/>
        </w:rPr>
        <w:t>8-Aşağıdaki boşluk doldurma sorularını cevaplayınız.(12p)</w:t>
      </w:r>
    </w:p>
    <w:p w:rsidR="00A46F49" w:rsidRPr="003A53FA" w:rsidRDefault="00A46F49" w:rsidP="002246B5">
      <w:pPr>
        <w:pStyle w:val="ListParagraph"/>
        <w:numPr>
          <w:ilvl w:val="0"/>
          <w:numId w:val="4"/>
        </w:numPr>
        <w:rPr>
          <w:sz w:val="24"/>
        </w:rPr>
      </w:pPr>
      <w:r w:rsidRPr="003A53FA">
        <w:rPr>
          <w:sz w:val="24"/>
        </w:rPr>
        <w:t>Dalgaların etkisiyle havaya geçen  parçacıklarına..................................................... denir.</w:t>
      </w:r>
    </w:p>
    <w:p w:rsidR="00A46F49" w:rsidRPr="003A53FA" w:rsidRDefault="00A46F49" w:rsidP="002246B5">
      <w:pPr>
        <w:pStyle w:val="ListParagraph"/>
        <w:numPr>
          <w:ilvl w:val="0"/>
          <w:numId w:val="4"/>
        </w:numPr>
        <w:rPr>
          <w:sz w:val="24"/>
        </w:rPr>
      </w:pPr>
      <w:r w:rsidRPr="003A53FA">
        <w:rPr>
          <w:sz w:val="24"/>
        </w:rPr>
        <w:t>Biyoçeşitliliği etkileyen en önemli etmen.................................................................</w:t>
      </w:r>
    </w:p>
    <w:p w:rsidR="00A46F49" w:rsidRPr="003A53FA" w:rsidRDefault="00A46F49" w:rsidP="002246B5">
      <w:pPr>
        <w:pStyle w:val="ListParagraph"/>
        <w:numPr>
          <w:ilvl w:val="0"/>
          <w:numId w:val="4"/>
        </w:numPr>
        <w:rPr>
          <w:sz w:val="24"/>
        </w:rPr>
      </w:pPr>
      <w:r w:rsidRPr="003A53FA">
        <w:rPr>
          <w:sz w:val="24"/>
        </w:rPr>
        <w:t>Biyoçeşitliliğin en zengin olduğu biyom...................................................................</w:t>
      </w:r>
    </w:p>
    <w:p w:rsidR="00A46F49" w:rsidRPr="003A53FA" w:rsidRDefault="00A46F49" w:rsidP="002246B5">
      <w:pPr>
        <w:pStyle w:val="ListParagraph"/>
        <w:numPr>
          <w:ilvl w:val="0"/>
          <w:numId w:val="4"/>
        </w:numPr>
        <w:rPr>
          <w:sz w:val="24"/>
        </w:rPr>
      </w:pPr>
      <w:r w:rsidRPr="003A53FA">
        <w:rPr>
          <w:sz w:val="24"/>
        </w:rPr>
        <w:t>Gelişmiş ülkelerde genelde nüfus artış hızı......................................gelişmekte olan ülkelerde ise......................</w:t>
      </w:r>
    </w:p>
    <w:p w:rsidR="00A46F49" w:rsidRPr="002246B5" w:rsidRDefault="00A46F49" w:rsidP="002246B5">
      <w:pPr>
        <w:ind w:left="360"/>
        <w:rPr>
          <w:b/>
          <w:i/>
          <w:sz w:val="24"/>
        </w:rPr>
      </w:pPr>
      <w:r w:rsidRPr="002246B5">
        <w:rPr>
          <w:b/>
          <w:i/>
          <w:sz w:val="24"/>
        </w:rPr>
        <w:t>9-Aşağıdaki sorulara doğru olanına (D) yanlış olanına (Y) işaretleyiniz.(8p)</w:t>
      </w:r>
    </w:p>
    <w:p w:rsidR="00A46F49" w:rsidRPr="003A53FA" w:rsidRDefault="00A46F49" w:rsidP="002246B5">
      <w:pPr>
        <w:pStyle w:val="ListParagraph"/>
        <w:numPr>
          <w:ilvl w:val="0"/>
          <w:numId w:val="5"/>
        </w:numPr>
        <w:rPr>
          <w:sz w:val="24"/>
        </w:rPr>
      </w:pPr>
      <w:r w:rsidRPr="003A53FA">
        <w:rPr>
          <w:sz w:val="24"/>
        </w:rPr>
        <w:t>Her ülkede aynı nüfus politikası uygulanır (......)</w:t>
      </w:r>
    </w:p>
    <w:p w:rsidR="00A46F49" w:rsidRPr="003A53FA" w:rsidRDefault="00A46F49" w:rsidP="002246B5">
      <w:pPr>
        <w:pStyle w:val="ListParagraph"/>
        <w:numPr>
          <w:ilvl w:val="0"/>
          <w:numId w:val="5"/>
        </w:numPr>
        <w:rPr>
          <w:sz w:val="24"/>
        </w:rPr>
      </w:pPr>
      <w:r w:rsidRPr="003A53FA">
        <w:rPr>
          <w:sz w:val="24"/>
        </w:rPr>
        <w:t>Önemli borsaların bulunduğu  şehirler,küresel bir etkiye sahiptir (......)</w:t>
      </w:r>
    </w:p>
    <w:p w:rsidR="00A46F49" w:rsidRPr="003A53FA" w:rsidRDefault="00A46F49" w:rsidP="002246B5">
      <w:pPr>
        <w:pStyle w:val="ListParagraph"/>
        <w:numPr>
          <w:ilvl w:val="0"/>
          <w:numId w:val="5"/>
        </w:numPr>
        <w:rPr>
          <w:sz w:val="24"/>
        </w:rPr>
      </w:pPr>
      <w:r w:rsidRPr="003A53FA">
        <w:rPr>
          <w:sz w:val="24"/>
        </w:rPr>
        <w:t>Gelişmiş ülkelerdeki şehirlerin küresel etkisi daha fazladır (........)</w:t>
      </w:r>
    </w:p>
    <w:p w:rsidR="00A46F49" w:rsidRDefault="00A46F49" w:rsidP="002246B5">
      <w:pPr>
        <w:pStyle w:val="ListParagraph"/>
        <w:numPr>
          <w:ilvl w:val="0"/>
          <w:numId w:val="5"/>
        </w:numPr>
      </w:pPr>
      <w:r>
        <w:t>İlk şehirlerin önemli bir kısmı orta kuşakta kurulmuştur (........)</w:t>
      </w:r>
    </w:p>
    <w:p w:rsidR="00A46F49" w:rsidRDefault="00A46F49" w:rsidP="002246B5">
      <w:r>
        <w:rPr>
          <w:b/>
          <w:sz w:val="24"/>
        </w:rPr>
        <w:t xml:space="preserve">       10</w:t>
      </w:r>
      <w:r w:rsidRPr="00DB7067">
        <w:rPr>
          <w:b/>
          <w:sz w:val="24"/>
        </w:rPr>
        <w:t>-</w:t>
      </w:r>
      <w:r w:rsidRPr="00DB7067">
        <w:rPr>
          <w:sz w:val="24"/>
        </w:rPr>
        <w:t xml:space="preserve">   </w:t>
      </w:r>
      <w:r>
        <w:rPr>
          <w:sz w:val="24"/>
        </w:rPr>
        <w:t xml:space="preserve">   </w:t>
      </w:r>
      <w:r w:rsidRPr="00DB7067">
        <w:rPr>
          <w:sz w:val="24"/>
        </w:rPr>
        <w:t xml:space="preserve"> </w:t>
      </w:r>
      <w:r>
        <w:t>*Sibirya,Kanada ve İskandinav ülkelerinde görülür</w:t>
      </w:r>
    </w:p>
    <w:p w:rsidR="00A46F49" w:rsidRDefault="00A46F49" w:rsidP="002246B5">
      <w:r>
        <w:t xml:space="preserve">                      *Samur,geyik kurt,tilki böcek,kuş başlıca hayvan topluluğunu oluşturur</w:t>
      </w:r>
    </w:p>
    <w:p w:rsidR="00A46F49" w:rsidRDefault="00A46F49" w:rsidP="002246B5">
      <w:pPr>
        <w:rPr>
          <w:b/>
        </w:rPr>
      </w:pPr>
      <w:r>
        <w:rPr>
          <w:b/>
        </w:rPr>
        <w:t xml:space="preserve">         </w:t>
      </w:r>
      <w:r w:rsidRPr="00AF7B3A">
        <w:rPr>
          <w:b/>
        </w:rPr>
        <w:t>Yukarıda özellikleri verilen biyom aşağıdakilerden hangisidir ?</w:t>
      </w:r>
      <w:r>
        <w:rPr>
          <w:b/>
        </w:rPr>
        <w:t>(10p)</w:t>
      </w:r>
    </w:p>
    <w:p w:rsidR="00A46F49" w:rsidRDefault="00A46F49" w:rsidP="002246B5">
      <w:pPr>
        <w:pStyle w:val="ListParagraph"/>
        <w:numPr>
          <w:ilvl w:val="0"/>
          <w:numId w:val="8"/>
        </w:numPr>
        <w:rPr>
          <w:b/>
        </w:rPr>
      </w:pPr>
      <w:r>
        <w:rPr>
          <w:b/>
        </w:rPr>
        <w:t>Tayga                                              b)   Tundra                                               c)   Savan</w:t>
      </w:r>
    </w:p>
    <w:p w:rsidR="00A46F49" w:rsidRPr="00DB7067" w:rsidRDefault="00A46F49" w:rsidP="002246B5">
      <w:pPr>
        <w:rPr>
          <w:b/>
        </w:rPr>
      </w:pPr>
      <w:r>
        <w:rPr>
          <w:b/>
        </w:rPr>
        <w:t xml:space="preserve">          </w:t>
      </w:r>
      <w:r w:rsidRPr="00DB7067">
        <w:rPr>
          <w:b/>
        </w:rPr>
        <w:t xml:space="preserve"> d)     Maki                                               e)  Orman</w:t>
      </w:r>
    </w:p>
    <w:sectPr w:rsidR="00A46F49" w:rsidRPr="00DB7067" w:rsidSect="008B1D56">
      <w:footerReference w:type="default" r:id="rId7"/>
      <w:pgSz w:w="11906" w:h="16838"/>
      <w:pgMar w:top="720" w:right="720" w:bottom="720" w:left="720" w:header="708" w:footer="227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F49" w:rsidRDefault="00A46F49" w:rsidP="001C1511">
      <w:pPr>
        <w:spacing w:after="0" w:line="240" w:lineRule="auto"/>
      </w:pPr>
      <w:r>
        <w:separator/>
      </w:r>
    </w:p>
  </w:endnote>
  <w:endnote w:type="continuationSeparator" w:id="0">
    <w:p w:rsidR="00A46F49" w:rsidRDefault="00A46F49" w:rsidP="001C1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0A0"/>
    </w:tblPr>
    <w:tblGrid>
      <w:gridCol w:w="5643"/>
      <w:gridCol w:w="5053"/>
    </w:tblGrid>
    <w:tr w:rsidR="00A46F49" w:rsidRPr="0087193F" w:rsidTr="008B1D56">
      <w:tc>
        <w:tcPr>
          <w:tcW w:w="2638" w:type="pct"/>
          <w:tcBorders>
            <w:top w:val="single" w:sz="4" w:space="0" w:color="000000"/>
          </w:tcBorders>
        </w:tcPr>
        <w:p w:rsidR="00A46F49" w:rsidRPr="0087193F" w:rsidRDefault="00A46F49" w:rsidP="008B1D56">
          <w:pPr>
            <w:pStyle w:val="Footer"/>
            <w:rPr>
              <w:b/>
            </w:rPr>
          </w:pPr>
          <w:r w:rsidRPr="0087193F">
            <w:t xml:space="preserve">                     </w:t>
          </w:r>
          <w:r w:rsidRPr="0087193F">
            <w:rPr>
              <w:b/>
              <w:sz w:val="56"/>
            </w:rPr>
            <w:t>Başarılar</w:t>
          </w:r>
        </w:p>
      </w:tc>
      <w:tc>
        <w:tcPr>
          <w:tcW w:w="2362" w:type="pct"/>
          <w:tcBorders>
            <w:top w:val="single" w:sz="4" w:space="0" w:color="C0504D"/>
          </w:tcBorders>
          <w:shd w:val="clear" w:color="auto" w:fill="943634"/>
        </w:tcPr>
        <w:p w:rsidR="00A46F49" w:rsidRPr="0087193F" w:rsidRDefault="00A46F49">
          <w:pPr>
            <w:pStyle w:val="Header"/>
            <w:rPr>
              <w:b/>
              <w:i/>
              <w:color w:val="FFFFFF"/>
            </w:rPr>
          </w:pPr>
          <w:r w:rsidRPr="0087193F">
            <w:rPr>
              <w:b/>
              <w:i/>
              <w:color w:val="FFFFFF"/>
              <w:sz w:val="40"/>
            </w:rPr>
            <w:t xml:space="preserve">             </w:t>
          </w:r>
          <w:r w:rsidRPr="0087193F">
            <w:rPr>
              <w:b/>
              <w:i/>
              <w:color w:val="FFFFFF"/>
              <w:sz w:val="52"/>
            </w:rPr>
            <w:t>Ebubekir pala</w:t>
          </w:r>
        </w:p>
      </w:tc>
    </w:tr>
  </w:tbl>
  <w:p w:rsidR="00A46F49" w:rsidRDefault="00A46F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F49" w:rsidRDefault="00A46F49" w:rsidP="001C1511">
      <w:pPr>
        <w:spacing w:after="0" w:line="240" w:lineRule="auto"/>
      </w:pPr>
      <w:r>
        <w:separator/>
      </w:r>
    </w:p>
  </w:footnote>
  <w:footnote w:type="continuationSeparator" w:id="0">
    <w:p w:rsidR="00A46F49" w:rsidRDefault="00A46F49" w:rsidP="001C15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098D04EF"/>
    <w:multiLevelType w:val="hybridMultilevel"/>
    <w:tmpl w:val="C978844C"/>
    <w:lvl w:ilvl="0" w:tplc="041F0013">
      <w:start w:val="1"/>
      <w:numFmt w:val="upperRoman"/>
      <w:lvlText w:val="%1."/>
      <w:lvlJc w:val="right"/>
      <w:pPr>
        <w:ind w:left="1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>
    <w:nsid w:val="283D6509"/>
    <w:multiLevelType w:val="hybridMultilevel"/>
    <w:tmpl w:val="405804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56C20DC"/>
    <w:multiLevelType w:val="hybridMultilevel"/>
    <w:tmpl w:val="698458F0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C3620B4"/>
    <w:multiLevelType w:val="hybridMultilevel"/>
    <w:tmpl w:val="6368052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8D0DA7"/>
    <w:multiLevelType w:val="hybridMultilevel"/>
    <w:tmpl w:val="FCC254E4"/>
    <w:lvl w:ilvl="0" w:tplc="041F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5">
    <w:nsid w:val="4D767C0C"/>
    <w:multiLevelType w:val="hybridMultilevel"/>
    <w:tmpl w:val="482E72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1A43E2"/>
    <w:multiLevelType w:val="hybridMultilevel"/>
    <w:tmpl w:val="07E0947C"/>
    <w:lvl w:ilvl="0" w:tplc="1F904F3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D3619EB"/>
    <w:multiLevelType w:val="hybridMultilevel"/>
    <w:tmpl w:val="EA789440"/>
    <w:lvl w:ilvl="0" w:tplc="041F0017">
      <w:start w:val="1"/>
      <w:numFmt w:val="lowerLetter"/>
      <w:lvlText w:val="%1)"/>
      <w:lvlJc w:val="left"/>
      <w:pPr>
        <w:ind w:left="927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94F228E"/>
    <w:multiLevelType w:val="hybridMultilevel"/>
    <w:tmpl w:val="9A16A4E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511"/>
    <w:rsid w:val="00143324"/>
    <w:rsid w:val="001C1511"/>
    <w:rsid w:val="002246B5"/>
    <w:rsid w:val="002A4C5C"/>
    <w:rsid w:val="002B1F09"/>
    <w:rsid w:val="003124A3"/>
    <w:rsid w:val="003A53FA"/>
    <w:rsid w:val="00481085"/>
    <w:rsid w:val="004B12D9"/>
    <w:rsid w:val="005175AA"/>
    <w:rsid w:val="00670560"/>
    <w:rsid w:val="007238CB"/>
    <w:rsid w:val="007750A0"/>
    <w:rsid w:val="007C77FC"/>
    <w:rsid w:val="00822A92"/>
    <w:rsid w:val="0087193F"/>
    <w:rsid w:val="008B1D56"/>
    <w:rsid w:val="00902DD7"/>
    <w:rsid w:val="009608B8"/>
    <w:rsid w:val="00A0678E"/>
    <w:rsid w:val="00A46F49"/>
    <w:rsid w:val="00A53B53"/>
    <w:rsid w:val="00A718F7"/>
    <w:rsid w:val="00AC39A9"/>
    <w:rsid w:val="00AF7B3A"/>
    <w:rsid w:val="00C00F9B"/>
    <w:rsid w:val="00C8017F"/>
    <w:rsid w:val="00CA5065"/>
    <w:rsid w:val="00CE32DD"/>
    <w:rsid w:val="00D645ED"/>
    <w:rsid w:val="00DB7067"/>
    <w:rsid w:val="00DD02EC"/>
    <w:rsid w:val="00EC71CF"/>
    <w:rsid w:val="00F82944"/>
    <w:rsid w:val="00FD5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06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C151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C1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C151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C1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C15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48108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81085"/>
    <w:pPr>
      <w:ind w:left="720"/>
      <w:contextualSpacing/>
    </w:pPr>
  </w:style>
  <w:style w:type="paragraph" w:styleId="NoSpacing">
    <w:name w:val="No Spacing"/>
    <w:uiPriority w:val="99"/>
    <w:qFormat/>
    <w:rsid w:val="00A0678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2</Pages>
  <Words>463</Words>
  <Characters>2642</Characters>
  <Application>Microsoft Office Outlook</Application>
  <DocSecurity>0</DocSecurity>
  <Lines>0</Lines>
  <Paragraphs>0</Paragraphs>
  <ScaleCrop>false</ScaleCrop>
  <Company>akjdlaksjd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Lnv</dc:creator>
  <cp:keywords>Sorubak.Com</cp:keywords>
  <dc:description/>
  <cp:lastModifiedBy>edanur</cp:lastModifiedBy>
  <cp:revision>11</cp:revision>
  <dcterms:created xsi:type="dcterms:W3CDTF">2011-11-12T14:38:00Z</dcterms:created>
  <dcterms:modified xsi:type="dcterms:W3CDTF">2012-10-28T22:05:00Z</dcterms:modified>
</cp:coreProperties>
</file>