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2E" w:rsidRDefault="0087052E" w:rsidP="00152FE6">
      <w:pPr>
        <w:pStyle w:val="NoSpacing"/>
        <w:jc w:val="center"/>
        <w:rPr>
          <w:b/>
        </w:rPr>
      </w:pPr>
      <w:r w:rsidRPr="00C32424">
        <w:rPr>
          <w:b/>
        </w:rPr>
        <w:t>YAHYA KEMAL BEYATLI İLKÖĞRETİM OKULU</w:t>
      </w:r>
    </w:p>
    <w:p w:rsidR="0087052E" w:rsidRPr="00C32424" w:rsidRDefault="0087052E" w:rsidP="00C32424">
      <w:pPr>
        <w:pStyle w:val="NoSpacing"/>
        <w:jc w:val="center"/>
        <w:rPr>
          <w:b/>
        </w:rPr>
      </w:pPr>
      <w:r>
        <w:rPr>
          <w:b/>
        </w:rPr>
        <w:t>2012-2013</w:t>
      </w:r>
      <w:r w:rsidRPr="00C32424">
        <w:rPr>
          <w:b/>
        </w:rPr>
        <w:t xml:space="preserve"> EĞİTİM ÖĞRETİM YILI</w:t>
      </w:r>
    </w:p>
    <w:p w:rsidR="0087052E" w:rsidRPr="00C32424" w:rsidRDefault="0087052E" w:rsidP="00C32424">
      <w:pPr>
        <w:pStyle w:val="NoSpacing"/>
        <w:jc w:val="center"/>
        <w:rPr>
          <w:b/>
        </w:rPr>
      </w:pPr>
      <w:r w:rsidRPr="00C32424">
        <w:rPr>
          <w:b/>
        </w:rPr>
        <w:t>4/A SINIFI  ADEY UYGULAMA RAPORU</w:t>
      </w:r>
    </w:p>
    <w:p w:rsidR="0087052E" w:rsidRDefault="0087052E" w:rsidP="00C32424">
      <w:pPr>
        <w:pStyle w:val="NoSpacing"/>
        <w:jc w:val="center"/>
      </w:pPr>
    </w:p>
    <w:p w:rsidR="0087052E" w:rsidRDefault="0087052E" w:rsidP="00C32424">
      <w:pPr>
        <w:pStyle w:val="NoSpacing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AY:……………………</w:t>
      </w:r>
    </w:p>
    <w:p w:rsidR="0087052E" w:rsidRDefault="0087052E" w:rsidP="00C32424">
      <w:pPr>
        <w:pStyle w:val="NoSpacing"/>
      </w:pPr>
    </w:p>
    <w:p w:rsidR="0087052E" w:rsidRPr="00335D0C" w:rsidRDefault="0087052E" w:rsidP="00C32424">
      <w:pPr>
        <w:pStyle w:val="NoSpacing"/>
        <w:rPr>
          <w:b/>
          <w:u w:val="single"/>
        </w:rPr>
      </w:pPr>
      <w:r w:rsidRPr="00335D0C">
        <w:rPr>
          <w:b/>
          <w:u w:val="single"/>
        </w:rPr>
        <w:t>DEVAMSIZ ÖĞRENCİ BİLGİLERİ:</w:t>
      </w:r>
    </w:p>
    <w:p w:rsidR="0087052E" w:rsidRDefault="0087052E" w:rsidP="00C32424">
      <w:pPr>
        <w:pStyle w:val="NoSpacing"/>
        <w:rPr>
          <w:b/>
        </w:rPr>
      </w:pPr>
      <w:r>
        <w:rPr>
          <w:b/>
        </w:rPr>
        <w:t xml:space="preserve">         </w:t>
      </w:r>
    </w:p>
    <w:p w:rsidR="0087052E" w:rsidRPr="00C32424" w:rsidRDefault="0087052E" w:rsidP="00C32424">
      <w:pPr>
        <w:pStyle w:val="NoSpacing"/>
        <w:ind w:firstLine="708"/>
        <w:rPr>
          <w:b/>
        </w:rPr>
      </w:pPr>
      <w:r>
        <w:rPr>
          <w:b/>
        </w:rPr>
        <w:t>Öğrenci Adı-Soyadı:</w:t>
      </w:r>
    </w:p>
    <w:p w:rsidR="0087052E" w:rsidRDefault="0087052E" w:rsidP="00C32424">
      <w:pPr>
        <w:pStyle w:val="NoSpacing"/>
      </w:pPr>
      <w:r>
        <w:t xml:space="preserve">               No:</w:t>
      </w:r>
    </w:p>
    <w:p w:rsidR="0087052E" w:rsidRDefault="0087052E" w:rsidP="00C32424">
      <w:pPr>
        <w:pStyle w:val="NoSpacing"/>
      </w:pPr>
    </w:p>
    <w:p w:rsidR="0087052E" w:rsidRPr="00335D0C" w:rsidRDefault="0087052E" w:rsidP="00C32424">
      <w:pPr>
        <w:pStyle w:val="NoSpacing"/>
        <w:rPr>
          <w:b/>
          <w:u w:val="single"/>
        </w:rPr>
      </w:pPr>
      <w:r w:rsidRPr="00335D0C">
        <w:rPr>
          <w:b/>
          <w:u w:val="single"/>
        </w:rPr>
        <w:t>DEVAMSIZLIK  BİLGİLERİ:</w:t>
      </w:r>
    </w:p>
    <w:p w:rsidR="0087052E" w:rsidRDefault="0087052E" w:rsidP="00C32424">
      <w:pPr>
        <w:pStyle w:val="NoSpacing"/>
      </w:pPr>
      <w:r>
        <w:t xml:space="preserve">         </w:t>
      </w:r>
      <w:r>
        <w:tab/>
      </w:r>
      <w:r w:rsidRPr="004B5C1D">
        <w:rPr>
          <w:sz w:val="24"/>
        </w:rPr>
        <w:t>Devamsızlık Tarihleri</w:t>
      </w:r>
      <w:r>
        <w:t>:…………………………………………………………………………………………………………………………</w:t>
      </w:r>
    </w:p>
    <w:p w:rsidR="0087052E" w:rsidRDefault="0087052E" w:rsidP="00C32424">
      <w:pPr>
        <w:pStyle w:val="NoSpacing"/>
      </w:pPr>
      <w:r>
        <w:t>……………………………………………………………………………………………………………..……………………………………………………………</w:t>
      </w:r>
    </w:p>
    <w:p w:rsidR="0087052E" w:rsidRDefault="0087052E" w:rsidP="00C32424">
      <w:pPr>
        <w:pStyle w:val="NoSpacing"/>
      </w:pPr>
      <w:r>
        <w:t>……………………………………………………………………………………………………………………………………………………………………………</w:t>
      </w:r>
    </w:p>
    <w:p w:rsidR="0087052E" w:rsidRDefault="0087052E" w:rsidP="00C32424">
      <w:pPr>
        <w:pStyle w:val="NoSpacing"/>
      </w:pPr>
      <w:r>
        <w:t>……………………………………………………………………………………………………………………………………………………………………………</w:t>
      </w:r>
    </w:p>
    <w:p w:rsidR="0087052E" w:rsidRDefault="0087052E" w:rsidP="00C32424">
      <w:pPr>
        <w:pStyle w:val="NoSpacing"/>
      </w:pPr>
      <w:r>
        <w:tab/>
      </w:r>
    </w:p>
    <w:p w:rsidR="0087052E" w:rsidRDefault="0087052E" w:rsidP="00335D0C">
      <w:pPr>
        <w:pStyle w:val="NoSpacing"/>
        <w:ind w:firstLine="708"/>
      </w:pPr>
      <w:r w:rsidRPr="004B5C1D">
        <w:rPr>
          <w:sz w:val="24"/>
        </w:rPr>
        <w:t xml:space="preserve">Devamsızlık  Özür Durumu:    </w:t>
      </w:r>
      <w:r>
        <w:t>ÖZÜRLÜ/ ÖZÜRSÜZ</w:t>
      </w:r>
    </w:p>
    <w:p w:rsidR="0087052E" w:rsidRDefault="0087052E" w:rsidP="00C32424">
      <w:pPr>
        <w:pStyle w:val="NoSpacing"/>
      </w:pPr>
      <w:r>
        <w:tab/>
      </w:r>
    </w:p>
    <w:p w:rsidR="0087052E" w:rsidRDefault="0087052E" w:rsidP="00C32424">
      <w:pPr>
        <w:pStyle w:val="NoSpacing"/>
        <w:ind w:firstLine="708"/>
      </w:pPr>
      <w:r w:rsidRPr="004B5C1D">
        <w:rPr>
          <w:sz w:val="24"/>
        </w:rPr>
        <w:t xml:space="preserve">Devamsızlık Tipi  </w:t>
      </w:r>
      <w:r>
        <w:t>:    Genel    Nedenlere  Bağlı   Ardışık  Özürsüz  Devamsızlık</w:t>
      </w:r>
    </w:p>
    <w:p w:rsidR="0087052E" w:rsidRDefault="0087052E" w:rsidP="00C32424">
      <w:pPr>
        <w:pStyle w:val="NoSpacing"/>
        <w:ind w:firstLine="708"/>
      </w:pPr>
    </w:p>
    <w:p w:rsidR="0087052E" w:rsidRPr="004B5C1D" w:rsidRDefault="0087052E" w:rsidP="00C32424">
      <w:pPr>
        <w:pStyle w:val="NoSpacing"/>
        <w:ind w:firstLine="708"/>
        <w:rPr>
          <w:sz w:val="24"/>
        </w:rPr>
      </w:pPr>
      <w:r w:rsidRPr="004B5C1D">
        <w:rPr>
          <w:sz w:val="24"/>
        </w:rPr>
        <w:t>Devamsızlık  Nedeni:…………………………………………………………………………………………………………………</w:t>
      </w:r>
    </w:p>
    <w:p w:rsidR="0087052E" w:rsidRDefault="0087052E" w:rsidP="00335D0C">
      <w:pPr>
        <w:pStyle w:val="NoSpacing"/>
      </w:pPr>
      <w:r>
        <w:t>……………………………………………………………………………………………………………………………………………………………………………</w:t>
      </w:r>
    </w:p>
    <w:p w:rsidR="0087052E" w:rsidRDefault="0087052E" w:rsidP="00335D0C">
      <w:pPr>
        <w:pStyle w:val="NoSpacing"/>
      </w:pPr>
      <w:r>
        <w:t>…………………………………………………………………………………………………………………………………………………………………………..</w:t>
      </w:r>
    </w:p>
    <w:p w:rsidR="0087052E" w:rsidRDefault="0087052E" w:rsidP="00335D0C">
      <w:pPr>
        <w:pStyle w:val="NoSpacing"/>
      </w:pPr>
      <w:r>
        <w:t>…………………………………………………………………………………………………………………………………………………………………………..</w:t>
      </w:r>
    </w:p>
    <w:p w:rsidR="0087052E" w:rsidRDefault="0087052E" w:rsidP="00335D0C">
      <w:pPr>
        <w:pStyle w:val="NoSpacing"/>
      </w:pPr>
    </w:p>
    <w:p w:rsidR="0087052E" w:rsidRDefault="0087052E" w:rsidP="00335D0C">
      <w:pPr>
        <w:pStyle w:val="NoSpacing"/>
        <w:rPr>
          <w:b/>
          <w:u w:val="single"/>
        </w:rPr>
      </w:pPr>
      <w:r w:rsidRPr="00335D0C">
        <w:rPr>
          <w:b/>
          <w:u w:val="single"/>
        </w:rPr>
        <w:t xml:space="preserve">UYGULANAN </w:t>
      </w:r>
      <w:r>
        <w:rPr>
          <w:b/>
          <w:u w:val="single"/>
        </w:rPr>
        <w:t xml:space="preserve"> </w:t>
      </w:r>
      <w:r w:rsidRPr="00335D0C">
        <w:rPr>
          <w:b/>
          <w:u w:val="single"/>
        </w:rPr>
        <w:t>AŞAMALI</w:t>
      </w:r>
      <w:r>
        <w:rPr>
          <w:b/>
          <w:u w:val="single"/>
        </w:rPr>
        <w:t xml:space="preserve"> </w:t>
      </w:r>
      <w:r w:rsidRPr="00335D0C">
        <w:rPr>
          <w:b/>
          <w:u w:val="single"/>
        </w:rPr>
        <w:t xml:space="preserve"> EYLEM </w:t>
      </w:r>
      <w:r>
        <w:rPr>
          <w:b/>
          <w:u w:val="single"/>
        </w:rPr>
        <w:t xml:space="preserve"> </w:t>
      </w:r>
      <w:r w:rsidRPr="00335D0C">
        <w:rPr>
          <w:b/>
          <w:u w:val="single"/>
        </w:rPr>
        <w:t>PLANLARI/</w:t>
      </w:r>
      <w:r>
        <w:rPr>
          <w:b/>
          <w:u w:val="single"/>
        </w:rPr>
        <w:t xml:space="preserve"> </w:t>
      </w:r>
      <w:r w:rsidRPr="00335D0C">
        <w:rPr>
          <w:b/>
          <w:u w:val="single"/>
        </w:rPr>
        <w:t xml:space="preserve">EYLEM VE MÜDAHALELER: </w:t>
      </w:r>
    </w:p>
    <w:p w:rsidR="0087052E" w:rsidRDefault="0087052E" w:rsidP="00335D0C">
      <w:pPr>
        <w:pStyle w:val="NoSpacing"/>
      </w:pPr>
      <w:r>
        <w:tab/>
      </w:r>
      <w:r w:rsidRPr="004B5C1D">
        <w:rPr>
          <w:sz w:val="24"/>
        </w:rPr>
        <w:t>Aşamalı Eylem Planı Türü</w:t>
      </w:r>
      <w:r>
        <w:t>:       AEP1a</w:t>
      </w:r>
    </w:p>
    <w:p w:rsidR="0087052E" w:rsidRDefault="0087052E" w:rsidP="00335D0C">
      <w:pPr>
        <w:pStyle w:val="NoSpacing"/>
      </w:pPr>
      <w:r>
        <w:tab/>
      </w:r>
    </w:p>
    <w:p w:rsidR="0087052E" w:rsidRDefault="0087052E" w:rsidP="00335D0C">
      <w:pPr>
        <w:pStyle w:val="NoSpacing"/>
      </w:pPr>
      <w:r>
        <w:tab/>
      </w:r>
      <w:r w:rsidRPr="004B5C1D">
        <w:rPr>
          <w:sz w:val="24"/>
        </w:rPr>
        <w:t>Eylem Planı Uygulama Tarihi</w:t>
      </w:r>
      <w:r>
        <w:t>:………………………………………………………………………………………………………………..</w:t>
      </w:r>
    </w:p>
    <w:p w:rsidR="0087052E" w:rsidRDefault="0087052E" w:rsidP="00335D0C">
      <w:pPr>
        <w:pStyle w:val="NoSpacing"/>
      </w:pPr>
    </w:p>
    <w:p w:rsidR="0087052E" w:rsidRPr="004B5C1D" w:rsidRDefault="0087052E" w:rsidP="00335D0C">
      <w:pPr>
        <w:pStyle w:val="NoSpacing"/>
        <w:rPr>
          <w:sz w:val="24"/>
        </w:rPr>
      </w:pPr>
      <w:r>
        <w:tab/>
      </w:r>
      <w:r w:rsidRPr="004B5C1D">
        <w:rPr>
          <w:sz w:val="24"/>
        </w:rPr>
        <w:t xml:space="preserve">Müdahaleler: </w:t>
      </w:r>
    </w:p>
    <w:p w:rsidR="0087052E" w:rsidRDefault="0087052E" w:rsidP="00335D0C">
      <w:pPr>
        <w:pStyle w:val="NoSpacing"/>
      </w:pPr>
      <w:r>
        <w:rPr>
          <w:noProof/>
          <w:lang w:eastAsia="tr-TR"/>
        </w:rPr>
        <w:pict>
          <v:rect id="_x0000_s1026" style="position:absolute;margin-left:382.15pt;margin-top:3.45pt;width:15pt;height:16.5pt;z-index:251656192"/>
        </w:pict>
      </w:r>
      <w:r>
        <w:tab/>
        <w:t xml:space="preserve">                    1   -  Öğrenci velisine telefon ile ulaşıldı :</w:t>
      </w:r>
    </w:p>
    <w:p w:rsidR="0087052E" w:rsidRDefault="0087052E" w:rsidP="00335D0C">
      <w:pPr>
        <w:pStyle w:val="NoSpacing"/>
        <w:ind w:left="1416"/>
      </w:pPr>
      <w:r>
        <w:rPr>
          <w:noProof/>
          <w:lang w:eastAsia="tr-TR"/>
        </w:rPr>
        <w:pict>
          <v:rect id="_x0000_s1027" style="position:absolute;left:0;text-align:left;margin-left:382.15pt;margin-top:6.55pt;width:15pt;height:11.25pt;z-index:251655168"/>
        </w:pict>
      </w:r>
      <w:r>
        <w:t xml:space="preserve">      2-     Devamsızlık konusunda veli haberdar edildi :</w:t>
      </w:r>
    </w:p>
    <w:p w:rsidR="0087052E" w:rsidRDefault="0087052E" w:rsidP="00335D0C">
      <w:pPr>
        <w:pStyle w:val="NoSpacing"/>
        <w:ind w:left="1416"/>
      </w:pPr>
      <w:r>
        <w:rPr>
          <w:noProof/>
          <w:lang w:eastAsia="tr-TR"/>
        </w:rPr>
        <w:pict>
          <v:rect id="_x0000_s1028" style="position:absolute;left:0;text-align:left;margin-left:382.15pt;margin-top:4.35pt;width:15pt;height:11.25pt;z-index:251657216"/>
        </w:pict>
      </w:r>
      <w:r>
        <w:t xml:space="preserve">      3-     Veli okula çağırıldı:</w:t>
      </w:r>
    </w:p>
    <w:p w:rsidR="0087052E" w:rsidRDefault="0087052E" w:rsidP="00335D0C">
      <w:pPr>
        <w:pStyle w:val="NoSpacing"/>
        <w:ind w:left="1416"/>
      </w:pPr>
      <w:r>
        <w:rPr>
          <w:noProof/>
          <w:lang w:eastAsia="tr-TR"/>
        </w:rPr>
        <w:pict>
          <v:rect id="_x0000_s1029" style="position:absolute;left:0;text-align:left;margin-left:382.15pt;margin-top:2.2pt;width:15pt;height:11.25pt;z-index:251658240"/>
        </w:pict>
      </w:r>
      <w:r>
        <w:t xml:space="preserve">      4-     Okula gelmeme nedeni hakkında bilgi edinildi :</w:t>
      </w:r>
    </w:p>
    <w:p w:rsidR="0087052E" w:rsidRDefault="0087052E" w:rsidP="00335D0C">
      <w:pPr>
        <w:pStyle w:val="NoSpacing"/>
        <w:ind w:left="1416"/>
      </w:pPr>
      <w:r>
        <w:rPr>
          <w:noProof/>
          <w:lang w:eastAsia="tr-TR"/>
        </w:rPr>
        <w:pict>
          <v:rect id="_x0000_s1030" style="position:absolute;left:0;text-align:left;margin-left:382.15pt;margin-top:12pt;width:15pt;height:15pt;z-index:251659264"/>
        </w:pict>
      </w:r>
      <w:r>
        <w:rPr>
          <w:noProof/>
          <w:lang w:eastAsia="tr-TR"/>
        </w:rPr>
        <w:pict>
          <v:rect id="_x0000_s1031" style="position:absolute;left:0;text-align:left;margin-left:382.15pt;margin-top:0;width:15pt;height:11.25pt;z-index:251654144"/>
        </w:pict>
      </w:r>
      <w:r>
        <w:t xml:space="preserve">      5-     Okula devam sağlanması için gerekli uyarılarda bulunuldu:</w:t>
      </w:r>
      <w:r>
        <w:tab/>
        <w:t xml:space="preserve"> </w:t>
      </w:r>
    </w:p>
    <w:p w:rsidR="0087052E" w:rsidRDefault="0087052E" w:rsidP="00335D0C">
      <w:pPr>
        <w:pStyle w:val="NoSpacing"/>
        <w:ind w:left="1416"/>
      </w:pPr>
      <w:r>
        <w:t xml:space="preserve">      6-     Okula devam sözleşmesi yapıldı;</w:t>
      </w:r>
      <w:r>
        <w:tab/>
      </w:r>
    </w:p>
    <w:p w:rsidR="0087052E" w:rsidRDefault="0087052E" w:rsidP="00335D0C">
      <w:pPr>
        <w:pStyle w:val="NoSpacing"/>
        <w:ind w:left="1416"/>
      </w:pPr>
      <w:r>
        <w:rPr>
          <w:noProof/>
          <w:lang w:eastAsia="tr-TR"/>
        </w:rPr>
        <w:pict>
          <v:rect id="_x0000_s1032" style="position:absolute;left:0;text-align:left;margin-left:382.15pt;margin-top:11.4pt;width:15pt;height:15pt;z-index:251661312"/>
        </w:pict>
      </w:r>
      <w:r>
        <w:rPr>
          <w:noProof/>
          <w:lang w:eastAsia="tr-TR"/>
        </w:rPr>
        <w:pict>
          <v:rect id="_x0000_s1033" style="position:absolute;left:0;text-align:left;margin-left:382.15pt;margin-top:.15pt;width:15pt;height:11.25pt;z-index:251660288"/>
        </w:pict>
      </w:r>
      <w:r>
        <w:t xml:space="preserve">      7-</w:t>
      </w:r>
      <w:r>
        <w:tab/>
        <w:t>Okul  RİTA da öğrencinin  durumu tartışıldı;</w:t>
      </w:r>
      <w:r>
        <w:tab/>
      </w:r>
      <w:r>
        <w:tab/>
      </w:r>
    </w:p>
    <w:p w:rsidR="0087052E" w:rsidRDefault="0087052E" w:rsidP="00335D0C">
      <w:pPr>
        <w:pStyle w:val="NoSpacing"/>
        <w:ind w:left="1416"/>
        <w:rPr>
          <w:sz w:val="20"/>
        </w:rPr>
      </w:pPr>
      <w:r>
        <w:t xml:space="preserve">      8-</w:t>
      </w:r>
      <w:r>
        <w:tab/>
      </w:r>
      <w:r w:rsidRPr="004B5C1D">
        <w:rPr>
          <w:sz w:val="20"/>
        </w:rPr>
        <w:t>Sınıf öğretmeni tarafından  öğrenci  izlenmeye devam ediliyor</w:t>
      </w:r>
      <w:r>
        <w:rPr>
          <w:sz w:val="20"/>
        </w:rPr>
        <w:t>;</w:t>
      </w:r>
    </w:p>
    <w:p w:rsidR="0087052E" w:rsidRDefault="0087052E" w:rsidP="004B5C1D">
      <w:pPr>
        <w:pStyle w:val="NoSpacing"/>
        <w:rPr>
          <w:sz w:val="20"/>
        </w:rPr>
      </w:pPr>
      <w:r>
        <w:rPr>
          <w:sz w:val="20"/>
        </w:rPr>
        <w:tab/>
      </w:r>
    </w:p>
    <w:p w:rsidR="0087052E" w:rsidRDefault="0087052E" w:rsidP="004B5C1D">
      <w:pPr>
        <w:pStyle w:val="NoSpacing"/>
        <w:rPr>
          <w:b/>
          <w:u w:val="single"/>
        </w:rPr>
      </w:pPr>
      <w:r>
        <w:t xml:space="preserve">  </w:t>
      </w:r>
      <w:r w:rsidRPr="002A215D">
        <w:rPr>
          <w:b/>
          <w:u w:val="single"/>
        </w:rPr>
        <w:t xml:space="preserve">SINIF </w:t>
      </w:r>
      <w:r w:rsidRPr="002A215D">
        <w:rPr>
          <w:b/>
          <w:u w:val="single"/>
        </w:rPr>
        <w:tab/>
        <w:t>ÖĞRETMENİ  TARAFINDAN  SAĞLANAN  DESTEK TÜRÜ:</w:t>
      </w:r>
    </w:p>
    <w:p w:rsidR="0087052E" w:rsidRDefault="0087052E" w:rsidP="004B5C1D">
      <w:pPr>
        <w:pStyle w:val="NoSpacing"/>
        <w:rPr>
          <w:b/>
          <w:u w:val="single"/>
        </w:rPr>
      </w:pPr>
    </w:p>
    <w:p w:rsidR="0087052E" w:rsidRDefault="0087052E" w:rsidP="004B5C1D">
      <w:pPr>
        <w:pStyle w:val="NoSpacing"/>
      </w:pPr>
      <w:r>
        <w:tab/>
      </w:r>
      <w:r w:rsidRPr="00F30C54">
        <w:rPr>
          <w:sz w:val="24"/>
        </w:rPr>
        <w:t>EĞİTİM DESTEĞİ</w:t>
      </w:r>
      <w:r>
        <w:t>:</w:t>
      </w:r>
    </w:p>
    <w:p w:rsidR="0087052E" w:rsidRDefault="0087052E" w:rsidP="004B5C1D">
      <w:pPr>
        <w:pStyle w:val="NoSpacing"/>
      </w:pPr>
      <w:r>
        <w:tab/>
      </w:r>
      <w:r>
        <w:tab/>
        <w:t>Öğrencinin geri kaldığı konuları içeren bir program yapılıp süreç içerisinde denetlenmesi sağlandı. Ayrıca  yardımcı öğrenci desteği  verildi.</w:t>
      </w: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</w:pPr>
      <w:r>
        <w:tab/>
      </w:r>
      <w:r w:rsidRPr="00F30C54">
        <w:rPr>
          <w:sz w:val="24"/>
        </w:rPr>
        <w:t>VELİ DESTEĞİ:</w:t>
      </w:r>
    </w:p>
    <w:p w:rsidR="0087052E" w:rsidRDefault="0087052E" w:rsidP="004B5C1D">
      <w:pPr>
        <w:pStyle w:val="NoSpacing"/>
      </w:pPr>
      <w:r>
        <w:tab/>
      </w:r>
      <w:r>
        <w:tab/>
        <w:t xml:space="preserve"> Veli desteği gerektiren özel bir problem olmadığı görüldü.</w:t>
      </w: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  <w:rPr>
          <w:b/>
          <w:u w:val="single"/>
        </w:rPr>
      </w:pPr>
      <w:r w:rsidRPr="000029DE">
        <w:rPr>
          <w:b/>
          <w:u w:val="single"/>
        </w:rPr>
        <w:t xml:space="preserve">DEĞERLENDİRME: </w:t>
      </w:r>
    </w:p>
    <w:p w:rsidR="0087052E" w:rsidRDefault="0087052E" w:rsidP="004B5C1D">
      <w:pPr>
        <w:pStyle w:val="NoSpacing"/>
        <w:rPr>
          <w:b/>
          <w:u w:val="single"/>
        </w:rPr>
      </w:pPr>
    </w:p>
    <w:p w:rsidR="0087052E" w:rsidRDefault="0087052E" w:rsidP="004B5C1D">
      <w:pPr>
        <w:pStyle w:val="NoSpacing"/>
      </w:pPr>
      <w:r>
        <w:tab/>
        <w:t>Ay içerisinde izlenmeye devam edilen öğrencinin ,sınıf öğretmeni tarafından  yapılan genel gözlem sonucunda özürsüz devamsızlık yapmadığı görüldü…………………………………………………………………………………….</w:t>
      </w:r>
    </w:p>
    <w:p w:rsidR="0087052E" w:rsidRDefault="0087052E" w:rsidP="004B5C1D">
      <w:pPr>
        <w:pStyle w:val="NoSpacing"/>
      </w:pPr>
      <w:r>
        <w:t>…………………………………………………………………………………………………………………………………………………………………….</w:t>
      </w:r>
    </w:p>
    <w:p w:rsidR="0087052E" w:rsidRDefault="0087052E" w:rsidP="004B5C1D">
      <w:pPr>
        <w:pStyle w:val="NoSpacing"/>
      </w:pPr>
      <w:r>
        <w:t>……………………………………………………………………………………………………………………………………………………………………..</w:t>
      </w: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</w:pPr>
      <w:r>
        <w:t>EK:</w:t>
      </w:r>
    </w:p>
    <w:p w:rsidR="0087052E" w:rsidRPr="000029DE" w:rsidRDefault="0087052E" w:rsidP="004B5C1D">
      <w:pPr>
        <w:pStyle w:val="NoSpacing"/>
      </w:pPr>
      <w:r>
        <w:t xml:space="preserve">     1-Okul Devam Sözleşmesi (EK-2)</w:t>
      </w:r>
    </w:p>
    <w:p w:rsidR="0087052E" w:rsidRDefault="0087052E" w:rsidP="004B5C1D">
      <w:pPr>
        <w:pStyle w:val="NoSpacing"/>
      </w:pPr>
      <w:r>
        <w:tab/>
      </w:r>
      <w:r>
        <w:tab/>
      </w: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</w:pPr>
    </w:p>
    <w:p w:rsidR="0087052E" w:rsidRDefault="0087052E" w:rsidP="004B5C1D">
      <w:pPr>
        <w:pStyle w:val="NoSpacing"/>
      </w:pPr>
    </w:p>
    <w:p w:rsidR="0087052E" w:rsidRDefault="0087052E" w:rsidP="0077644C">
      <w:pPr>
        <w:pStyle w:val="NoSpacing"/>
        <w:jc w:val="center"/>
      </w:pPr>
    </w:p>
    <w:p w:rsidR="0087052E" w:rsidRDefault="0087052E" w:rsidP="0077644C">
      <w:pPr>
        <w:pStyle w:val="NoSpacing"/>
        <w:jc w:val="center"/>
      </w:pPr>
      <w:r>
        <w:t>Cihan AÇAR</w:t>
      </w:r>
    </w:p>
    <w:p w:rsidR="0087052E" w:rsidRDefault="0087052E" w:rsidP="0077644C">
      <w:pPr>
        <w:pStyle w:val="NoSpacing"/>
        <w:jc w:val="center"/>
      </w:pPr>
      <w:r>
        <w:t>4/A  Sınıf Öğretmeni</w:t>
      </w:r>
    </w:p>
    <w:p w:rsidR="0087052E" w:rsidRDefault="0087052E" w:rsidP="0077644C">
      <w:pPr>
        <w:pStyle w:val="NoSpacing"/>
        <w:jc w:val="center"/>
      </w:pPr>
    </w:p>
    <w:p w:rsidR="0087052E" w:rsidRDefault="0087052E" w:rsidP="0077644C">
      <w:pPr>
        <w:pStyle w:val="NoSpacing"/>
        <w:jc w:val="center"/>
      </w:pPr>
    </w:p>
    <w:p w:rsidR="0087052E" w:rsidRDefault="0087052E" w:rsidP="0077644C">
      <w:pPr>
        <w:pStyle w:val="NoSpacing"/>
        <w:jc w:val="center"/>
      </w:pPr>
    </w:p>
    <w:p w:rsidR="0087052E" w:rsidRDefault="0087052E" w:rsidP="0077644C">
      <w:pPr>
        <w:pStyle w:val="NoSpacing"/>
        <w:jc w:val="center"/>
      </w:pPr>
    </w:p>
    <w:p w:rsidR="0087052E" w:rsidRDefault="0087052E" w:rsidP="0077644C">
      <w:pPr>
        <w:pStyle w:val="NoSpacing"/>
      </w:pPr>
      <w:r>
        <w:t xml:space="preserve">         GÜLAY İLHAN                             FATİH HÜSNÜ BAYIR                                         ZEKİ EROĞLU</w:t>
      </w:r>
    </w:p>
    <w:p w:rsidR="0087052E" w:rsidRDefault="0087052E" w:rsidP="0077644C">
      <w:pPr>
        <w:pStyle w:val="NoSpacing"/>
      </w:pPr>
      <w:r>
        <w:t>OKUL RİTA KURUL ÜYESİ              OKUL RİTA KURUL ÜYESİ                         OKUL RİTA KURUL BAŞKANI</w:t>
      </w:r>
    </w:p>
    <w:p w:rsidR="0087052E" w:rsidRDefault="0087052E" w:rsidP="0077644C">
      <w:pPr>
        <w:pStyle w:val="NoSpacing"/>
      </w:pPr>
    </w:p>
    <w:p w:rsidR="0087052E" w:rsidRDefault="0087052E" w:rsidP="0077644C">
      <w:pPr>
        <w:pStyle w:val="NoSpacing"/>
      </w:pPr>
    </w:p>
    <w:p w:rsidR="0087052E" w:rsidRDefault="0087052E" w:rsidP="0077644C">
      <w:pPr>
        <w:pStyle w:val="NoSpacing"/>
      </w:pPr>
    </w:p>
    <w:p w:rsidR="0087052E" w:rsidRDefault="0087052E" w:rsidP="0077644C">
      <w:pPr>
        <w:pStyle w:val="NoSpacing"/>
      </w:pPr>
    </w:p>
    <w:p w:rsidR="0087052E" w:rsidRDefault="0087052E" w:rsidP="0077644C">
      <w:pPr>
        <w:pStyle w:val="NoSpacing"/>
      </w:pPr>
    </w:p>
    <w:p w:rsidR="0087052E" w:rsidRDefault="0087052E" w:rsidP="0077644C">
      <w:pPr>
        <w:pStyle w:val="NoSpacing"/>
      </w:pPr>
    </w:p>
    <w:p w:rsidR="0087052E" w:rsidRDefault="0087052E" w:rsidP="0077644C">
      <w:pPr>
        <w:pStyle w:val="NoSpacing"/>
      </w:pPr>
    </w:p>
    <w:p w:rsidR="0087052E" w:rsidRDefault="0087052E" w:rsidP="0077644C">
      <w:pPr>
        <w:pStyle w:val="NoSpacing"/>
      </w:pPr>
    </w:p>
    <w:p w:rsidR="0087052E" w:rsidRDefault="0087052E" w:rsidP="00C807CD">
      <w:pPr>
        <w:pStyle w:val="NoSpacing"/>
        <w:jc w:val="center"/>
      </w:pPr>
      <w:r>
        <w:t>……./……./…….</w:t>
      </w:r>
    </w:p>
    <w:p w:rsidR="0087052E" w:rsidRDefault="0087052E" w:rsidP="0077644C">
      <w:pPr>
        <w:pStyle w:val="NoSpacing"/>
        <w:jc w:val="center"/>
      </w:pPr>
      <w:r>
        <w:t>UYGUNDUR</w:t>
      </w:r>
    </w:p>
    <w:p w:rsidR="0087052E" w:rsidRDefault="0087052E" w:rsidP="0077644C">
      <w:pPr>
        <w:pStyle w:val="NoSpacing"/>
        <w:jc w:val="center"/>
      </w:pPr>
      <w:r>
        <w:t xml:space="preserve">MEDENİ BEŞAR </w:t>
      </w:r>
    </w:p>
    <w:p w:rsidR="0087052E" w:rsidRPr="00335D0C" w:rsidRDefault="0087052E" w:rsidP="0077644C">
      <w:pPr>
        <w:pStyle w:val="NoSpacing"/>
        <w:jc w:val="center"/>
      </w:pPr>
      <w:r>
        <w:t>OKUL MÜDÜRÜ</w:t>
      </w:r>
    </w:p>
    <w:sectPr w:rsidR="0087052E" w:rsidRPr="00335D0C" w:rsidSect="00C32424">
      <w:pgSz w:w="11906" w:h="16838"/>
      <w:pgMar w:top="1417" w:right="424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424"/>
    <w:rsid w:val="000029DE"/>
    <w:rsid w:val="00100E80"/>
    <w:rsid w:val="00152FE6"/>
    <w:rsid w:val="00235226"/>
    <w:rsid w:val="002A0A12"/>
    <w:rsid w:val="002A215D"/>
    <w:rsid w:val="00335D0C"/>
    <w:rsid w:val="004241A6"/>
    <w:rsid w:val="004557EE"/>
    <w:rsid w:val="004B5C1D"/>
    <w:rsid w:val="00571287"/>
    <w:rsid w:val="0077644C"/>
    <w:rsid w:val="007A1B04"/>
    <w:rsid w:val="00841EFB"/>
    <w:rsid w:val="0087052E"/>
    <w:rsid w:val="008A169A"/>
    <w:rsid w:val="009A10C9"/>
    <w:rsid w:val="00A56869"/>
    <w:rsid w:val="00BD7F9E"/>
    <w:rsid w:val="00C2064D"/>
    <w:rsid w:val="00C32424"/>
    <w:rsid w:val="00C807CD"/>
    <w:rsid w:val="00F30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E8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3242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387</Words>
  <Characters>2210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Ogretmen2</dc:creator>
  <cp:keywords/>
  <dc:description/>
  <cp:lastModifiedBy>edanur</cp:lastModifiedBy>
  <cp:revision>3</cp:revision>
  <dcterms:created xsi:type="dcterms:W3CDTF">2012-03-09T08:50:00Z</dcterms:created>
  <dcterms:modified xsi:type="dcterms:W3CDTF">2012-08-23T08:58:00Z</dcterms:modified>
</cp:coreProperties>
</file>