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1B" w:rsidRDefault="0007181B" w:rsidP="006D0D15">
      <w:pPr>
        <w:spacing w:before="100" w:beforeAutospacing="1" w:after="100" w:afterAutospacing="1" w:line="360" w:lineRule="auto"/>
        <w:jc w:val="center"/>
        <w:rPr>
          <w:b/>
          <w:bCs/>
        </w:rPr>
      </w:pPr>
      <w:r>
        <w:rPr>
          <w:b/>
          <w:bCs/>
        </w:rPr>
        <w:t>2012-2013</w:t>
      </w:r>
      <w:r w:rsidRPr="003D561D">
        <w:rPr>
          <w:b/>
          <w:bCs/>
        </w:rPr>
        <w:t xml:space="preserve"> EĞİTİM ÖĞ</w:t>
      </w:r>
      <w:r>
        <w:rPr>
          <w:b/>
          <w:bCs/>
        </w:rPr>
        <w:t>RETİM YILI 3. SINIFLAR SENE</w:t>
      </w:r>
      <w:r w:rsidRPr="003D561D">
        <w:rPr>
          <w:b/>
          <w:bCs/>
        </w:rPr>
        <w:t xml:space="preserve">BAŞI </w:t>
      </w:r>
    </w:p>
    <w:p w:rsidR="0007181B" w:rsidRDefault="0007181B" w:rsidP="006D0D15">
      <w:pPr>
        <w:spacing w:before="100" w:beforeAutospacing="1" w:after="100" w:afterAutospacing="1" w:line="360" w:lineRule="auto"/>
        <w:jc w:val="center"/>
        <w:rPr>
          <w:b/>
          <w:bCs/>
        </w:rPr>
      </w:pPr>
      <w:r w:rsidRPr="003D561D">
        <w:rPr>
          <w:b/>
          <w:bCs/>
        </w:rPr>
        <w:t xml:space="preserve">GÜNEYSU İLÇE ZÜMRE </w:t>
      </w:r>
    </w:p>
    <w:p w:rsidR="0007181B" w:rsidRDefault="0007181B" w:rsidP="006D0D15">
      <w:pPr>
        <w:spacing w:before="100" w:beforeAutospacing="1" w:after="100" w:afterAutospacing="1" w:line="360" w:lineRule="auto"/>
        <w:jc w:val="center"/>
      </w:pPr>
      <w:r>
        <w:t>ALINAN KARARLAR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Geçen yıl zümre toplantısında alınan kararlar içerisinde başarılı olunan çalışmaların tekrar edilmesine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Öğrencilerin okuma yazma alışkanlıklarını artıracak çalışmalara ağırlık verilmesine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Sınıf kitaplıklarının mümkün olduğu ölçüde zenginleştirilmesine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Veli ziyaretlerine devam edilmesine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Velilerin okulla bağlarını güçlendirme amaçlı çalışmalara ağırlık verilmesine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Eğitim öğretim materyallerini ve okulun fiziki yapısına uygun materyal çalışmalarına ağırlık verilmesine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>Farklı yöntem ve teknikler kullanmak suretiyle Atatürkçülük konularının daha dikkat çekici şekillerde anlatımına</w:t>
      </w:r>
    </w:p>
    <w:p w:rsidR="0007181B" w:rsidRDefault="0007181B" w:rsidP="006D0D15">
      <w:pPr>
        <w:numPr>
          <w:ilvl w:val="0"/>
          <w:numId w:val="1"/>
        </w:numPr>
        <w:spacing w:before="100" w:beforeAutospacing="1" w:after="100" w:afterAutospacing="1" w:line="360" w:lineRule="auto"/>
      </w:pPr>
      <w:r>
        <w:t xml:space="preserve">Türkçeyi düzgün kullanmak amaçlı etkinlik çalışmaları yapılmasına 3. sınıf zümre öğretmenleri olarak karar verildi. </w:t>
      </w:r>
    </w:p>
    <w:p w:rsidR="0007181B" w:rsidRDefault="0007181B">
      <w:hyperlink r:id="rId5" w:history="1">
        <w:r>
          <w:rPr>
            <w:rStyle w:val="Hyperlink"/>
            <w:bCs/>
          </w:rPr>
          <w:t>www.sorubak.com</w:t>
        </w:r>
      </w:hyperlink>
    </w:p>
    <w:sectPr w:rsidR="0007181B" w:rsidSect="004D4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34D"/>
    <w:multiLevelType w:val="hybridMultilevel"/>
    <w:tmpl w:val="340621F4"/>
    <w:lvl w:ilvl="0" w:tplc="7FF2D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D15"/>
    <w:rsid w:val="00056E89"/>
    <w:rsid w:val="0007181B"/>
    <w:rsid w:val="000D0A13"/>
    <w:rsid w:val="0011030A"/>
    <w:rsid w:val="00194D9D"/>
    <w:rsid w:val="002F12B0"/>
    <w:rsid w:val="003D561D"/>
    <w:rsid w:val="004D412C"/>
    <w:rsid w:val="00556F14"/>
    <w:rsid w:val="006D0D15"/>
    <w:rsid w:val="00755524"/>
    <w:rsid w:val="007D6DBD"/>
    <w:rsid w:val="00806B4C"/>
    <w:rsid w:val="0092501B"/>
    <w:rsid w:val="009B22FB"/>
    <w:rsid w:val="00D53B8B"/>
    <w:rsid w:val="00F7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1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D0A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126</Words>
  <Characters>719</Characters>
  <Application>Microsoft Office Outlook</Application>
  <DocSecurity>0</DocSecurity>
  <Lines>0</Lines>
  <Paragraphs>0</Paragraphs>
  <ScaleCrop>false</ScaleCrop>
  <Company>q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edanur</cp:lastModifiedBy>
  <cp:revision>3</cp:revision>
  <dcterms:created xsi:type="dcterms:W3CDTF">2011-10-22T05:44:00Z</dcterms:created>
  <dcterms:modified xsi:type="dcterms:W3CDTF">2012-08-25T21:25:00Z</dcterms:modified>
</cp:coreProperties>
</file>