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CC">
    <v:background id="_x0000_s1025" o:bwmode="white" fillcolor="#ffc">
      <v:fill r:id="rId3" o:title="" type="tile"/>
    </v:background>
  </w:background>
  <w:body>
    <w:p w:rsidR="00342D96" w:rsidRDefault="00342D96" w:rsidP="00351EEB">
      <w:pPr>
        <w:rPr>
          <w:rFonts w:ascii="Comic Sans MS" w:hAnsi="Comic Sans MS" w:cs="Comic Sans MS"/>
          <w:sz w:val="2"/>
          <w:szCs w:val="2"/>
        </w:rPr>
      </w:pPr>
    </w:p>
    <w:p w:rsidR="00342D96" w:rsidRDefault="00342D96" w:rsidP="00351EEB">
      <w:pPr>
        <w:rPr>
          <w:rFonts w:ascii="Comic Sans MS" w:hAnsi="Comic Sans MS" w:cs="Comic Sans MS"/>
          <w:sz w:val="2"/>
          <w:szCs w:val="2"/>
        </w:rPr>
      </w:pPr>
    </w:p>
    <w:p w:rsidR="00342D96" w:rsidRPr="00970F61" w:rsidRDefault="00342D96" w:rsidP="00351EEB">
      <w:pPr>
        <w:rPr>
          <w:rFonts w:ascii="Comic Sans MS" w:hAnsi="Comic Sans MS" w:cs="Comic Sans MS"/>
          <w:sz w:val="2"/>
          <w:szCs w:val="2"/>
        </w:rPr>
      </w:pPr>
    </w:p>
    <w:p w:rsidR="00342D96" w:rsidRDefault="00342D96" w:rsidP="00351EEB">
      <w:pPr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100.05pt;margin-top:12.85pt;width:255.75pt;height:32.25pt;rotation:180;z-index:251658240" strokecolor="#8064a2" strokeweight="5pt">
            <v:shadow color="#868686"/>
            <v:textbox>
              <w:txbxContent>
                <w:p w:rsidR="00342D96" w:rsidRPr="0024337E" w:rsidRDefault="00342D96" w:rsidP="001C37F5">
                  <w:pPr>
                    <w:shd w:val="clear" w:color="auto" w:fill="FDE9D9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  </w:t>
                  </w:r>
                  <w:r w:rsidRPr="0024337E">
                    <w:rPr>
                      <w:b/>
                      <w:bCs/>
                      <w:sz w:val="24"/>
                      <w:szCs w:val="24"/>
                    </w:rPr>
                    <w:t>HAYAT BİLGİSİ GENEL DEĞERLENDİRME TESTİ</w:t>
                  </w:r>
                </w:p>
                <w:p w:rsidR="00342D96" w:rsidRPr="00AF6447" w:rsidRDefault="00342D96" w:rsidP="001C37F5">
                  <w:pPr>
                    <w:shd w:val="clear" w:color="auto" w:fill="FDE9D9"/>
                  </w:pPr>
                </w:p>
              </w:txbxContent>
            </v:textbox>
          </v:shape>
        </w:pict>
      </w:r>
      <w:r w:rsidRPr="00216285">
        <w:rPr>
          <w:rFonts w:ascii="Comic Sans MS" w:hAnsi="Comic Sans MS" w:cs="Comic Sans MS"/>
          <w:sz w:val="20"/>
          <w:szCs w:val="20"/>
        </w:rPr>
        <w:t>Adı Soyadı:……………………………………………………………………</w:t>
      </w:r>
    </w:p>
    <w:p w:rsidR="00342D96" w:rsidRPr="00216285" w:rsidRDefault="00342D96" w:rsidP="00351EEB">
      <w:pPr>
        <w:rPr>
          <w:rFonts w:ascii="Comic Sans MS" w:hAnsi="Comic Sans MS" w:cs="Comic Sans MS"/>
          <w:sz w:val="20"/>
          <w:szCs w:val="20"/>
        </w:rPr>
      </w:pPr>
    </w:p>
    <w:p w:rsidR="00342D96" w:rsidRDefault="00342D96" w:rsidP="00351EE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1-Polis imdat telefonu …………………..</w:t>
      </w:r>
    </w:p>
    <w:p w:rsidR="00342D96" w:rsidRPr="005F36A3" w:rsidRDefault="00342D96" w:rsidP="00351EEB">
      <w:pPr>
        <w:pStyle w:val="ListParagraph"/>
        <w:numPr>
          <w:ilvl w:val="0"/>
          <w:numId w:val="2"/>
        </w:numPr>
        <w:rPr>
          <w:rFonts w:ascii="Comic Sans MS" w:hAnsi="Comic Sans MS" w:cs="Comic Sans MS"/>
          <w:sz w:val="24"/>
          <w:szCs w:val="24"/>
        </w:rPr>
      </w:pPr>
      <w:r w:rsidRPr="005F36A3">
        <w:rPr>
          <w:rFonts w:ascii="Comic Sans MS" w:hAnsi="Comic Sans MS" w:cs="Comic Sans MS"/>
          <w:sz w:val="24"/>
          <w:szCs w:val="24"/>
        </w:rPr>
        <w:t>15</w:t>
      </w:r>
      <w:r>
        <w:rPr>
          <w:rFonts w:ascii="Comic Sans MS" w:hAnsi="Comic Sans MS" w:cs="Comic Sans MS"/>
          <w:sz w:val="24"/>
          <w:szCs w:val="24"/>
        </w:rPr>
        <w:t>4</w:t>
      </w:r>
      <w:r w:rsidRPr="005F36A3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>tür.</w:t>
      </w:r>
      <w:r w:rsidRPr="005F36A3">
        <w:rPr>
          <w:rFonts w:ascii="Comic Sans MS" w:hAnsi="Comic Sans MS" w:cs="Comic Sans MS"/>
          <w:sz w:val="24"/>
          <w:szCs w:val="24"/>
        </w:rPr>
        <w:t xml:space="preserve">              </w:t>
      </w:r>
      <w:r>
        <w:rPr>
          <w:rFonts w:ascii="Comic Sans MS" w:hAnsi="Comic Sans MS" w:cs="Comic Sans MS"/>
          <w:sz w:val="24"/>
          <w:szCs w:val="24"/>
        </w:rPr>
        <w:t xml:space="preserve">        </w:t>
      </w:r>
      <w:r w:rsidRPr="005F36A3">
        <w:rPr>
          <w:rFonts w:ascii="Comic Sans MS" w:hAnsi="Comic Sans MS" w:cs="Comic Sans MS"/>
          <w:sz w:val="24"/>
          <w:szCs w:val="24"/>
        </w:rPr>
        <w:t xml:space="preserve">  b) 15</w:t>
      </w:r>
      <w:r>
        <w:rPr>
          <w:rFonts w:ascii="Comic Sans MS" w:hAnsi="Comic Sans MS" w:cs="Comic Sans MS"/>
          <w:sz w:val="24"/>
          <w:szCs w:val="24"/>
        </w:rPr>
        <w:t>5</w:t>
      </w:r>
      <w:r w:rsidRPr="005F36A3">
        <w:rPr>
          <w:rFonts w:ascii="Comic Sans MS" w:hAnsi="Comic Sans MS" w:cs="Comic Sans MS"/>
          <w:sz w:val="24"/>
          <w:szCs w:val="24"/>
        </w:rPr>
        <w:t xml:space="preserve">  </w:t>
      </w:r>
      <w:r>
        <w:rPr>
          <w:rFonts w:ascii="Comic Sans MS" w:hAnsi="Comic Sans MS" w:cs="Comic Sans MS"/>
          <w:sz w:val="24"/>
          <w:szCs w:val="24"/>
        </w:rPr>
        <w:t>dir.</w:t>
      </w:r>
      <w:r w:rsidRPr="005F36A3">
        <w:rPr>
          <w:rFonts w:ascii="Comic Sans MS" w:hAnsi="Comic Sans MS" w:cs="Comic Sans MS"/>
          <w:sz w:val="24"/>
          <w:szCs w:val="24"/>
        </w:rPr>
        <w:t xml:space="preserve">                               c) </w:t>
      </w:r>
      <w:r>
        <w:rPr>
          <w:rFonts w:ascii="Comic Sans MS" w:hAnsi="Comic Sans MS" w:cs="Comic Sans MS"/>
          <w:sz w:val="24"/>
          <w:szCs w:val="24"/>
        </w:rPr>
        <w:t>156 dır.</w:t>
      </w:r>
    </w:p>
    <w:p w:rsidR="00342D96" w:rsidRDefault="00342D96" w:rsidP="00351EE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2- “110 , ……………………… telefon numarasıdır.</w:t>
      </w:r>
    </w:p>
    <w:p w:rsidR="00342D96" w:rsidRPr="00BC05CB" w:rsidRDefault="00342D96" w:rsidP="00351EEB">
      <w:pPr>
        <w:pStyle w:val="ListParagraph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İtfaiyenin                    b) Ambulansın                  c) Jandarmanın</w:t>
      </w:r>
    </w:p>
    <w:p w:rsidR="00342D96" w:rsidRDefault="00342D96" w:rsidP="00351EE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3-Köyde meydana gelen kaza, kavga … gibi  olaylara  ………………….müdahale eder.</w:t>
      </w:r>
    </w:p>
    <w:p w:rsidR="00342D96" w:rsidRPr="00F11D98" w:rsidRDefault="00342D96" w:rsidP="00351EEB">
      <w:pPr>
        <w:pStyle w:val="ListParagraph"/>
        <w:numPr>
          <w:ilvl w:val="0"/>
          <w:numId w:val="3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Jandarma                         b) Polis                        c) Bekçi</w:t>
      </w:r>
    </w:p>
    <w:p w:rsidR="00342D96" w:rsidRDefault="00342D96" w:rsidP="00351EEB">
      <w:p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4-Grip hastalığına ……………………. yakalanabilir.</w:t>
      </w:r>
    </w:p>
    <w:p w:rsidR="00342D96" w:rsidRPr="00A37756" w:rsidRDefault="00342D96" w:rsidP="00351EEB">
      <w:pPr>
        <w:pStyle w:val="ListParagraph"/>
        <w:numPr>
          <w:ilvl w:val="0"/>
          <w:numId w:val="4"/>
        </w:num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Çocuklar                       b) Herkes                      c) Erkekler</w:t>
      </w:r>
    </w:p>
    <w:p w:rsidR="00342D96" w:rsidRDefault="00342D96" w:rsidP="00351EEB">
      <w:p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5-………………………………. çocuk hastalıklarından biridir.</w:t>
      </w:r>
    </w:p>
    <w:p w:rsidR="00342D96" w:rsidRPr="001366AA" w:rsidRDefault="00342D96" w:rsidP="00351EEB">
      <w:pPr>
        <w:pStyle w:val="ListParagraph"/>
        <w:numPr>
          <w:ilvl w:val="0"/>
          <w:numId w:val="5"/>
        </w:num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suçiçeği                   b) felç                           c) grip</w:t>
      </w:r>
    </w:p>
    <w:p w:rsidR="00342D96" w:rsidRDefault="00342D96" w:rsidP="00351EEB">
      <w:p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6-Bir yerin –bir şeyin sıcaklığını  ……………….. hissederiz.</w:t>
      </w:r>
    </w:p>
    <w:p w:rsidR="00342D96" w:rsidRPr="00092CF1" w:rsidRDefault="00342D96" w:rsidP="00351EEB">
      <w:pPr>
        <w:pStyle w:val="ListParagraph"/>
        <w:numPr>
          <w:ilvl w:val="0"/>
          <w:numId w:val="6"/>
        </w:num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dilimizle                      b) derimizle                       c) elimizle</w:t>
      </w:r>
    </w:p>
    <w:p w:rsidR="00342D96" w:rsidRDefault="00342D96" w:rsidP="00351EEB">
      <w:p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7-Dirsek …………………………..bir bölümüdür.</w:t>
      </w:r>
    </w:p>
    <w:p w:rsidR="00342D96" w:rsidRPr="008C2445" w:rsidRDefault="00342D96" w:rsidP="00351EEB">
      <w:pPr>
        <w:pStyle w:val="ListParagraph"/>
        <w:numPr>
          <w:ilvl w:val="0"/>
          <w:numId w:val="7"/>
        </w:num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dacağımızın                  b) kolumuzun                    c) sırtımızın</w:t>
      </w:r>
    </w:p>
    <w:p w:rsidR="00342D96" w:rsidRDefault="00342D96" w:rsidP="00351EEB">
      <w:p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8-Havasız ortamda canlılar …………………………….</w:t>
      </w:r>
    </w:p>
    <w:p w:rsidR="00342D96" w:rsidRPr="008C2445" w:rsidRDefault="00342D96" w:rsidP="00351EEB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Yaşayabilir             b) Yaşayamaz           c) Bazıları yaşayabilir</w:t>
      </w:r>
    </w:p>
    <w:p w:rsidR="00342D96" w:rsidRDefault="00342D96" w:rsidP="00351EEB">
      <w:p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9-Bir şeyin ekşiliğini ……………………….. anlarız.</w:t>
      </w:r>
    </w:p>
    <w:p w:rsidR="00342D96" w:rsidRPr="008C2445" w:rsidRDefault="00342D96" w:rsidP="00351EEB">
      <w:pPr>
        <w:pStyle w:val="ListParagraph"/>
        <w:numPr>
          <w:ilvl w:val="0"/>
          <w:numId w:val="9"/>
        </w:num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dişimizle                    b) dudağımızla                     c) dilimizle</w:t>
      </w:r>
    </w:p>
    <w:p w:rsidR="00342D96" w:rsidRDefault="00342D96" w:rsidP="00351EEB">
      <w:p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10-Bir gün ………………. saattir.</w:t>
      </w:r>
    </w:p>
    <w:p w:rsidR="00342D96" w:rsidRPr="008C2445" w:rsidRDefault="00342D96" w:rsidP="00351EEB">
      <w:pPr>
        <w:pStyle w:val="ListParagraph"/>
        <w:numPr>
          <w:ilvl w:val="0"/>
          <w:numId w:val="10"/>
        </w:num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on iki                       b) elli iki                        c) yirmi dört  </w:t>
      </w:r>
    </w:p>
    <w:p w:rsidR="00342D96" w:rsidRPr="008C2445" w:rsidRDefault="00342D96" w:rsidP="00351EEB">
      <w:pPr>
        <w:spacing w:line="240" w:lineRule="auto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24"/>
          <w:szCs w:val="24"/>
        </w:rPr>
        <w:t>11-Yazın geceler  daha  …………………………..</w:t>
      </w:r>
    </w:p>
    <w:p w:rsidR="00342D96" w:rsidRPr="008C2445" w:rsidRDefault="00342D96" w:rsidP="00351EEB">
      <w:pPr>
        <w:pStyle w:val="ListParagraph"/>
        <w:numPr>
          <w:ilvl w:val="0"/>
          <w:numId w:val="11"/>
        </w:num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kısadır                     b) uzundur                       c) güzeldir</w:t>
      </w:r>
    </w:p>
    <w:p w:rsidR="00342D96" w:rsidRPr="0004435E" w:rsidRDefault="00342D96" w:rsidP="00351EEB">
      <w:p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12-</w:t>
      </w:r>
      <w:r w:rsidRPr="0004435E">
        <w:rPr>
          <w:rFonts w:ascii="Comic Sans MS" w:hAnsi="Comic Sans MS" w:cs="Comic Sans MS"/>
          <w:sz w:val="24"/>
          <w:szCs w:val="24"/>
        </w:rPr>
        <w:t xml:space="preserve">Dolmabahçe  Sarayı ………………………………….. </w:t>
      </w:r>
    </w:p>
    <w:p w:rsidR="00342D96" w:rsidRPr="0004435E" w:rsidRDefault="00342D96" w:rsidP="00351EEB">
      <w:pPr>
        <w:pStyle w:val="ListParagraph"/>
        <w:numPr>
          <w:ilvl w:val="0"/>
          <w:numId w:val="12"/>
        </w:numPr>
        <w:spacing w:line="240" w:lineRule="auto"/>
        <w:rPr>
          <w:rFonts w:ascii="Comic Sans MS" w:hAnsi="Comic Sans MS" w:cs="Comic Sans MS"/>
        </w:rPr>
      </w:pPr>
      <w:r w:rsidRPr="0004435E">
        <w:rPr>
          <w:rFonts w:ascii="Comic Sans MS" w:hAnsi="Comic Sans MS" w:cs="Comic Sans MS"/>
        </w:rPr>
        <w:t xml:space="preserve">Selanik’tedir       </w:t>
      </w:r>
      <w:r>
        <w:rPr>
          <w:rFonts w:ascii="Comic Sans MS" w:hAnsi="Comic Sans MS" w:cs="Comic Sans MS"/>
        </w:rPr>
        <w:t xml:space="preserve">         </w:t>
      </w:r>
      <w:r w:rsidRPr="0004435E">
        <w:rPr>
          <w:rFonts w:ascii="Comic Sans MS" w:hAnsi="Comic Sans MS" w:cs="Comic Sans MS"/>
        </w:rPr>
        <w:t xml:space="preserve">  b) Ankara’dadır      </w:t>
      </w:r>
      <w:r>
        <w:rPr>
          <w:rFonts w:ascii="Comic Sans MS" w:hAnsi="Comic Sans MS" w:cs="Comic Sans MS"/>
        </w:rPr>
        <w:t xml:space="preserve"> </w:t>
      </w:r>
      <w:r w:rsidRPr="0004435E">
        <w:rPr>
          <w:rFonts w:ascii="Comic Sans MS" w:hAnsi="Comic Sans MS" w:cs="Comic Sans MS"/>
        </w:rPr>
        <w:t xml:space="preserve">      c) İstanbul’dadır</w:t>
      </w:r>
    </w:p>
    <w:p w:rsidR="00342D96" w:rsidRPr="0004435E" w:rsidRDefault="00342D96" w:rsidP="00351EEB">
      <w:p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13-</w:t>
      </w:r>
      <w:r w:rsidRPr="0004435E">
        <w:rPr>
          <w:rFonts w:ascii="Comic Sans MS" w:hAnsi="Comic Sans MS" w:cs="Comic Sans MS"/>
          <w:sz w:val="24"/>
          <w:szCs w:val="24"/>
        </w:rPr>
        <w:t>Güz mevsiminin diğer bir adı ……………………………….</w:t>
      </w:r>
    </w:p>
    <w:p w:rsidR="00342D96" w:rsidRPr="0004435E" w:rsidRDefault="00342D96" w:rsidP="00351EEB">
      <w:pPr>
        <w:pStyle w:val="ListParagraph"/>
        <w:numPr>
          <w:ilvl w:val="0"/>
          <w:numId w:val="13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Güzelbahardır             b) Sonbahardır                c) İlkbahardır</w:t>
      </w:r>
    </w:p>
    <w:p w:rsidR="00342D96" w:rsidRDefault="00342D96" w:rsidP="00351EEB">
      <w:pPr>
        <w:rPr>
          <w:rFonts w:ascii="Comic Sans MS" w:hAnsi="Comic Sans MS" w:cs="Comic Sans MS"/>
          <w:sz w:val="24"/>
          <w:szCs w:val="24"/>
        </w:rPr>
      </w:pPr>
    </w:p>
    <w:p w:rsidR="00342D96" w:rsidRDefault="00342D96" w:rsidP="00351EEB">
      <w:pPr>
        <w:rPr>
          <w:rFonts w:ascii="Comic Sans MS" w:hAnsi="Comic Sans MS" w:cs="Comic Sans MS"/>
          <w:sz w:val="24"/>
          <w:szCs w:val="24"/>
        </w:rPr>
      </w:pPr>
    </w:p>
    <w:p w:rsidR="00342D96" w:rsidRDefault="00342D96" w:rsidP="00351EEB">
      <w:p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14-Bir yıl 12 aydır ve her mevsimde …………  ay vardır.</w:t>
      </w:r>
    </w:p>
    <w:p w:rsidR="00342D96" w:rsidRPr="00BE2D69" w:rsidRDefault="00342D96" w:rsidP="00351EEB">
      <w:pPr>
        <w:pStyle w:val="ListParagraph"/>
        <w:numPr>
          <w:ilvl w:val="0"/>
          <w:numId w:val="14"/>
        </w:num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4                             b) 3                          c) 2</w:t>
      </w:r>
    </w:p>
    <w:p w:rsidR="00342D96" w:rsidRDefault="00342D96" w:rsidP="00351EEB">
      <w:p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15-Atatürk’ün matematik öğretmeninin adı …………………………..</w:t>
      </w:r>
    </w:p>
    <w:p w:rsidR="00342D96" w:rsidRPr="00FC5E18" w:rsidRDefault="00342D96" w:rsidP="00351EEB">
      <w:pPr>
        <w:pStyle w:val="ListParagraph"/>
        <w:numPr>
          <w:ilvl w:val="0"/>
          <w:numId w:val="15"/>
        </w:num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Zeki                           b) Mustafa                         c) Kemal</w:t>
      </w:r>
    </w:p>
    <w:p w:rsidR="00342D96" w:rsidRDefault="00342D96" w:rsidP="00351EEB">
      <w:p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16-Kurtuluş Savaşı’nın  bitişini  …………………………………………………. ile  kutluyoruz.</w:t>
      </w:r>
    </w:p>
    <w:p w:rsidR="00342D96" w:rsidRDefault="00342D96" w:rsidP="00351EEB">
      <w:pPr>
        <w:pStyle w:val="ListParagraph"/>
        <w:numPr>
          <w:ilvl w:val="0"/>
          <w:numId w:val="16"/>
        </w:numPr>
        <w:spacing w:line="240" w:lineRule="auto"/>
        <w:rPr>
          <w:rFonts w:ascii="Comic Sans MS" w:hAnsi="Comic Sans MS" w:cs="Comic Sans MS"/>
          <w:sz w:val="24"/>
          <w:szCs w:val="24"/>
        </w:rPr>
      </w:pPr>
      <w:r w:rsidRPr="00A500C6">
        <w:rPr>
          <w:rFonts w:ascii="Comic Sans MS" w:hAnsi="Comic Sans MS" w:cs="Comic Sans MS"/>
          <w:sz w:val="24"/>
          <w:szCs w:val="24"/>
        </w:rPr>
        <w:t xml:space="preserve">Cumhuriyet Bayramı   </w:t>
      </w:r>
    </w:p>
    <w:p w:rsidR="00342D96" w:rsidRDefault="00342D96" w:rsidP="00351EEB">
      <w:pPr>
        <w:pStyle w:val="ListParagraph"/>
        <w:numPr>
          <w:ilvl w:val="0"/>
          <w:numId w:val="16"/>
        </w:numPr>
        <w:spacing w:line="240" w:lineRule="auto"/>
        <w:rPr>
          <w:rFonts w:ascii="Comic Sans MS" w:hAnsi="Comic Sans MS" w:cs="Comic Sans MS"/>
          <w:sz w:val="24"/>
          <w:szCs w:val="24"/>
        </w:rPr>
      </w:pPr>
      <w:r w:rsidRPr="00A500C6">
        <w:rPr>
          <w:rFonts w:ascii="Comic Sans MS" w:hAnsi="Comic Sans MS" w:cs="Comic Sans MS"/>
          <w:sz w:val="24"/>
          <w:szCs w:val="24"/>
        </w:rPr>
        <w:t xml:space="preserve">b) Zafer Bayramı   </w:t>
      </w:r>
    </w:p>
    <w:p w:rsidR="00342D96" w:rsidRPr="00A500C6" w:rsidRDefault="00342D96" w:rsidP="00351EEB">
      <w:pPr>
        <w:pStyle w:val="ListParagraph"/>
        <w:numPr>
          <w:ilvl w:val="0"/>
          <w:numId w:val="16"/>
        </w:numPr>
        <w:spacing w:line="240" w:lineRule="auto"/>
        <w:rPr>
          <w:rFonts w:ascii="Comic Sans MS" w:hAnsi="Comic Sans MS" w:cs="Comic Sans MS"/>
          <w:sz w:val="24"/>
          <w:szCs w:val="24"/>
        </w:rPr>
      </w:pPr>
      <w:r w:rsidRPr="00A500C6">
        <w:rPr>
          <w:rFonts w:ascii="Comic Sans MS" w:hAnsi="Comic Sans MS" w:cs="Comic Sans MS"/>
          <w:sz w:val="24"/>
          <w:szCs w:val="24"/>
        </w:rPr>
        <w:t>c) Ulusal Egemenlik ve Çocuk Bayramı</w:t>
      </w:r>
    </w:p>
    <w:p w:rsidR="00342D96" w:rsidRDefault="00342D96" w:rsidP="00351EEB">
      <w:p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17-“Abdullah GÜL”  ………………………………… adıdır.</w:t>
      </w:r>
    </w:p>
    <w:p w:rsidR="00342D96" w:rsidRPr="00A500C6" w:rsidRDefault="00342D96" w:rsidP="00351EEB">
      <w:pPr>
        <w:pStyle w:val="ListParagraph"/>
        <w:numPr>
          <w:ilvl w:val="0"/>
          <w:numId w:val="17"/>
        </w:num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Başbakanımızın        b) Millet Vekilimizin       c) Cumhurbaşkanımızın</w:t>
      </w:r>
    </w:p>
    <w:p w:rsidR="00342D96" w:rsidRDefault="00342D96" w:rsidP="00351EEB">
      <w:p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18-Türkiye Büyük Millet Meclisi binası  ……………………………………dır.</w:t>
      </w:r>
    </w:p>
    <w:p w:rsidR="00342D96" w:rsidRPr="00A500C6" w:rsidRDefault="00342D96" w:rsidP="00351EEB">
      <w:pPr>
        <w:pStyle w:val="ListParagraph"/>
        <w:numPr>
          <w:ilvl w:val="0"/>
          <w:numId w:val="18"/>
        </w:num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İzmir’de                    b) Ankara’da                       c) İstanbul’dadır</w:t>
      </w:r>
    </w:p>
    <w:p w:rsidR="00342D96" w:rsidRDefault="00342D96" w:rsidP="00351EEB">
      <w:p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19- Atatürk, Samsun’a çıktıktan sonra ……………...,………….,……………… illerine gitmiştir.</w:t>
      </w:r>
    </w:p>
    <w:p w:rsidR="00342D96" w:rsidRDefault="00342D96" w:rsidP="00351EEB">
      <w:p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a)Erzurum-Ankara-İzmir                                 b)Amasya-Erzurum-Sivas        </w:t>
      </w:r>
    </w:p>
    <w:p w:rsidR="00342D96" w:rsidRDefault="00342D96" w:rsidP="00351EEB">
      <w:p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                     c) Sivas-Ankara-Erzincan</w:t>
      </w:r>
    </w:p>
    <w:p w:rsidR="00342D96" w:rsidRDefault="00342D96" w:rsidP="00351EEB">
      <w:p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20-Yangın, deprem, tsunami  ve …………………… doğal afetlerdendir.</w:t>
      </w:r>
    </w:p>
    <w:p w:rsidR="00342D96" w:rsidRPr="00EE09F6" w:rsidRDefault="00342D96" w:rsidP="00351EEB">
      <w:pPr>
        <w:pStyle w:val="ListParagraph"/>
        <w:numPr>
          <w:ilvl w:val="0"/>
          <w:numId w:val="19"/>
        </w:num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Yağmur                 b) Sel                           c) Fırtına</w:t>
      </w:r>
    </w:p>
    <w:p w:rsidR="00342D96" w:rsidRDefault="00342D96" w:rsidP="00351EEB">
      <w:p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21-Çaydanlıktaki suyun kaynaması ………………………………….. örnektir.</w:t>
      </w:r>
    </w:p>
    <w:p w:rsidR="00342D96" w:rsidRPr="00EE09F6" w:rsidRDefault="00342D96" w:rsidP="00351EEB">
      <w:pPr>
        <w:pStyle w:val="ListParagraph"/>
        <w:numPr>
          <w:ilvl w:val="0"/>
          <w:numId w:val="21"/>
        </w:num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Isınmaya                      b) Buharlaşmaya          c) Yayılmaya</w:t>
      </w:r>
    </w:p>
    <w:p w:rsidR="00342D96" w:rsidRDefault="00342D96" w:rsidP="00351EEB">
      <w:p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22- Muslukların  kırmızı renkli  olanından ………………  su akar.</w:t>
      </w:r>
    </w:p>
    <w:p w:rsidR="00342D96" w:rsidRPr="00EE09F6" w:rsidRDefault="00342D96" w:rsidP="00351EEB">
      <w:pPr>
        <w:pStyle w:val="ListParagraph"/>
        <w:numPr>
          <w:ilvl w:val="0"/>
          <w:numId w:val="20"/>
        </w:num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Sıcak                         b)Ilık                         c) Soğuk</w:t>
      </w:r>
    </w:p>
    <w:p w:rsidR="00342D96" w:rsidRDefault="00342D96" w:rsidP="00351EEB">
      <w:p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23- Deprem çantasında …………………………. bulunmasa da olur.</w:t>
      </w:r>
    </w:p>
    <w:p w:rsidR="00342D96" w:rsidRPr="00BE753E" w:rsidRDefault="00342D96" w:rsidP="00351EEB">
      <w:pPr>
        <w:pStyle w:val="ListParagraph"/>
        <w:numPr>
          <w:ilvl w:val="0"/>
          <w:numId w:val="22"/>
        </w:num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İçecek-yiyecek      b)  Televizyon- Kitap      c) Düdük- El feneri</w:t>
      </w:r>
    </w:p>
    <w:p w:rsidR="00342D96" w:rsidRDefault="00342D96" w:rsidP="00351EEB">
      <w:p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24- Güneydoğu - Güneybatı, Kuzeydoğu ve Kuzeybatı ……………………….. </w:t>
      </w:r>
    </w:p>
    <w:p w:rsidR="00342D96" w:rsidRPr="00B77022" w:rsidRDefault="00342D96" w:rsidP="00351EEB">
      <w:pPr>
        <w:pStyle w:val="ListParagraph"/>
        <w:numPr>
          <w:ilvl w:val="0"/>
          <w:numId w:val="23"/>
        </w:num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Ana yönlerdir        b) Hem ana hem ara yönlerdir        c) Ara yönlerdir</w:t>
      </w:r>
    </w:p>
    <w:p w:rsidR="00342D96" w:rsidRDefault="00342D96" w:rsidP="00351EEB">
      <w:p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25-Mektup üzerine yazılı olan adreste …………………………………. olmasına gerek yoktur.</w:t>
      </w:r>
    </w:p>
    <w:p w:rsidR="00342D96" w:rsidRDefault="00342D96" w:rsidP="00351EEB">
      <w:pPr>
        <w:pStyle w:val="ListParagraph"/>
        <w:numPr>
          <w:ilvl w:val="0"/>
          <w:numId w:val="24"/>
        </w:numPr>
        <w:rPr>
          <w:rFonts w:ascii="Comic Sans MS" w:hAnsi="Comic Sans MS" w:cs="Comic Sans MS"/>
          <w:sz w:val="24"/>
          <w:szCs w:val="24"/>
        </w:rPr>
      </w:pPr>
      <w:r w:rsidRPr="00DE564F">
        <w:rPr>
          <w:rFonts w:ascii="Comic Sans MS" w:hAnsi="Comic Sans MS" w:cs="Comic Sans MS"/>
          <w:sz w:val="24"/>
          <w:szCs w:val="24"/>
        </w:rPr>
        <w:t xml:space="preserve">Kapı numarası   </w:t>
      </w:r>
      <w:r>
        <w:rPr>
          <w:rFonts w:ascii="Comic Sans MS" w:hAnsi="Comic Sans MS" w:cs="Comic Sans MS"/>
          <w:sz w:val="24"/>
          <w:szCs w:val="24"/>
        </w:rPr>
        <w:t xml:space="preserve">           </w:t>
      </w:r>
      <w:r w:rsidRPr="00DE564F">
        <w:rPr>
          <w:rFonts w:ascii="Comic Sans MS" w:hAnsi="Comic Sans MS" w:cs="Comic Sans MS"/>
          <w:sz w:val="24"/>
          <w:szCs w:val="24"/>
        </w:rPr>
        <w:t xml:space="preserve">   b) Evin rengi          c) Mahalle adı</w:t>
      </w:r>
    </w:p>
    <w:p w:rsidR="00342D96" w:rsidRPr="00900884" w:rsidRDefault="00342D96" w:rsidP="00351EEB">
      <w:pPr>
        <w:ind w:left="135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"</w:t>
      </w:r>
      <w:r w:rsidRPr="00900884">
        <w:rPr>
          <w:rFonts w:ascii="Comic Sans MS" w:hAnsi="Comic Sans MS" w:cs="Comic Sans MS"/>
          <w:b/>
          <w:bCs/>
          <w:sz w:val="24"/>
          <w:szCs w:val="24"/>
        </w:rPr>
        <w:t>BENİM ZEKİ ÖĞRENCİLERİM BU SORULARI KOLAYLIKLA YAPAR</w:t>
      </w:r>
      <w:r>
        <w:rPr>
          <w:rFonts w:ascii="Comic Sans MS" w:hAnsi="Comic Sans MS" w:cs="Comic Sans MS"/>
          <w:b/>
          <w:bCs/>
          <w:sz w:val="24"/>
          <w:szCs w:val="24"/>
        </w:rPr>
        <w:t>”</w:t>
      </w:r>
    </w:p>
    <w:p w:rsidR="00342D96" w:rsidRDefault="00342D96" w:rsidP="00351EE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                                                                     </w:t>
      </w:r>
    </w:p>
    <w:p w:rsidR="00342D96" w:rsidRDefault="00342D96" w:rsidP="00351EEB">
      <w:pPr>
        <w:rPr>
          <w:rFonts w:ascii="Comic Sans MS" w:hAnsi="Comic Sans MS" w:cs="Comic Sans MS"/>
          <w:sz w:val="24"/>
          <w:szCs w:val="24"/>
        </w:rPr>
      </w:pPr>
    </w:p>
    <w:p w:rsidR="00342D96" w:rsidRPr="007361EE" w:rsidRDefault="00342D96" w:rsidP="00351EEB">
      <w:pPr>
        <w:rPr>
          <w:rFonts w:ascii="Comic Sans MS" w:hAnsi="Comic Sans MS" w:cs="Comic Sans MS"/>
          <w:color w:val="FF0000"/>
          <w:sz w:val="24"/>
          <w:szCs w:val="24"/>
          <w:u w:val="single"/>
        </w:rPr>
      </w:pPr>
      <w:r w:rsidRPr="007361EE">
        <w:rPr>
          <w:rFonts w:ascii="Comic Sans MS" w:hAnsi="Comic Sans MS" w:cs="Comic Sans MS"/>
          <w:color w:val="FF0000"/>
          <w:sz w:val="24"/>
          <w:szCs w:val="24"/>
          <w:u w:val="single"/>
        </w:rPr>
        <w:t>Sezer KİBAR</w:t>
      </w:r>
    </w:p>
    <w:p w:rsidR="00342D96" w:rsidRPr="00667A8C" w:rsidRDefault="00342D96" w:rsidP="00351EEB">
      <w:pPr>
        <w:rPr>
          <w:rFonts w:ascii="Comic Sans MS" w:hAnsi="Comic Sans MS" w:cs="Comic Sans MS"/>
          <w:sz w:val="24"/>
          <w:szCs w:val="24"/>
        </w:rPr>
      </w:pPr>
    </w:p>
    <w:p w:rsidR="00342D96" w:rsidRDefault="00342D96"/>
    <w:sectPr w:rsidR="00342D96" w:rsidSect="000C4CB2">
      <w:pgSz w:w="11906" w:h="16838"/>
      <w:pgMar w:top="238" w:right="1077" w:bottom="249" w:left="1134" w:header="709" w:footer="709" w:gutter="0"/>
      <w:pgBorders w:offsetFrom="page">
        <w:top w:val="doubleDiamonds" w:sz="16" w:space="24" w:color="auto"/>
        <w:left w:val="doubleDiamonds" w:sz="16" w:space="24" w:color="auto"/>
        <w:bottom w:val="doubleDiamonds" w:sz="16" w:space="24" w:color="auto"/>
        <w:right w:val="doubleDiamonds" w:sz="1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624"/>
    <w:multiLevelType w:val="hybridMultilevel"/>
    <w:tmpl w:val="160C12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42F47"/>
    <w:multiLevelType w:val="hybridMultilevel"/>
    <w:tmpl w:val="8D9E62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E4918"/>
    <w:multiLevelType w:val="hybridMultilevel"/>
    <w:tmpl w:val="385A1D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00C9F"/>
    <w:multiLevelType w:val="hybridMultilevel"/>
    <w:tmpl w:val="A4C254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A10DF"/>
    <w:multiLevelType w:val="hybridMultilevel"/>
    <w:tmpl w:val="53CC46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0A1572"/>
    <w:multiLevelType w:val="hybridMultilevel"/>
    <w:tmpl w:val="B5D2AB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C3B0C"/>
    <w:multiLevelType w:val="hybridMultilevel"/>
    <w:tmpl w:val="7924F5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127F5"/>
    <w:multiLevelType w:val="hybridMultilevel"/>
    <w:tmpl w:val="4DC60A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43F28"/>
    <w:multiLevelType w:val="hybridMultilevel"/>
    <w:tmpl w:val="EF542F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A92174"/>
    <w:multiLevelType w:val="hybridMultilevel"/>
    <w:tmpl w:val="BB1CD1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A771C1"/>
    <w:multiLevelType w:val="hybridMultilevel"/>
    <w:tmpl w:val="989AD6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086E0A"/>
    <w:multiLevelType w:val="hybridMultilevel"/>
    <w:tmpl w:val="47E229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CD1662"/>
    <w:multiLevelType w:val="hybridMultilevel"/>
    <w:tmpl w:val="9DA0A1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265E58"/>
    <w:multiLevelType w:val="hybridMultilevel"/>
    <w:tmpl w:val="116E09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E55269"/>
    <w:multiLevelType w:val="hybridMultilevel"/>
    <w:tmpl w:val="6C8802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B071A7"/>
    <w:multiLevelType w:val="hybridMultilevel"/>
    <w:tmpl w:val="7B48F9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C21E43"/>
    <w:multiLevelType w:val="hybridMultilevel"/>
    <w:tmpl w:val="232A65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BA1E7D"/>
    <w:multiLevelType w:val="hybridMultilevel"/>
    <w:tmpl w:val="33AA76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025284"/>
    <w:multiLevelType w:val="hybridMultilevel"/>
    <w:tmpl w:val="45D09D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CE5729"/>
    <w:multiLevelType w:val="hybridMultilevel"/>
    <w:tmpl w:val="FF481A60"/>
    <w:lvl w:ilvl="0" w:tplc="E654D96E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15" w:hanging="360"/>
      </w:pPr>
    </w:lvl>
    <w:lvl w:ilvl="2" w:tplc="041F001B">
      <w:start w:val="1"/>
      <w:numFmt w:val="lowerRoman"/>
      <w:lvlText w:val="%3."/>
      <w:lvlJc w:val="right"/>
      <w:pPr>
        <w:ind w:left="1935" w:hanging="180"/>
      </w:pPr>
    </w:lvl>
    <w:lvl w:ilvl="3" w:tplc="041F000F">
      <w:start w:val="1"/>
      <w:numFmt w:val="decimal"/>
      <w:lvlText w:val="%4."/>
      <w:lvlJc w:val="left"/>
      <w:pPr>
        <w:ind w:left="2655" w:hanging="360"/>
      </w:pPr>
    </w:lvl>
    <w:lvl w:ilvl="4" w:tplc="041F0019">
      <w:start w:val="1"/>
      <w:numFmt w:val="lowerLetter"/>
      <w:lvlText w:val="%5."/>
      <w:lvlJc w:val="left"/>
      <w:pPr>
        <w:ind w:left="3375" w:hanging="360"/>
      </w:pPr>
    </w:lvl>
    <w:lvl w:ilvl="5" w:tplc="041F001B">
      <w:start w:val="1"/>
      <w:numFmt w:val="lowerRoman"/>
      <w:lvlText w:val="%6."/>
      <w:lvlJc w:val="right"/>
      <w:pPr>
        <w:ind w:left="4095" w:hanging="180"/>
      </w:pPr>
    </w:lvl>
    <w:lvl w:ilvl="6" w:tplc="041F000F">
      <w:start w:val="1"/>
      <w:numFmt w:val="decimal"/>
      <w:lvlText w:val="%7."/>
      <w:lvlJc w:val="left"/>
      <w:pPr>
        <w:ind w:left="4815" w:hanging="360"/>
      </w:pPr>
    </w:lvl>
    <w:lvl w:ilvl="7" w:tplc="041F0019">
      <w:start w:val="1"/>
      <w:numFmt w:val="lowerLetter"/>
      <w:lvlText w:val="%8."/>
      <w:lvlJc w:val="left"/>
      <w:pPr>
        <w:ind w:left="5535" w:hanging="360"/>
      </w:pPr>
    </w:lvl>
    <w:lvl w:ilvl="8" w:tplc="041F001B">
      <w:start w:val="1"/>
      <w:numFmt w:val="lowerRoman"/>
      <w:lvlText w:val="%9."/>
      <w:lvlJc w:val="right"/>
      <w:pPr>
        <w:ind w:left="6255" w:hanging="180"/>
      </w:pPr>
    </w:lvl>
  </w:abstractNum>
  <w:abstractNum w:abstractNumId="20">
    <w:nsid w:val="66995454"/>
    <w:multiLevelType w:val="hybridMultilevel"/>
    <w:tmpl w:val="C8003D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C73369"/>
    <w:multiLevelType w:val="hybridMultilevel"/>
    <w:tmpl w:val="51E425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562867"/>
    <w:multiLevelType w:val="hybridMultilevel"/>
    <w:tmpl w:val="009A69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B72E1F"/>
    <w:multiLevelType w:val="hybridMultilevel"/>
    <w:tmpl w:val="A4E45F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4"/>
  </w:num>
  <w:num w:numId="4">
    <w:abstractNumId w:val="23"/>
  </w:num>
  <w:num w:numId="5">
    <w:abstractNumId w:val="13"/>
  </w:num>
  <w:num w:numId="6">
    <w:abstractNumId w:val="14"/>
  </w:num>
  <w:num w:numId="7">
    <w:abstractNumId w:val="3"/>
  </w:num>
  <w:num w:numId="8">
    <w:abstractNumId w:val="15"/>
  </w:num>
  <w:num w:numId="9">
    <w:abstractNumId w:val="12"/>
  </w:num>
  <w:num w:numId="10">
    <w:abstractNumId w:val="5"/>
  </w:num>
  <w:num w:numId="11">
    <w:abstractNumId w:val="17"/>
  </w:num>
  <w:num w:numId="12">
    <w:abstractNumId w:val="22"/>
  </w:num>
  <w:num w:numId="13">
    <w:abstractNumId w:val="8"/>
  </w:num>
  <w:num w:numId="14">
    <w:abstractNumId w:val="11"/>
  </w:num>
  <w:num w:numId="15">
    <w:abstractNumId w:val="1"/>
  </w:num>
  <w:num w:numId="16">
    <w:abstractNumId w:val="2"/>
  </w:num>
  <w:num w:numId="17">
    <w:abstractNumId w:val="20"/>
  </w:num>
  <w:num w:numId="18">
    <w:abstractNumId w:val="6"/>
  </w:num>
  <w:num w:numId="19">
    <w:abstractNumId w:val="18"/>
  </w:num>
  <w:num w:numId="20">
    <w:abstractNumId w:val="10"/>
  </w:num>
  <w:num w:numId="21">
    <w:abstractNumId w:val="21"/>
  </w:num>
  <w:num w:numId="22">
    <w:abstractNumId w:val="7"/>
  </w:num>
  <w:num w:numId="23">
    <w:abstractNumId w:val="9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EEB"/>
    <w:rsid w:val="0004435E"/>
    <w:rsid w:val="00092CF1"/>
    <w:rsid w:val="000C4CB2"/>
    <w:rsid w:val="001366AA"/>
    <w:rsid w:val="001C37F5"/>
    <w:rsid w:val="00214262"/>
    <w:rsid w:val="00216285"/>
    <w:rsid w:val="0024337E"/>
    <w:rsid w:val="00342D96"/>
    <w:rsid w:val="00351EEB"/>
    <w:rsid w:val="003E42F0"/>
    <w:rsid w:val="0044768C"/>
    <w:rsid w:val="00537455"/>
    <w:rsid w:val="005F36A3"/>
    <w:rsid w:val="00667A8C"/>
    <w:rsid w:val="007361EE"/>
    <w:rsid w:val="008C2445"/>
    <w:rsid w:val="00900884"/>
    <w:rsid w:val="00970F61"/>
    <w:rsid w:val="00A37756"/>
    <w:rsid w:val="00A500C6"/>
    <w:rsid w:val="00AF6447"/>
    <w:rsid w:val="00B4473E"/>
    <w:rsid w:val="00B77022"/>
    <w:rsid w:val="00BC05CB"/>
    <w:rsid w:val="00BE2D69"/>
    <w:rsid w:val="00BE753E"/>
    <w:rsid w:val="00C04266"/>
    <w:rsid w:val="00CE25BE"/>
    <w:rsid w:val="00DD2ECC"/>
    <w:rsid w:val="00DE564F"/>
    <w:rsid w:val="00E0691E"/>
    <w:rsid w:val="00EE09F6"/>
    <w:rsid w:val="00F11D98"/>
    <w:rsid w:val="00FC5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EE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51EE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3</Pages>
  <Words>509</Words>
  <Characters>2907</Characters>
  <Application>Microsoft Office Outlook</Application>
  <DocSecurity>0</DocSecurity>
  <Lines>0</Lines>
  <Paragraphs>0</Paragraphs>
  <ScaleCrop>false</ScaleCrop>
  <Company>VESTEL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SARE</dc:creator>
  <cp:keywords/>
  <dc:description/>
  <cp:lastModifiedBy>VESTEL</cp:lastModifiedBy>
  <cp:revision>7</cp:revision>
  <dcterms:created xsi:type="dcterms:W3CDTF">2012-03-12T22:28:00Z</dcterms:created>
  <dcterms:modified xsi:type="dcterms:W3CDTF">2012-05-14T07:49:00Z</dcterms:modified>
</cp:coreProperties>
</file>