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149D" w:rsidRDefault="0065149D" w:rsidP="00691394">
      <w:pPr>
        <w:jc w:val="center"/>
      </w:pPr>
      <w:r>
        <w:t>ADI SOYADI:……………………………….      SNIFI:…………….    NO:…………….</w:t>
      </w:r>
    </w:p>
    <w:p w:rsidR="0065149D" w:rsidRDefault="0065149D" w:rsidP="00691394">
      <w:pPr>
        <w:jc w:val="center"/>
      </w:pPr>
      <w:r>
        <w:t>ARDEŞEN FEN LİSESİ</w:t>
      </w:r>
    </w:p>
    <w:p w:rsidR="0065149D" w:rsidRDefault="0065149D" w:rsidP="00691394">
      <w:pPr>
        <w:jc w:val="center"/>
      </w:pPr>
      <w:r>
        <w:t>2011-2012 EĞİTİM ÖĞRETİM YILI  10. SINIFLAR FİZİK DERSİ 2.DÖNEM 1.YAZILI SORULARIDIR.</w:t>
      </w:r>
    </w:p>
    <w:p w:rsidR="0065149D" w:rsidRDefault="0065149D" w:rsidP="00691394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36"/>
        <w:gridCol w:w="5231"/>
        <w:gridCol w:w="5449"/>
      </w:tblGrid>
      <w:tr w:rsidR="0065149D" w:rsidTr="00447034">
        <w:tc>
          <w:tcPr>
            <w:tcW w:w="336" w:type="dxa"/>
          </w:tcPr>
          <w:p w:rsidR="0065149D" w:rsidRDefault="0065149D" w:rsidP="00447034">
            <w:pPr>
              <w:jc w:val="center"/>
            </w:pPr>
          </w:p>
        </w:tc>
        <w:tc>
          <w:tcPr>
            <w:tcW w:w="4992" w:type="dxa"/>
          </w:tcPr>
          <w:p w:rsidR="0065149D" w:rsidRDefault="0065149D" w:rsidP="00447034">
            <w:pPr>
              <w:jc w:val="center"/>
            </w:pPr>
            <w:r>
              <w:t>SORULAR</w:t>
            </w:r>
          </w:p>
        </w:tc>
        <w:tc>
          <w:tcPr>
            <w:tcW w:w="5688" w:type="dxa"/>
          </w:tcPr>
          <w:p w:rsidR="0065149D" w:rsidRDefault="0065149D" w:rsidP="00447034">
            <w:pPr>
              <w:jc w:val="center"/>
            </w:pPr>
            <w:r>
              <w:t>CEVAPLAR</w:t>
            </w:r>
          </w:p>
        </w:tc>
      </w:tr>
      <w:tr w:rsidR="0065149D" w:rsidTr="00447034">
        <w:tc>
          <w:tcPr>
            <w:tcW w:w="336" w:type="dxa"/>
          </w:tcPr>
          <w:p w:rsidR="0065149D" w:rsidRDefault="0065149D" w:rsidP="00447034">
            <w:pPr>
              <w:jc w:val="center"/>
            </w:pPr>
            <w:r>
              <w:t>1</w:t>
            </w:r>
          </w:p>
        </w:tc>
        <w:tc>
          <w:tcPr>
            <w:tcW w:w="4992" w:type="dxa"/>
          </w:tcPr>
          <w:p w:rsidR="0065149D" w:rsidRPr="0046466E" w:rsidRDefault="0065149D" w:rsidP="006026CE">
            <w:r w:rsidRPr="00824F84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Resim 283" o:spid="_x0000_i1025" type="#_x0000_t75" style="width:250.5pt;height:165.75pt;visibility:visible">
                  <v:imagedata r:id="rId6" o:title=""/>
                </v:shape>
              </w:pict>
            </w:r>
          </w:p>
        </w:tc>
        <w:tc>
          <w:tcPr>
            <w:tcW w:w="5688" w:type="dxa"/>
          </w:tcPr>
          <w:p w:rsidR="0065149D" w:rsidRDefault="0065149D" w:rsidP="00447034">
            <w:pPr>
              <w:jc w:val="center"/>
            </w:pPr>
          </w:p>
        </w:tc>
      </w:tr>
      <w:tr w:rsidR="0065149D" w:rsidTr="00447034">
        <w:tc>
          <w:tcPr>
            <w:tcW w:w="336" w:type="dxa"/>
          </w:tcPr>
          <w:p w:rsidR="0065149D" w:rsidRDefault="0065149D" w:rsidP="00447034">
            <w:pPr>
              <w:jc w:val="center"/>
            </w:pPr>
            <w:r>
              <w:t>2</w:t>
            </w:r>
          </w:p>
        </w:tc>
        <w:tc>
          <w:tcPr>
            <w:tcW w:w="4992" w:type="dxa"/>
          </w:tcPr>
          <w:p w:rsidR="0065149D" w:rsidRPr="0046466E" w:rsidRDefault="0065149D" w:rsidP="006026CE">
            <w:r w:rsidRPr="00824F84">
              <w:rPr>
                <w:noProof/>
              </w:rPr>
              <w:pict>
                <v:shape id="Resim 278" o:spid="_x0000_i1026" type="#_x0000_t75" style="width:249pt;height:152.25pt;visibility:visible">
                  <v:imagedata r:id="rId7" o:title=""/>
                </v:shape>
              </w:pict>
            </w:r>
          </w:p>
        </w:tc>
        <w:tc>
          <w:tcPr>
            <w:tcW w:w="5688" w:type="dxa"/>
          </w:tcPr>
          <w:p w:rsidR="0065149D" w:rsidRDefault="0065149D" w:rsidP="00447034">
            <w:pPr>
              <w:jc w:val="center"/>
            </w:pPr>
          </w:p>
        </w:tc>
      </w:tr>
      <w:tr w:rsidR="0065149D" w:rsidTr="00447034">
        <w:tc>
          <w:tcPr>
            <w:tcW w:w="336" w:type="dxa"/>
          </w:tcPr>
          <w:p w:rsidR="0065149D" w:rsidRDefault="0065149D" w:rsidP="00447034">
            <w:pPr>
              <w:jc w:val="center"/>
            </w:pPr>
            <w:r>
              <w:t>3</w:t>
            </w:r>
          </w:p>
        </w:tc>
        <w:tc>
          <w:tcPr>
            <w:tcW w:w="4992" w:type="dxa"/>
          </w:tcPr>
          <w:p w:rsidR="0065149D" w:rsidRPr="00104FEC" w:rsidRDefault="0065149D" w:rsidP="00447034">
            <w:pPr>
              <w:jc w:val="center"/>
            </w:pPr>
            <w:r w:rsidRPr="00824F84">
              <w:rPr>
                <w:noProof/>
              </w:rPr>
              <w:pict>
                <v:shape id="Resim 3" o:spid="_x0000_i1027" type="#_x0000_t75" style="width:250.5pt;height:210pt;visibility:visible">
                  <v:imagedata r:id="rId8" o:title=""/>
                </v:shape>
              </w:pict>
            </w:r>
          </w:p>
        </w:tc>
        <w:tc>
          <w:tcPr>
            <w:tcW w:w="5688" w:type="dxa"/>
          </w:tcPr>
          <w:p w:rsidR="0065149D" w:rsidRDefault="0065149D" w:rsidP="00447034">
            <w:pPr>
              <w:jc w:val="center"/>
            </w:pPr>
          </w:p>
        </w:tc>
      </w:tr>
      <w:tr w:rsidR="0065149D" w:rsidTr="00447034">
        <w:tc>
          <w:tcPr>
            <w:tcW w:w="336" w:type="dxa"/>
          </w:tcPr>
          <w:p w:rsidR="0065149D" w:rsidRDefault="0065149D" w:rsidP="00447034">
            <w:pPr>
              <w:jc w:val="center"/>
            </w:pPr>
            <w:r>
              <w:t>4</w:t>
            </w:r>
          </w:p>
        </w:tc>
        <w:tc>
          <w:tcPr>
            <w:tcW w:w="4992" w:type="dxa"/>
          </w:tcPr>
          <w:p w:rsidR="0065149D" w:rsidRPr="00E805CD" w:rsidRDefault="0065149D" w:rsidP="006026CE">
            <w:r w:rsidRPr="00824F84">
              <w:rPr>
                <w:noProof/>
              </w:rPr>
              <w:pict>
                <v:shape id="Resim 277" o:spid="_x0000_i1028" type="#_x0000_t75" style="width:246pt;height:129.75pt;visibility:visible">
                  <v:imagedata r:id="rId9" o:title=""/>
                </v:shape>
              </w:pict>
            </w:r>
          </w:p>
        </w:tc>
        <w:tc>
          <w:tcPr>
            <w:tcW w:w="5688" w:type="dxa"/>
          </w:tcPr>
          <w:p w:rsidR="0065149D" w:rsidRDefault="0065149D" w:rsidP="00447034">
            <w:pPr>
              <w:jc w:val="center"/>
            </w:pPr>
          </w:p>
        </w:tc>
      </w:tr>
      <w:tr w:rsidR="0065149D" w:rsidTr="00447034">
        <w:tc>
          <w:tcPr>
            <w:tcW w:w="336" w:type="dxa"/>
          </w:tcPr>
          <w:p w:rsidR="0065149D" w:rsidRDefault="0065149D" w:rsidP="00447034">
            <w:pPr>
              <w:jc w:val="center"/>
            </w:pPr>
            <w:r>
              <w:t>5</w:t>
            </w:r>
          </w:p>
        </w:tc>
        <w:tc>
          <w:tcPr>
            <w:tcW w:w="4992" w:type="dxa"/>
          </w:tcPr>
          <w:p w:rsidR="0065149D" w:rsidRPr="00E805CD" w:rsidRDefault="0065149D" w:rsidP="00691394">
            <w:r w:rsidRPr="00824F84">
              <w:rPr>
                <w:noProof/>
              </w:rPr>
              <w:pict>
                <v:shape id="Resim 279" o:spid="_x0000_i1029" type="#_x0000_t75" style="width:249pt;height:327.75pt;visibility:visible">
                  <v:imagedata r:id="rId10" o:title=""/>
                </v:shape>
              </w:pict>
            </w:r>
          </w:p>
        </w:tc>
        <w:tc>
          <w:tcPr>
            <w:tcW w:w="5688" w:type="dxa"/>
          </w:tcPr>
          <w:p w:rsidR="0065149D" w:rsidRDefault="0065149D" w:rsidP="00447034">
            <w:pPr>
              <w:jc w:val="center"/>
            </w:pPr>
          </w:p>
        </w:tc>
      </w:tr>
    </w:tbl>
    <w:p w:rsidR="0065149D" w:rsidRDefault="0065149D" w:rsidP="00691394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4"/>
        <w:gridCol w:w="4725"/>
        <w:gridCol w:w="519"/>
        <w:gridCol w:w="5238"/>
      </w:tblGrid>
      <w:tr w:rsidR="0065149D" w:rsidTr="00447034">
        <w:trPr>
          <w:trHeight w:val="3031"/>
        </w:trPr>
        <w:tc>
          <w:tcPr>
            <w:tcW w:w="534" w:type="dxa"/>
          </w:tcPr>
          <w:p w:rsidR="0065149D" w:rsidRDefault="0065149D" w:rsidP="00447034">
            <w:pPr>
              <w:jc w:val="center"/>
            </w:pPr>
            <w:r>
              <w:t>6</w:t>
            </w:r>
          </w:p>
        </w:tc>
        <w:tc>
          <w:tcPr>
            <w:tcW w:w="4725" w:type="dxa"/>
          </w:tcPr>
          <w:p w:rsidR="0065149D" w:rsidRPr="00AC0A2A" w:rsidRDefault="0065149D" w:rsidP="006026CE">
            <w:r w:rsidRPr="00824F84">
              <w:rPr>
                <w:noProof/>
              </w:rPr>
              <w:pict>
                <v:shape id="Resim 280" o:spid="_x0000_i1030" type="#_x0000_t75" style="width:228pt;height:157.5pt;visibility:visible">
                  <v:imagedata r:id="rId11" o:title=""/>
                </v:shape>
              </w:pict>
            </w:r>
          </w:p>
        </w:tc>
        <w:tc>
          <w:tcPr>
            <w:tcW w:w="519" w:type="dxa"/>
          </w:tcPr>
          <w:p w:rsidR="0065149D" w:rsidRDefault="0065149D" w:rsidP="00447034">
            <w:pPr>
              <w:jc w:val="center"/>
            </w:pPr>
            <w:r>
              <w:t>7</w:t>
            </w:r>
          </w:p>
        </w:tc>
        <w:tc>
          <w:tcPr>
            <w:tcW w:w="5238" w:type="dxa"/>
          </w:tcPr>
          <w:p w:rsidR="0065149D" w:rsidRPr="009D5869" w:rsidRDefault="0065149D" w:rsidP="006026CE">
            <w:r w:rsidRPr="00824F84">
              <w:rPr>
                <w:noProof/>
              </w:rPr>
              <w:pict>
                <v:shape id="Resim 7" o:spid="_x0000_i1031" type="#_x0000_t75" style="width:249.75pt;height:154.5pt;visibility:visible">
                  <v:imagedata r:id="rId12" o:title=""/>
                </v:shape>
              </w:pict>
            </w:r>
          </w:p>
        </w:tc>
      </w:tr>
      <w:tr w:rsidR="0065149D" w:rsidTr="00447034">
        <w:tc>
          <w:tcPr>
            <w:tcW w:w="534" w:type="dxa"/>
          </w:tcPr>
          <w:p w:rsidR="0065149D" w:rsidRDefault="0065149D" w:rsidP="00447034">
            <w:pPr>
              <w:jc w:val="center"/>
            </w:pPr>
            <w:r>
              <w:t>8</w:t>
            </w:r>
          </w:p>
        </w:tc>
        <w:tc>
          <w:tcPr>
            <w:tcW w:w="4725" w:type="dxa"/>
          </w:tcPr>
          <w:p w:rsidR="0065149D" w:rsidRPr="009D5869" w:rsidRDefault="0065149D" w:rsidP="006026CE">
            <w:r w:rsidRPr="00824F84">
              <w:rPr>
                <w:noProof/>
              </w:rPr>
              <w:pict>
                <v:shape id="Resim 282" o:spid="_x0000_i1032" type="#_x0000_t75" style="width:229.5pt;height:181.5pt;visibility:visible">
                  <v:imagedata r:id="rId13" o:title=""/>
                </v:shape>
              </w:pict>
            </w:r>
          </w:p>
        </w:tc>
        <w:tc>
          <w:tcPr>
            <w:tcW w:w="519" w:type="dxa"/>
          </w:tcPr>
          <w:p w:rsidR="0065149D" w:rsidRDefault="0065149D" w:rsidP="00447034">
            <w:pPr>
              <w:jc w:val="center"/>
            </w:pPr>
            <w:r>
              <w:t>9</w:t>
            </w:r>
          </w:p>
        </w:tc>
        <w:tc>
          <w:tcPr>
            <w:tcW w:w="5238" w:type="dxa"/>
          </w:tcPr>
          <w:p w:rsidR="0065149D" w:rsidRPr="009D5869" w:rsidRDefault="0065149D" w:rsidP="006026CE">
            <w:r w:rsidRPr="00824F84">
              <w:rPr>
                <w:noProof/>
              </w:rPr>
              <w:pict>
                <v:shape id="Resim 281" o:spid="_x0000_i1033" type="#_x0000_t75" style="width:254.25pt;height:201pt;visibility:visible">
                  <v:imagedata r:id="rId14" o:title=""/>
                </v:shape>
              </w:pict>
            </w:r>
          </w:p>
        </w:tc>
      </w:tr>
      <w:tr w:rsidR="0065149D" w:rsidTr="00447034">
        <w:tc>
          <w:tcPr>
            <w:tcW w:w="534" w:type="dxa"/>
          </w:tcPr>
          <w:p w:rsidR="0065149D" w:rsidRPr="00447034" w:rsidRDefault="0065149D" w:rsidP="00447034">
            <w:pPr>
              <w:jc w:val="center"/>
              <w:rPr>
                <w:b/>
                <w:sz w:val="20"/>
                <w:szCs w:val="20"/>
              </w:rPr>
            </w:pPr>
            <w:r w:rsidRPr="00447034"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725" w:type="dxa"/>
          </w:tcPr>
          <w:p w:rsidR="0065149D" w:rsidRPr="009D5869" w:rsidRDefault="0065149D" w:rsidP="006026CE">
            <w:r w:rsidRPr="00824F84">
              <w:rPr>
                <w:noProof/>
              </w:rPr>
              <w:pict>
                <v:shape id="Resim 284" o:spid="_x0000_i1034" type="#_x0000_t75" style="width:225.75pt;height:169.5pt;visibility:visible">
                  <v:imagedata r:id="rId15" o:title=""/>
                </v:shape>
              </w:pict>
            </w:r>
          </w:p>
        </w:tc>
        <w:tc>
          <w:tcPr>
            <w:tcW w:w="519" w:type="dxa"/>
          </w:tcPr>
          <w:p w:rsidR="0065149D" w:rsidRPr="00447034" w:rsidRDefault="0065149D" w:rsidP="00447034">
            <w:pPr>
              <w:jc w:val="center"/>
              <w:rPr>
                <w:b/>
                <w:sz w:val="20"/>
                <w:szCs w:val="20"/>
              </w:rPr>
            </w:pPr>
            <w:r w:rsidRPr="00447034"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5238" w:type="dxa"/>
          </w:tcPr>
          <w:p w:rsidR="0065149D" w:rsidRPr="00966F8E" w:rsidRDefault="0065149D" w:rsidP="006026CE">
            <w:r w:rsidRPr="00824F84">
              <w:rPr>
                <w:noProof/>
              </w:rPr>
              <w:pict>
                <v:shape id="Resim 11" o:spid="_x0000_i1035" type="#_x0000_t75" style="width:247.5pt;height:115.5pt;visibility:visible">
                  <v:imagedata r:id="rId16" o:title=""/>
                </v:shape>
              </w:pict>
            </w:r>
          </w:p>
        </w:tc>
      </w:tr>
      <w:tr w:rsidR="0065149D" w:rsidTr="00447034">
        <w:tc>
          <w:tcPr>
            <w:tcW w:w="534" w:type="dxa"/>
          </w:tcPr>
          <w:p w:rsidR="0065149D" w:rsidRDefault="0065149D" w:rsidP="00447034">
            <w:pPr>
              <w:jc w:val="center"/>
            </w:pPr>
            <w:r>
              <w:t>12</w:t>
            </w:r>
          </w:p>
        </w:tc>
        <w:tc>
          <w:tcPr>
            <w:tcW w:w="10482" w:type="dxa"/>
            <w:gridSpan w:val="3"/>
          </w:tcPr>
          <w:p w:rsidR="0065149D" w:rsidRPr="00447034" w:rsidRDefault="0065149D" w:rsidP="006026CE">
            <w:pPr>
              <w:rPr>
                <w:b/>
              </w:rPr>
            </w:pPr>
          </w:p>
          <w:p w:rsidR="0065149D" w:rsidRPr="00447034" w:rsidRDefault="0065149D" w:rsidP="006026CE">
            <w:pPr>
              <w:rPr>
                <w:b/>
              </w:rPr>
            </w:pPr>
            <w:r w:rsidRPr="00447034">
              <w:rPr>
                <w:b/>
              </w:rPr>
              <w:t>Aşağıdaki ifadelerde boşlukları uygun kelimelerle doldurunuz.</w:t>
            </w:r>
          </w:p>
          <w:p w:rsidR="0065149D" w:rsidRPr="00447034" w:rsidRDefault="0065149D" w:rsidP="006026CE">
            <w:pPr>
              <w:rPr>
                <w:b/>
              </w:rPr>
            </w:pPr>
          </w:p>
          <w:p w:rsidR="0065149D" w:rsidRPr="00447034" w:rsidRDefault="0065149D" w:rsidP="006026CE">
            <w:pPr>
              <w:rPr>
                <w:sz w:val="22"/>
                <w:szCs w:val="22"/>
              </w:rPr>
            </w:pPr>
            <w:r w:rsidRPr="00447034">
              <w:rPr>
                <w:sz w:val="22"/>
                <w:szCs w:val="22"/>
              </w:rPr>
              <w:t>*Hızın yönü ile azalan ivmenin yönü aynı ise cisim,……………….. dır.</w:t>
            </w:r>
          </w:p>
          <w:p w:rsidR="0065149D" w:rsidRPr="00447034" w:rsidRDefault="0065149D" w:rsidP="006026CE">
            <w:pPr>
              <w:rPr>
                <w:sz w:val="22"/>
                <w:szCs w:val="22"/>
              </w:rPr>
            </w:pPr>
          </w:p>
          <w:p w:rsidR="0065149D" w:rsidRPr="00447034" w:rsidRDefault="0065149D" w:rsidP="006026CE">
            <w:pPr>
              <w:rPr>
                <w:sz w:val="22"/>
                <w:szCs w:val="22"/>
              </w:rPr>
            </w:pPr>
            <w:r w:rsidRPr="00447034">
              <w:rPr>
                <w:sz w:val="22"/>
                <w:szCs w:val="22"/>
              </w:rPr>
              <w:t>*Bir elektronun yüküne bir ………………… denir.</w:t>
            </w:r>
          </w:p>
          <w:p w:rsidR="0065149D" w:rsidRPr="00447034" w:rsidRDefault="0065149D" w:rsidP="006026CE">
            <w:pPr>
              <w:rPr>
                <w:sz w:val="22"/>
                <w:szCs w:val="22"/>
              </w:rPr>
            </w:pPr>
          </w:p>
          <w:p w:rsidR="0065149D" w:rsidRPr="00447034" w:rsidRDefault="0065149D" w:rsidP="006026CE">
            <w:pPr>
              <w:rPr>
                <w:sz w:val="22"/>
                <w:szCs w:val="22"/>
              </w:rPr>
            </w:pPr>
            <w:r w:rsidRPr="00447034">
              <w:rPr>
                <w:sz w:val="22"/>
                <w:szCs w:val="22"/>
              </w:rPr>
              <w:t>*Plazmalar elektrikçe çok iyi ………….. dir.</w:t>
            </w:r>
          </w:p>
          <w:p w:rsidR="0065149D" w:rsidRPr="00447034" w:rsidRDefault="0065149D" w:rsidP="006026CE">
            <w:pPr>
              <w:rPr>
                <w:sz w:val="22"/>
                <w:szCs w:val="22"/>
              </w:rPr>
            </w:pPr>
          </w:p>
          <w:p w:rsidR="0065149D" w:rsidRPr="00447034" w:rsidRDefault="0065149D" w:rsidP="006026CE">
            <w:pPr>
              <w:rPr>
                <w:sz w:val="22"/>
                <w:szCs w:val="22"/>
              </w:rPr>
            </w:pPr>
            <w:r w:rsidRPr="00447034">
              <w:rPr>
                <w:sz w:val="22"/>
                <w:szCs w:val="22"/>
              </w:rPr>
              <w:t>*Suya  deterjan eklenirse yüzey gerilimi ……………</w:t>
            </w:r>
          </w:p>
          <w:p w:rsidR="0065149D" w:rsidRPr="00447034" w:rsidRDefault="0065149D" w:rsidP="006026CE">
            <w:pPr>
              <w:rPr>
                <w:sz w:val="22"/>
                <w:szCs w:val="22"/>
              </w:rPr>
            </w:pPr>
          </w:p>
          <w:p w:rsidR="0065149D" w:rsidRPr="00447034" w:rsidRDefault="0065149D" w:rsidP="007F1262">
            <w:pPr>
              <w:rPr>
                <w:sz w:val="22"/>
                <w:szCs w:val="22"/>
              </w:rPr>
            </w:pPr>
            <w:r w:rsidRPr="00447034">
              <w:rPr>
                <w:sz w:val="22"/>
                <w:szCs w:val="22"/>
              </w:rPr>
              <w:t>*İç direnci önemsiz üretecin uçlarına bağlı voltmetre üretecin ……………….değerini gösterir.</w:t>
            </w:r>
          </w:p>
          <w:p w:rsidR="0065149D" w:rsidRDefault="0065149D" w:rsidP="007F1262"/>
        </w:tc>
      </w:tr>
      <w:tr w:rsidR="0065149D" w:rsidTr="00447034">
        <w:trPr>
          <w:trHeight w:val="830"/>
        </w:trPr>
        <w:tc>
          <w:tcPr>
            <w:tcW w:w="534" w:type="dxa"/>
          </w:tcPr>
          <w:p w:rsidR="0065149D" w:rsidRDefault="0065149D" w:rsidP="00447034">
            <w:pPr>
              <w:jc w:val="center"/>
            </w:pPr>
            <w:r>
              <w:t>13</w:t>
            </w:r>
          </w:p>
        </w:tc>
        <w:tc>
          <w:tcPr>
            <w:tcW w:w="10482" w:type="dxa"/>
            <w:gridSpan w:val="3"/>
          </w:tcPr>
          <w:p w:rsidR="0065149D" w:rsidRPr="00447034" w:rsidRDefault="0065149D" w:rsidP="006026CE">
            <w:pPr>
              <w:rPr>
                <w:b/>
              </w:rPr>
            </w:pPr>
          </w:p>
          <w:p w:rsidR="0065149D" w:rsidRPr="00447034" w:rsidRDefault="0065149D" w:rsidP="006026CE">
            <w:pPr>
              <w:rPr>
                <w:b/>
              </w:rPr>
            </w:pPr>
            <w:r w:rsidRPr="00447034">
              <w:rPr>
                <w:b/>
              </w:rPr>
              <w:t>Aşağıdaki ifadelerden doğru olanının yanına  D,  Yanlış olanının yanına  Y   Yazınız.</w:t>
            </w:r>
          </w:p>
          <w:p w:rsidR="0065149D" w:rsidRPr="00447034" w:rsidRDefault="0065149D" w:rsidP="006026CE">
            <w:pPr>
              <w:rPr>
                <w:b/>
              </w:rPr>
            </w:pPr>
          </w:p>
          <w:p w:rsidR="0065149D" w:rsidRPr="00447034" w:rsidRDefault="0065149D" w:rsidP="006026CE">
            <w:pPr>
              <w:rPr>
                <w:sz w:val="22"/>
                <w:szCs w:val="22"/>
              </w:rPr>
            </w:pPr>
            <w:r w:rsidRPr="00447034">
              <w:rPr>
                <w:sz w:val="22"/>
                <w:szCs w:val="22"/>
              </w:rPr>
              <w:t>*Vücudumuz deri yolu ile ısı kaybeder.  ……</w:t>
            </w:r>
          </w:p>
          <w:p w:rsidR="0065149D" w:rsidRPr="00447034" w:rsidRDefault="0065149D" w:rsidP="006026CE">
            <w:pPr>
              <w:rPr>
                <w:sz w:val="22"/>
                <w:szCs w:val="22"/>
              </w:rPr>
            </w:pPr>
          </w:p>
          <w:p w:rsidR="0065149D" w:rsidRPr="00447034" w:rsidRDefault="0065149D" w:rsidP="006026CE">
            <w:pPr>
              <w:rPr>
                <w:sz w:val="22"/>
                <w:szCs w:val="22"/>
              </w:rPr>
            </w:pPr>
            <w:r w:rsidRPr="00447034">
              <w:rPr>
                <w:sz w:val="22"/>
                <w:szCs w:val="22"/>
              </w:rPr>
              <w:t>*Bir devreye parelel bağlı özdeş üreteçlerin sayısı artırılırsa eşdeğer emk artar.   ………</w:t>
            </w:r>
          </w:p>
          <w:p w:rsidR="0065149D" w:rsidRPr="00447034" w:rsidRDefault="0065149D" w:rsidP="006026CE">
            <w:pPr>
              <w:rPr>
                <w:sz w:val="22"/>
                <w:szCs w:val="22"/>
              </w:rPr>
            </w:pPr>
          </w:p>
          <w:p w:rsidR="0065149D" w:rsidRPr="00447034" w:rsidRDefault="0065149D" w:rsidP="006026CE">
            <w:pPr>
              <w:rPr>
                <w:sz w:val="22"/>
                <w:szCs w:val="22"/>
              </w:rPr>
            </w:pPr>
            <w:r w:rsidRPr="00447034">
              <w:rPr>
                <w:sz w:val="22"/>
                <w:szCs w:val="22"/>
              </w:rPr>
              <w:t>*Gözlemci ve gözlenen aynı ortamda ise,ortamın hızı bağıl hızı etkilemez.   ……..</w:t>
            </w:r>
          </w:p>
          <w:p w:rsidR="0065149D" w:rsidRPr="00447034" w:rsidRDefault="0065149D" w:rsidP="006026CE">
            <w:pPr>
              <w:rPr>
                <w:sz w:val="22"/>
                <w:szCs w:val="22"/>
              </w:rPr>
            </w:pPr>
          </w:p>
          <w:p w:rsidR="0065149D" w:rsidRPr="00447034" w:rsidRDefault="0065149D" w:rsidP="006026CE">
            <w:pPr>
              <w:rPr>
                <w:sz w:val="22"/>
                <w:szCs w:val="22"/>
              </w:rPr>
            </w:pPr>
            <w:r w:rsidRPr="00447034">
              <w:rPr>
                <w:sz w:val="22"/>
                <w:szCs w:val="22"/>
              </w:rPr>
              <w:t>*Serbest bırakılan bir cisim limit hıza ulaşıncaya kadar hız artar,ivme azalır.   …….</w:t>
            </w:r>
          </w:p>
          <w:p w:rsidR="0065149D" w:rsidRPr="00447034" w:rsidRDefault="0065149D" w:rsidP="006026CE">
            <w:pPr>
              <w:rPr>
                <w:sz w:val="22"/>
                <w:szCs w:val="22"/>
              </w:rPr>
            </w:pPr>
          </w:p>
          <w:p w:rsidR="0065149D" w:rsidRPr="00447034" w:rsidRDefault="0065149D" w:rsidP="007F1262">
            <w:pPr>
              <w:rPr>
                <w:sz w:val="22"/>
                <w:szCs w:val="22"/>
              </w:rPr>
            </w:pPr>
            <w:r w:rsidRPr="00447034">
              <w:rPr>
                <w:sz w:val="22"/>
                <w:szCs w:val="22"/>
              </w:rPr>
              <w:t>*Birbirini iten iki yük arasındaki uzaklık artırılırsa elektriksel potansiyel eneri artar.  …..</w:t>
            </w:r>
          </w:p>
          <w:p w:rsidR="0065149D" w:rsidRPr="004D5AC3" w:rsidRDefault="0065149D" w:rsidP="007F1262"/>
        </w:tc>
      </w:tr>
    </w:tbl>
    <w:p w:rsidR="0065149D" w:rsidRDefault="0065149D" w:rsidP="00691394">
      <w:pPr>
        <w:rPr>
          <w:sz w:val="18"/>
          <w:szCs w:val="18"/>
        </w:rPr>
      </w:pPr>
    </w:p>
    <w:p w:rsidR="0065149D" w:rsidRDefault="0065149D" w:rsidP="00691394">
      <w:pPr>
        <w:rPr>
          <w:sz w:val="18"/>
          <w:szCs w:val="18"/>
        </w:rPr>
      </w:pPr>
      <w:r w:rsidRPr="00966F8E">
        <w:rPr>
          <w:sz w:val="18"/>
          <w:szCs w:val="18"/>
        </w:rPr>
        <w:t>NOT:6,7,8,9,10,11.sorular 5 puan,diğerleri 10 puandır.süre bir ders saatidir.Başarılar dilerim.</w:t>
      </w:r>
    </w:p>
    <w:p w:rsidR="0065149D" w:rsidRDefault="0065149D" w:rsidP="00691394">
      <w:pPr>
        <w:rPr>
          <w:sz w:val="18"/>
          <w:szCs w:val="18"/>
        </w:rPr>
      </w:pPr>
    </w:p>
    <w:p w:rsidR="0065149D" w:rsidRDefault="0065149D" w:rsidP="00691394">
      <w:pPr>
        <w:rPr>
          <w:sz w:val="18"/>
          <w:szCs w:val="18"/>
        </w:rPr>
      </w:pPr>
    </w:p>
    <w:p w:rsidR="0065149D" w:rsidRPr="00966F8E" w:rsidRDefault="0065149D" w:rsidP="00691394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                                                                                                                                                   </w:t>
      </w:r>
      <w:r w:rsidRPr="00966F8E">
        <w:rPr>
          <w:b/>
          <w:sz w:val="20"/>
          <w:szCs w:val="20"/>
        </w:rPr>
        <w:t>Mustafa AŞLICIOĞLU</w:t>
      </w:r>
    </w:p>
    <w:p w:rsidR="0065149D" w:rsidRPr="00966F8E" w:rsidRDefault="0065149D" w:rsidP="00691394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                                                                                                                                                         </w:t>
      </w:r>
      <w:r w:rsidRPr="00966F8E">
        <w:rPr>
          <w:b/>
          <w:sz w:val="20"/>
          <w:szCs w:val="20"/>
        </w:rPr>
        <w:t>Fizik Öğretmeni</w:t>
      </w:r>
    </w:p>
    <w:p w:rsidR="0065149D" w:rsidRDefault="0065149D">
      <w:hyperlink r:id="rId17" w:history="1">
        <w:r w:rsidRPr="00B506B9">
          <w:rPr>
            <w:rStyle w:val="Hyperlink"/>
          </w:rPr>
          <w:t>www.sorubak.com</w:t>
        </w:r>
      </w:hyperlink>
      <w:r>
        <w:t xml:space="preserve"> </w:t>
      </w:r>
    </w:p>
    <w:sectPr w:rsidR="0065149D" w:rsidSect="00104FEC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/>
      <w:pgMar w:top="539" w:right="566" w:bottom="360" w:left="54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5149D" w:rsidRDefault="0065149D" w:rsidP="00691394">
      <w:r>
        <w:separator/>
      </w:r>
    </w:p>
  </w:endnote>
  <w:endnote w:type="continuationSeparator" w:id="0">
    <w:p w:rsidR="0065149D" w:rsidRDefault="0065149D" w:rsidP="0069139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149D" w:rsidRDefault="0065149D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149D" w:rsidRDefault="0065149D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149D" w:rsidRDefault="0065149D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5149D" w:rsidRDefault="0065149D" w:rsidP="00691394">
      <w:r>
        <w:separator/>
      </w:r>
    </w:p>
  </w:footnote>
  <w:footnote w:type="continuationSeparator" w:id="0">
    <w:p w:rsidR="0065149D" w:rsidRDefault="0065149D" w:rsidP="0069139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149D" w:rsidRDefault="0065149D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149D" w:rsidRDefault="0065149D">
    <w:pPr>
      <w:pStyle w:val="Header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5149D" w:rsidRDefault="0065149D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691394"/>
    <w:rsid w:val="00104FEC"/>
    <w:rsid w:val="0024580E"/>
    <w:rsid w:val="003E02DB"/>
    <w:rsid w:val="00447034"/>
    <w:rsid w:val="0046466E"/>
    <w:rsid w:val="004D5AC3"/>
    <w:rsid w:val="006026CE"/>
    <w:rsid w:val="0065149D"/>
    <w:rsid w:val="00691394"/>
    <w:rsid w:val="006B1C8B"/>
    <w:rsid w:val="007F1262"/>
    <w:rsid w:val="00824F84"/>
    <w:rsid w:val="00834D05"/>
    <w:rsid w:val="00927FDA"/>
    <w:rsid w:val="00966F8E"/>
    <w:rsid w:val="009D5869"/>
    <w:rsid w:val="00A80457"/>
    <w:rsid w:val="00AC0A2A"/>
    <w:rsid w:val="00B506B9"/>
    <w:rsid w:val="00BC7391"/>
    <w:rsid w:val="00CA0FFD"/>
    <w:rsid w:val="00CF0AF4"/>
    <w:rsid w:val="00DA3151"/>
    <w:rsid w:val="00DB7E08"/>
    <w:rsid w:val="00DC36E3"/>
    <w:rsid w:val="00E805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91394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91394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rsid w:val="0069139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691394"/>
    <w:rPr>
      <w:rFonts w:ascii="Tahoma" w:hAnsi="Tahoma" w:cs="Tahoma"/>
      <w:sz w:val="16"/>
      <w:szCs w:val="16"/>
      <w:lang w:eastAsia="tr-TR"/>
    </w:rPr>
  </w:style>
  <w:style w:type="paragraph" w:styleId="Header">
    <w:name w:val="header"/>
    <w:basedOn w:val="Normal"/>
    <w:link w:val="HeaderChar"/>
    <w:uiPriority w:val="99"/>
    <w:semiHidden/>
    <w:rsid w:val="00691394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691394"/>
    <w:rPr>
      <w:rFonts w:ascii="Times New Roman" w:hAnsi="Times New Roman" w:cs="Times New Roman"/>
      <w:sz w:val="24"/>
      <w:szCs w:val="24"/>
      <w:lang w:eastAsia="tr-TR"/>
    </w:rPr>
  </w:style>
  <w:style w:type="paragraph" w:styleId="Footer">
    <w:name w:val="footer"/>
    <w:basedOn w:val="Normal"/>
    <w:link w:val="FooterChar"/>
    <w:uiPriority w:val="99"/>
    <w:semiHidden/>
    <w:rsid w:val="00691394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691394"/>
    <w:rPr>
      <w:rFonts w:ascii="Times New Roman" w:hAnsi="Times New Roman" w:cs="Times New Roman"/>
      <w:sz w:val="24"/>
      <w:szCs w:val="24"/>
      <w:lang w:eastAsia="tr-TR"/>
    </w:rPr>
  </w:style>
  <w:style w:type="character" w:styleId="Hyperlink">
    <w:name w:val="Hyperlink"/>
    <w:basedOn w:val="DefaultParagraphFont"/>
    <w:uiPriority w:val="99"/>
    <w:rsid w:val="003E02DB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emf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footer" Target="footer2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hyperlink" Target="http://www.sorubak.com" TargetMode="External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emf"/><Relationship Id="rId20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footer" Target="footer3.xml"/><Relationship Id="rId10" Type="http://schemas.openxmlformats.org/officeDocument/2006/relationships/image" Target="media/image5.emf"/><Relationship Id="rId19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56</TotalTime>
  <Pages>3</Pages>
  <Words>239</Words>
  <Characters>1363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HayaLMavisi</dc:creator>
  <cp:keywords/>
  <dc:description/>
  <cp:lastModifiedBy>edanur</cp:lastModifiedBy>
  <cp:revision>5</cp:revision>
  <cp:lastPrinted>2012-03-20T19:54:00Z</cp:lastPrinted>
  <dcterms:created xsi:type="dcterms:W3CDTF">2012-03-20T19:00:00Z</dcterms:created>
  <dcterms:modified xsi:type="dcterms:W3CDTF">2012-04-16T19:54:00Z</dcterms:modified>
</cp:coreProperties>
</file>