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FB" w:rsidRDefault="00E115FB" w:rsidP="00A47C4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2011-2012</w:t>
      </w:r>
      <w:r w:rsidRPr="006A7F3B">
        <w:rPr>
          <w:b/>
          <w:sz w:val="20"/>
          <w:szCs w:val="20"/>
        </w:rPr>
        <w:t xml:space="preserve"> EĞİTİM ÖĞRETİM YILI TURGUT ÖZAL LİS</w:t>
      </w:r>
      <w:r>
        <w:rPr>
          <w:b/>
          <w:sz w:val="20"/>
          <w:szCs w:val="20"/>
        </w:rPr>
        <w:t xml:space="preserve">ESİ 2. DÖNEM 2.YAZILI  10 / G,H   MATEMATİK </w:t>
      </w:r>
      <w:r w:rsidRPr="006A7F3B">
        <w:rPr>
          <w:b/>
          <w:sz w:val="20"/>
          <w:szCs w:val="20"/>
        </w:rPr>
        <w:t xml:space="preserve"> DERSİ SINAV SORULARIDIR.</w:t>
      </w:r>
      <w:r>
        <w:rPr>
          <w:b/>
          <w:sz w:val="20"/>
          <w:szCs w:val="20"/>
        </w:rPr>
        <w:t xml:space="preserve">             BBB</w:t>
      </w:r>
    </w:p>
    <w:p w:rsidR="00E115FB" w:rsidRPr="000974DE" w:rsidRDefault="00E115FB" w:rsidP="00A47C4F">
      <w:pPr>
        <w:rPr>
          <w:b/>
          <w:sz w:val="20"/>
          <w:szCs w:val="20"/>
        </w:rPr>
      </w:pPr>
    </w:p>
    <w:p w:rsidR="00E115FB" w:rsidRDefault="00E115FB" w:rsidP="00A47C4F">
      <w:r>
        <w:t>ADI  VE SOYADI :</w:t>
      </w:r>
    </w:p>
    <w:p w:rsidR="00E115FB" w:rsidRDefault="00E115FB" w:rsidP="00A47C4F">
      <w:r>
        <w:t>NO   VE  SINIFI:</w:t>
      </w:r>
    </w:p>
    <w:p w:rsidR="00E115FB" w:rsidRDefault="00E115FB" w:rsidP="00A47C4F"/>
    <w:p w:rsidR="00E115FB" w:rsidRPr="00685FA2" w:rsidRDefault="00E115FB" w:rsidP="00A47C4F">
      <w:pPr>
        <w:rPr>
          <w:sz w:val="22"/>
          <w:szCs w:val="22"/>
        </w:rPr>
      </w:pPr>
      <w:r>
        <w:t>SORU-</w:t>
      </w:r>
      <w:r w:rsidRPr="00685FA2">
        <w:rPr>
          <w:sz w:val="22"/>
          <w:szCs w:val="22"/>
        </w:rPr>
        <w:t xml:space="preserve">1   </w:t>
      </w:r>
      <w:r>
        <w:rPr>
          <w:sz w:val="22"/>
          <w:szCs w:val="22"/>
        </w:rPr>
        <w:t xml:space="preserve">  </w:t>
      </w:r>
      <w:r w:rsidRPr="00A47C4F">
        <w:rPr>
          <w:b/>
          <w:sz w:val="22"/>
          <w:szCs w:val="22"/>
        </w:rPr>
        <w:t>cosec x</w:t>
      </w:r>
      <w:r>
        <w:rPr>
          <w:sz w:val="22"/>
          <w:szCs w:val="22"/>
        </w:rPr>
        <w:t xml:space="preserve"> . tan x  ifadesini  sadeştiriniz.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  <w:r w:rsidRPr="00685FA2">
        <w:rPr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4" o:title=""/>
          </v:shape>
          <o:OLEObject Type="Embed" ProgID="Equation.3" ShapeID="_x0000_i1025" DrawAspect="Content" ObjectID="_1399717197" r:id="rId5"/>
        </w:objec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A47C4F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SORU-2    </w:t>
      </w:r>
      <w:r w:rsidRPr="006E7894">
        <w:rPr>
          <w:sz w:val="28"/>
          <w:szCs w:val="28"/>
        </w:rPr>
        <w:fldChar w:fldCharType="begin"/>
      </w:r>
      <w:r w:rsidRPr="006E7894">
        <w:rPr>
          <w:sz w:val="28"/>
          <w:szCs w:val="28"/>
        </w:rPr>
        <w:instrText xml:space="preserve"> QUOTE </w:instrText>
      </w:r>
      <w:r w:rsidRPr="006E7894">
        <w:pict>
          <v:shape id="_x0000_i1026" type="#_x0000_t75" style="width:24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06543&quot;/&gt;&lt;wsp:rsid wsp:val=&quot;000B111A&quot;/&gt;&lt;wsp:rsid wsp:val=&quot;00177751&quot;/&gt;&lt;wsp:rsid wsp:val=&quot;001C5D85&quot;/&gt;&lt;wsp:rsid wsp:val=&quot;002475DE&quot;/&gt;&lt;wsp:rsid wsp:val=&quot;002725AE&quot;/&gt;&lt;wsp:rsid wsp:val=&quot;00356C19&quot;/&gt;&lt;wsp:rsid wsp:val=&quot;00514D1B&quot;/&gt;&lt;wsp:rsid wsp:val=&quot;00685FA2&quot;/&gt;&lt;wsp:rsid wsp:val=&quot;007B3197&quot;/&gt;&lt;wsp:rsid wsp:val=&quot;009357B4&quot;/&gt;&lt;wsp:rsid wsp:val=&quot;00A06543&quot;/&gt;&lt;wsp:rsid wsp:val=&quot;00A47C4F&quot;/&gt;&lt;wsp:rsid wsp:val=&quot;00B90215&quot;/&gt;&lt;wsp:rsid wsp:val=&quot;00D72B78&quot;/&gt;&lt;/wsp:rsids&gt;&lt;/w:docPr&gt;&lt;w:body&gt;&lt;w:p wsp:rsidR=&quot;00000000&quot; wsp:rsidRDefault=&quot;00D72B7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0Ï€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E7894">
        <w:rPr>
          <w:sz w:val="28"/>
          <w:szCs w:val="28"/>
        </w:rPr>
        <w:instrText xml:space="preserve"> </w:instrText>
      </w:r>
      <w:r w:rsidRPr="006E7894">
        <w:rPr>
          <w:sz w:val="28"/>
          <w:szCs w:val="28"/>
        </w:rPr>
        <w:fldChar w:fldCharType="separate"/>
      </w:r>
      <w:r w:rsidRPr="006E7894">
        <w:pict>
          <v:shape id="_x0000_i1027" type="#_x0000_t75" style="width:24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06543&quot;/&gt;&lt;wsp:rsid wsp:val=&quot;000B111A&quot;/&gt;&lt;wsp:rsid wsp:val=&quot;00177751&quot;/&gt;&lt;wsp:rsid wsp:val=&quot;001C5D85&quot;/&gt;&lt;wsp:rsid wsp:val=&quot;002475DE&quot;/&gt;&lt;wsp:rsid wsp:val=&quot;002725AE&quot;/&gt;&lt;wsp:rsid wsp:val=&quot;00356C19&quot;/&gt;&lt;wsp:rsid wsp:val=&quot;00514D1B&quot;/&gt;&lt;wsp:rsid wsp:val=&quot;00685FA2&quot;/&gt;&lt;wsp:rsid wsp:val=&quot;007B3197&quot;/&gt;&lt;wsp:rsid wsp:val=&quot;009357B4&quot;/&gt;&lt;wsp:rsid wsp:val=&quot;00A06543&quot;/&gt;&lt;wsp:rsid wsp:val=&quot;00A47C4F&quot;/&gt;&lt;wsp:rsid wsp:val=&quot;00B90215&quot;/&gt;&lt;wsp:rsid wsp:val=&quot;00D72B78&quot;/&gt;&lt;/wsp:rsids&gt;&lt;/w:docPr&gt;&lt;w:body&gt;&lt;w:p wsp:rsidR=&quot;00000000&quot; wsp:rsidRDefault=&quot;00D72B78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0Ï€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E789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>
        <w:rPr>
          <w:sz w:val="22"/>
          <w:szCs w:val="22"/>
        </w:rPr>
        <w:t>radyanlık  açının esas ölçüsü kaç  radyandır.</w:t>
      </w: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A47C4F" w:rsidRDefault="00E115FB" w:rsidP="00A47C4F">
      <w:pPr>
        <w:rPr>
          <w:sz w:val="22"/>
          <w:szCs w:val="22"/>
        </w:rPr>
      </w:pPr>
      <w:r>
        <w:rPr>
          <w:sz w:val="22"/>
          <w:szCs w:val="22"/>
        </w:rPr>
        <w:t xml:space="preserve">SORU-3 </w:t>
      </w:r>
      <w:r w:rsidRPr="00685F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225</w:t>
      </w:r>
      <w:r>
        <w:rPr>
          <w:sz w:val="22"/>
          <w:szCs w:val="22"/>
          <w:vertAlign w:val="superscript"/>
        </w:rPr>
        <w:t>0</w:t>
      </w:r>
      <w:r>
        <w:rPr>
          <w:sz w:val="22"/>
          <w:szCs w:val="22"/>
        </w:rPr>
        <w:t xml:space="preserve">  lik bir  açının  radyan  cinsinden değeri  kaçtır?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A47C4F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SORU-4    </w:t>
      </w:r>
      <w:r>
        <w:rPr>
          <w:sz w:val="22"/>
          <w:szCs w:val="22"/>
        </w:rPr>
        <w:t>(2m + 7) x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+  y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= 3n – 8    ifadesi birim  çember  belirttiğine  göre;   m.n = ? 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177751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SORU-5   </w:t>
      </w:r>
      <w:r>
        <w:rPr>
          <w:sz w:val="22"/>
          <w:szCs w:val="22"/>
        </w:rPr>
        <w:t>f(x) = (2m – 1) x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– 4x + m + 10  fonksiyonun grafiğinin  ( - 1 , 4 ) noktasından  geçmesi için   m  =  ?</w:t>
      </w: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177751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SORU-6 </w:t>
      </w:r>
      <w:r>
        <w:rPr>
          <w:sz w:val="22"/>
          <w:szCs w:val="22"/>
        </w:rPr>
        <w:t xml:space="preserve"> </w:t>
      </w:r>
      <w:r w:rsidRPr="00685FA2">
        <w:rPr>
          <w:sz w:val="22"/>
          <w:szCs w:val="22"/>
        </w:rPr>
        <w:t xml:space="preserve"> f(x)  </w:t>
      </w:r>
      <w:r>
        <w:rPr>
          <w:sz w:val="22"/>
          <w:szCs w:val="22"/>
        </w:rPr>
        <w:t>= (3k – 5) x</w:t>
      </w:r>
      <w:r>
        <w:rPr>
          <w:sz w:val="22"/>
          <w:szCs w:val="22"/>
          <w:vertAlign w:val="superscript"/>
        </w:rPr>
        <w:t>( 2k – 4)</w:t>
      </w:r>
      <w:r>
        <w:rPr>
          <w:sz w:val="22"/>
          <w:szCs w:val="22"/>
        </w:rPr>
        <w:t xml:space="preserve">  +  3x  +  4k – 1  fonksiyonu   ikinci dereceden   bir  fonksiyon olduğuna göre;  k = ?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1C5D85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SORU-7 </w:t>
      </w:r>
      <w:r>
        <w:rPr>
          <w:sz w:val="22"/>
          <w:szCs w:val="22"/>
        </w:rPr>
        <w:t xml:space="preserve"> f(x) = 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x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– 4mx + 7 parabolünün simetri  ekseni   x = 1   doğrusudur.  Buna  göre;  m  = ?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 </w:t>
      </w: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SORU-8    </w:t>
      </w:r>
      <w:r>
        <w:rPr>
          <w:sz w:val="22"/>
          <w:szCs w:val="22"/>
        </w:rPr>
        <w:t>Tepe  noktası  T( - 2 , 5)  olan  ve ( 3 , -2 )  noktasında  geçen parabolün denklemini  bulunuz.</w:t>
      </w:r>
      <w:r w:rsidRPr="00685F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1C5D85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SORU-9    </w:t>
      </w:r>
      <w:r>
        <w:rPr>
          <w:sz w:val="22"/>
          <w:szCs w:val="22"/>
        </w:rPr>
        <w:t>f(x) = x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– 4x – 5  fonksiyonun  grafiğini  çiziniz.</w:t>
      </w:r>
    </w:p>
    <w:p w:rsidR="00E115FB" w:rsidRPr="00685FA2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685FA2" w:rsidRDefault="00E115FB" w:rsidP="00A47C4F">
      <w:pPr>
        <w:rPr>
          <w:sz w:val="22"/>
          <w:szCs w:val="22"/>
        </w:rPr>
      </w:pPr>
    </w:p>
    <w:p w:rsidR="00E115FB" w:rsidRPr="002475DE" w:rsidRDefault="00E115FB" w:rsidP="00A47C4F">
      <w:pPr>
        <w:rPr>
          <w:sz w:val="22"/>
          <w:szCs w:val="22"/>
        </w:rPr>
      </w:pPr>
      <w:r w:rsidRPr="00685FA2">
        <w:rPr>
          <w:sz w:val="22"/>
          <w:szCs w:val="22"/>
        </w:rPr>
        <w:t xml:space="preserve">SORU-10 </w:t>
      </w:r>
      <w:r>
        <w:rPr>
          <w:sz w:val="22"/>
          <w:szCs w:val="22"/>
        </w:rPr>
        <w:t xml:space="preserve"> y  x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– 9  eşitsizliğini   sağlayan noktaları analitik düzlemde gösteriniz.</w:t>
      </w: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Default="00E115FB" w:rsidP="00A47C4F">
      <w:pPr>
        <w:rPr>
          <w:sz w:val="22"/>
          <w:szCs w:val="22"/>
        </w:rPr>
      </w:pPr>
    </w:p>
    <w:p w:rsidR="00E115FB" w:rsidRPr="000B111A" w:rsidRDefault="00E115FB" w:rsidP="002475DE">
      <w:pPr>
        <w:rPr>
          <w:b/>
          <w:sz w:val="20"/>
          <w:szCs w:val="20"/>
        </w:rPr>
      </w:pPr>
      <w:r w:rsidRPr="000B111A">
        <w:rPr>
          <w:b/>
          <w:sz w:val="20"/>
          <w:szCs w:val="20"/>
        </w:rPr>
        <w:t>NOT: HER SORUNUN DOĞRU CEVABI 10  PUAND</w:t>
      </w:r>
      <w:r>
        <w:rPr>
          <w:b/>
          <w:sz w:val="20"/>
          <w:szCs w:val="20"/>
        </w:rPr>
        <w:t>IR.</w:t>
      </w:r>
    </w:p>
    <w:sectPr w:rsidR="00E115FB" w:rsidRPr="000B111A" w:rsidSect="00156A52">
      <w:pgSz w:w="11906" w:h="16838"/>
      <w:pgMar w:top="851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543"/>
    <w:rsid w:val="000974DE"/>
    <w:rsid w:val="000B111A"/>
    <w:rsid w:val="00156A52"/>
    <w:rsid w:val="00177751"/>
    <w:rsid w:val="001C5D85"/>
    <w:rsid w:val="002475DE"/>
    <w:rsid w:val="002725AE"/>
    <w:rsid w:val="00341AC0"/>
    <w:rsid w:val="00356C19"/>
    <w:rsid w:val="00514D1B"/>
    <w:rsid w:val="00685FA2"/>
    <w:rsid w:val="006A7F3B"/>
    <w:rsid w:val="006E7894"/>
    <w:rsid w:val="007B3197"/>
    <w:rsid w:val="009357B4"/>
    <w:rsid w:val="00A06543"/>
    <w:rsid w:val="00A47C4F"/>
    <w:rsid w:val="00B90215"/>
    <w:rsid w:val="00E115FB"/>
    <w:rsid w:val="00EE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54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7C4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A47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7C4F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</Pages>
  <Words>181</Words>
  <Characters>1036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edanur</cp:lastModifiedBy>
  <cp:revision>3</cp:revision>
  <cp:lastPrinted>2012-01-13T06:57:00Z</cp:lastPrinted>
  <dcterms:created xsi:type="dcterms:W3CDTF">2012-01-13T06:05:00Z</dcterms:created>
  <dcterms:modified xsi:type="dcterms:W3CDTF">2012-05-28T10:34:00Z</dcterms:modified>
</cp:coreProperties>
</file>