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D13" w:rsidRPr="00D67161" w:rsidRDefault="00E33D13">
      <w:pPr>
        <w:rPr>
          <w:b/>
          <w:sz w:val="24"/>
        </w:rPr>
      </w:pPr>
      <w:r>
        <w:rPr>
          <w:b/>
          <w:sz w:val="24"/>
        </w:rPr>
        <w:t>9.</w:t>
      </w:r>
      <w:r w:rsidRPr="00D67161">
        <w:rPr>
          <w:b/>
          <w:sz w:val="24"/>
        </w:rPr>
        <w:t xml:space="preserve">SINIF I. DÖNEM I.KİMYA SINAVI       </w:t>
      </w:r>
    </w:p>
    <w:p w:rsidR="00E33D13" w:rsidRPr="008E497A" w:rsidRDefault="00E33D13">
      <w:pPr>
        <w:rPr>
          <w:sz w:val="36"/>
          <w:szCs w:val="36"/>
        </w:rPr>
      </w:pPr>
      <w:r>
        <w:t xml:space="preserve">              </w:t>
      </w:r>
      <w:r>
        <w:rPr>
          <w:sz w:val="36"/>
          <w:szCs w:val="36"/>
        </w:rPr>
        <w:t>A</w:t>
      </w:r>
    </w:p>
    <w:p w:rsidR="00E33D13" w:rsidRDefault="00E33D13">
      <w:r>
        <w:t>ADI SOYADI:</w:t>
      </w:r>
    </w:p>
    <w:p w:rsidR="00E33D13" w:rsidRDefault="00E33D13">
      <w:r>
        <w:t>SINIF -     NO:</w:t>
      </w:r>
    </w:p>
    <w:p w:rsidR="00E33D13" w:rsidRDefault="00E33D13" w:rsidP="008E497A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77.25pt;margin-top:9.25pt;width:33pt;height:.75pt;flip:y;z-index:251656704" o:connectortype="straight">
            <v:stroke endarrow="block"/>
          </v:shape>
        </w:pict>
      </w:r>
      <w:r w:rsidRPr="003D7276">
        <w:rPr>
          <w:b/>
        </w:rPr>
        <w:t>1</w:t>
      </w:r>
      <w:r>
        <w:t>-    Cu +   4X                        Cu(NO</w:t>
      </w:r>
      <w:r>
        <w:rPr>
          <w:vertAlign w:val="subscript"/>
        </w:rPr>
        <w:t>3</w:t>
      </w:r>
      <w:r>
        <w:t>)</w:t>
      </w:r>
      <w:r>
        <w:rPr>
          <w:vertAlign w:val="subscript"/>
        </w:rPr>
        <w:t>2</w:t>
      </w:r>
      <w:r>
        <w:t xml:space="preserve"> +  2NO</w:t>
      </w:r>
      <w:r>
        <w:rPr>
          <w:vertAlign w:val="subscript"/>
        </w:rPr>
        <w:t>2</w:t>
      </w:r>
      <w:r>
        <w:t xml:space="preserve">   +  2H</w:t>
      </w:r>
      <w:r>
        <w:rPr>
          <w:vertAlign w:val="subscript"/>
        </w:rPr>
        <w:t>2</w:t>
      </w:r>
      <w:r>
        <w:t>O</w:t>
      </w:r>
    </w:p>
    <w:p w:rsidR="00E33D13" w:rsidRDefault="00E33D13" w:rsidP="008E497A">
      <w:r>
        <w:t xml:space="preserve">    25,6          ?                        75,2            36,8          14,4</w:t>
      </w:r>
    </w:p>
    <w:p w:rsidR="00E33D13" w:rsidRDefault="00E33D13" w:rsidP="008E497A">
      <w:r>
        <w:t>Yukarıdaki tepkime denkleminde  X ile simgelenen bileşiğin formülü ve kütlesi nedir?</w:t>
      </w:r>
    </w:p>
    <w:p w:rsidR="00E33D13" w:rsidRDefault="00E33D13" w:rsidP="008E497A"/>
    <w:p w:rsidR="00E33D13" w:rsidRDefault="00E33D13" w:rsidP="008E497A"/>
    <w:p w:rsidR="00E33D13" w:rsidRDefault="00E33D13" w:rsidP="008E497A"/>
    <w:p w:rsidR="00E33D13" w:rsidRDefault="00E33D13" w:rsidP="008E497A">
      <w:pPr>
        <w:rPr>
          <w:b/>
        </w:rPr>
      </w:pPr>
    </w:p>
    <w:p w:rsidR="00E33D13" w:rsidRDefault="00E33D13" w:rsidP="008E497A">
      <w:r w:rsidRPr="003D7276">
        <w:rPr>
          <w:b/>
        </w:rPr>
        <w:t>2</w:t>
      </w:r>
      <w:r>
        <w:t>- X</w:t>
      </w:r>
      <w:r>
        <w:rPr>
          <w:vertAlign w:val="subscript"/>
        </w:rPr>
        <w:t>2</w:t>
      </w:r>
      <w:r>
        <w:t xml:space="preserve">Y bileşiğinde  X  in kütlesinin  Y nin kütlesine oranı 7/4 tür. Buna  göre  16 gr  Y harcandığında kaç gr  X gerekir ve kaç gr bileşik oluşur? </w:t>
      </w:r>
    </w:p>
    <w:p w:rsidR="00E33D13" w:rsidRDefault="00E33D13" w:rsidP="008E497A"/>
    <w:p w:rsidR="00E33D13" w:rsidRDefault="00E33D13" w:rsidP="008E497A"/>
    <w:p w:rsidR="00E33D13" w:rsidRDefault="00E33D13" w:rsidP="008E497A"/>
    <w:p w:rsidR="00E33D13" w:rsidRDefault="00E33D13" w:rsidP="008E497A"/>
    <w:p w:rsidR="00E33D13" w:rsidRDefault="00E33D13" w:rsidP="008E497A"/>
    <w:p w:rsidR="00E33D13" w:rsidRDefault="00E33D13" w:rsidP="008E497A"/>
    <w:p w:rsidR="00E33D13" w:rsidRPr="003D7276" w:rsidRDefault="00E33D13" w:rsidP="008E497A">
      <w:r>
        <w:t xml:space="preserve">3 – X ve Y elementlerinden oluşan iki bileşikten birincisnde kütlece birleşme oranı 9/3 ikincisinde ise 6/9 dur. Birinci bileşiğin formülü  </w:t>
      </w:r>
      <w:r w:rsidRPr="004A55D1">
        <w:t>X</w:t>
      </w:r>
      <w:r>
        <w:rPr>
          <w:vertAlign w:val="subscript"/>
        </w:rPr>
        <w:t>3</w:t>
      </w:r>
      <w:r w:rsidRPr="004A55D1">
        <w:t>Y</w:t>
      </w:r>
      <w:r>
        <w:t xml:space="preserve"> ise ikinci bileşiğn formülü nedir? </w:t>
      </w:r>
    </w:p>
    <w:p w:rsidR="00E33D13" w:rsidRDefault="00E33D13" w:rsidP="008E497A"/>
    <w:p w:rsidR="00E33D13" w:rsidRDefault="00E33D13" w:rsidP="008E497A"/>
    <w:p w:rsidR="00E33D13" w:rsidRDefault="00E33D13" w:rsidP="008E497A"/>
    <w:p w:rsidR="00E33D13" w:rsidRDefault="00E33D13" w:rsidP="008E497A"/>
    <w:p w:rsidR="00E33D13" w:rsidRDefault="00E33D13" w:rsidP="008E497A"/>
    <w:p w:rsidR="00E33D13" w:rsidRDefault="00E33D13" w:rsidP="008E497A"/>
    <w:p w:rsidR="00E33D13" w:rsidRDefault="00E33D13" w:rsidP="008E497A"/>
    <w:p w:rsidR="00E33D13" w:rsidRDefault="00E33D13" w:rsidP="008E497A"/>
    <w:p w:rsidR="00E33D13" w:rsidRDefault="00E33D13" w:rsidP="008E497A"/>
    <w:p w:rsidR="00E33D13" w:rsidRDefault="00E33D13" w:rsidP="008E497A"/>
    <w:p w:rsidR="00E33D13" w:rsidRDefault="00E33D13" w:rsidP="008E497A"/>
    <w:p w:rsidR="00E33D13" w:rsidRDefault="00E33D13" w:rsidP="004A55D1">
      <w:r>
        <w:t>4-A şağıdaki atomların katman elektron dağılımlarını yaparak  değerlik elektron sayılarını bulunuz?</w:t>
      </w:r>
    </w:p>
    <w:p w:rsidR="00E33D13" w:rsidRDefault="00E33D13" w:rsidP="004A55D1">
      <w:pPr>
        <w:pStyle w:val="ListParagraph"/>
        <w:numPr>
          <w:ilvl w:val="0"/>
          <w:numId w:val="2"/>
        </w:numPr>
      </w:pPr>
      <w:r>
        <w:rPr>
          <w:vertAlign w:val="subscript"/>
        </w:rPr>
        <w:t>16</w:t>
      </w:r>
      <w:r>
        <w:t>S:</w:t>
      </w:r>
    </w:p>
    <w:p w:rsidR="00E33D13" w:rsidRDefault="00E33D13" w:rsidP="004A55D1">
      <w:pPr>
        <w:pStyle w:val="ListParagraph"/>
      </w:pPr>
    </w:p>
    <w:p w:rsidR="00E33D13" w:rsidRDefault="00E33D13" w:rsidP="004A55D1">
      <w:pPr>
        <w:pStyle w:val="ListParagraph"/>
        <w:numPr>
          <w:ilvl w:val="0"/>
          <w:numId w:val="2"/>
        </w:numPr>
      </w:pPr>
      <w:r>
        <w:t xml:space="preserve">  </w:t>
      </w:r>
      <w:r>
        <w:rPr>
          <w:vertAlign w:val="subscript"/>
        </w:rPr>
        <w:t>11</w:t>
      </w:r>
      <w:r>
        <w:t>Na:</w:t>
      </w:r>
    </w:p>
    <w:p w:rsidR="00E33D13" w:rsidRDefault="00E33D13" w:rsidP="004A55D1">
      <w:pPr>
        <w:pStyle w:val="ListParagraph"/>
      </w:pPr>
    </w:p>
    <w:p w:rsidR="00E33D13" w:rsidRDefault="00E33D13" w:rsidP="004A55D1"/>
    <w:p w:rsidR="00E33D13" w:rsidRDefault="00E33D13" w:rsidP="004A55D1"/>
    <w:p w:rsidR="00E33D13" w:rsidRDefault="00E33D13" w:rsidP="004A55D1"/>
    <w:p w:rsidR="00E33D13" w:rsidRDefault="00E33D13" w:rsidP="004A55D1">
      <w:r>
        <w:t>5-</w:t>
      </w:r>
      <w:r w:rsidRPr="003C5AB7">
        <w:t xml:space="preserve"> </w:t>
      </w:r>
      <w:r>
        <w:t>A şağıdaki atomların katman elektron dağılımlarını yaparak  peridik cetveldeki yerini  bulunuz?</w:t>
      </w:r>
    </w:p>
    <w:p w:rsidR="00E33D13" w:rsidRDefault="00E33D13" w:rsidP="004A55D1"/>
    <w:p w:rsidR="00E33D13" w:rsidRDefault="00E33D13" w:rsidP="004A55D1">
      <w:pPr>
        <w:jc w:val="both"/>
      </w:pPr>
      <w:r>
        <w:t xml:space="preserve">a  -  </w:t>
      </w:r>
      <w:r>
        <w:rPr>
          <w:vertAlign w:val="subscript"/>
        </w:rPr>
        <w:t>20</w:t>
      </w:r>
      <w:r>
        <w:t>Ca:</w:t>
      </w:r>
    </w:p>
    <w:p w:rsidR="00E33D13" w:rsidRDefault="00E33D13" w:rsidP="004A55D1">
      <w:pPr>
        <w:jc w:val="both"/>
      </w:pPr>
    </w:p>
    <w:p w:rsidR="00E33D13" w:rsidRDefault="00E33D13" w:rsidP="004A55D1">
      <w:pPr>
        <w:jc w:val="both"/>
      </w:pPr>
      <w:r>
        <w:t xml:space="preserve">b -      </w:t>
      </w:r>
      <w:r>
        <w:rPr>
          <w:vertAlign w:val="subscript"/>
        </w:rPr>
        <w:t>9</w:t>
      </w:r>
      <w:r>
        <w:t>F:</w:t>
      </w:r>
    </w:p>
    <w:p w:rsidR="00E33D13" w:rsidRDefault="00E33D13" w:rsidP="004A55D1"/>
    <w:p w:rsidR="00E33D13" w:rsidRDefault="00E33D13" w:rsidP="004A55D1">
      <w:r>
        <w:t xml:space="preserve">                                                                                                                                  </w:t>
      </w:r>
    </w:p>
    <w:p w:rsidR="00E33D13" w:rsidRDefault="00E33D13" w:rsidP="004A55D1">
      <w:pPr>
        <w:pStyle w:val="ListParagraph"/>
      </w:pPr>
    </w:p>
    <w:p w:rsidR="00E33D13" w:rsidRDefault="00E33D13" w:rsidP="008E497A"/>
    <w:p w:rsidR="00E33D13" w:rsidRDefault="00E33D13" w:rsidP="008E497A"/>
    <w:p w:rsidR="00E33D13" w:rsidRDefault="00E33D13" w:rsidP="008E497A"/>
    <w:p w:rsidR="00E33D13" w:rsidRDefault="00E33D13" w:rsidP="008E497A"/>
    <w:p w:rsidR="00E33D13" w:rsidRDefault="00E33D13" w:rsidP="008E497A"/>
    <w:p w:rsidR="00E33D13" w:rsidRDefault="00E33D13" w:rsidP="008E497A"/>
    <w:p w:rsidR="00E33D13" w:rsidRDefault="00E33D13" w:rsidP="008E497A"/>
    <w:p w:rsidR="00E33D13" w:rsidRDefault="00E33D13" w:rsidP="008E497A"/>
    <w:p w:rsidR="00E33D13" w:rsidRDefault="00E33D13" w:rsidP="008E497A"/>
    <w:p w:rsidR="00E33D13" w:rsidRDefault="00E33D13" w:rsidP="008E497A">
      <w:r w:rsidRPr="003E633A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7" o:spid="_x0000_i1025" type="#_x0000_t75" style="width:264.75pt;height:139.5pt;visibility:visible">
            <v:imagedata r:id="rId5" o:title=""/>
          </v:shape>
        </w:pict>
      </w:r>
    </w:p>
    <w:p w:rsidR="00E33D13" w:rsidRDefault="00E33D13" w:rsidP="008E497A">
      <w:r w:rsidRPr="003E633A">
        <w:rPr>
          <w:noProof/>
          <w:lang w:eastAsia="tr-TR"/>
        </w:rPr>
        <w:pict>
          <v:shape id="Resim 10" o:spid="_x0000_i1026" type="#_x0000_t75" style="width:261pt;height:148.5pt;visibility:visible">
            <v:imagedata r:id="rId6" o:title=""/>
          </v:shape>
        </w:pict>
      </w:r>
    </w:p>
    <w:p w:rsidR="00E33D13" w:rsidRDefault="00E33D13" w:rsidP="008E497A">
      <w:r>
        <w:t>3-     I.  C</w:t>
      </w:r>
      <w:r>
        <w:rPr>
          <w:vertAlign w:val="subscript"/>
        </w:rPr>
        <w:t>2</w:t>
      </w:r>
      <w:r>
        <w:t>H</w:t>
      </w:r>
      <w:r>
        <w:rPr>
          <w:vertAlign w:val="subscript"/>
        </w:rPr>
        <w:t xml:space="preserve">4  </w:t>
      </w:r>
      <w:r>
        <w:t>- C</w:t>
      </w:r>
      <w:r>
        <w:rPr>
          <w:vertAlign w:val="subscript"/>
        </w:rPr>
        <w:t>3</w:t>
      </w:r>
      <w:r>
        <w:t>H</w:t>
      </w:r>
      <w:r>
        <w:rPr>
          <w:vertAlign w:val="subscript"/>
        </w:rPr>
        <w:t>6</w:t>
      </w:r>
    </w:p>
    <w:p w:rsidR="00E33D13" w:rsidRDefault="00E33D13" w:rsidP="008E497A">
      <w:r>
        <w:t xml:space="preserve">        II.  Cr</w:t>
      </w:r>
      <w:r>
        <w:rPr>
          <w:vertAlign w:val="subscript"/>
        </w:rPr>
        <w:t>2</w:t>
      </w:r>
      <w:r>
        <w:t>O</w:t>
      </w:r>
      <w:r>
        <w:rPr>
          <w:vertAlign w:val="subscript"/>
        </w:rPr>
        <w:t>3</w:t>
      </w:r>
      <w:r>
        <w:t>- CrO</w:t>
      </w:r>
    </w:p>
    <w:p w:rsidR="00E33D13" w:rsidRDefault="00E33D13" w:rsidP="008E497A">
      <w:r>
        <w:t xml:space="preserve">       III.  SO</w:t>
      </w:r>
      <w:r>
        <w:rPr>
          <w:vertAlign w:val="subscript"/>
        </w:rPr>
        <w:t>2</w:t>
      </w:r>
      <w:r>
        <w:t xml:space="preserve"> –SO</w:t>
      </w:r>
      <w:r>
        <w:rPr>
          <w:vertAlign w:val="subscript"/>
        </w:rPr>
        <w:t>3</w:t>
      </w:r>
    </w:p>
    <w:p w:rsidR="00E33D13" w:rsidRDefault="00E33D13" w:rsidP="008E497A">
      <w:r>
        <w:t xml:space="preserve">     Yukarıdaki bileşik çiftlerinden hangilerinde katlı                                                                          oranlar kanunu uygulanamaz?</w:t>
      </w:r>
    </w:p>
    <w:p w:rsidR="00E33D13" w:rsidRDefault="00E33D13" w:rsidP="008E497A">
      <w:r>
        <w:t xml:space="preserve">          A)Yalnız  I          B) Yalnıa II       C) Yalnız III</w:t>
      </w:r>
    </w:p>
    <w:p w:rsidR="00E33D13" w:rsidRPr="00436E94" w:rsidRDefault="00E33D13" w:rsidP="008E497A">
      <w:r>
        <w:rPr>
          <w:noProof/>
          <w:lang w:eastAsia="tr-TR"/>
        </w:rPr>
        <w:pict>
          <v:shape id="Resim 5" o:spid="_x0000_s1027" type="#_x0000_t75" style="position:absolute;margin-left:16.5pt;margin-top:18.6pt;width:243.95pt;height:78pt;z-index:-251657728;visibility:visible">
            <v:imagedata r:id="rId7" o:title=""/>
          </v:shape>
        </w:pict>
      </w:r>
      <w:r>
        <w:t xml:space="preserve">                          D) I ve III                   E) II ve III</w:t>
      </w:r>
    </w:p>
    <w:p w:rsidR="00E33D13" w:rsidRDefault="00E33D13" w:rsidP="008E497A">
      <w:r>
        <w:t>4-</w:t>
      </w:r>
    </w:p>
    <w:p w:rsidR="00E33D13" w:rsidRDefault="00E33D13" w:rsidP="008E497A"/>
    <w:p w:rsidR="00E33D13" w:rsidRDefault="00E33D13" w:rsidP="008E497A"/>
    <w:p w:rsidR="00E33D13" w:rsidRDefault="00E33D13" w:rsidP="008E497A"/>
    <w:p w:rsidR="00E33D13" w:rsidRDefault="00E33D13" w:rsidP="008E497A">
      <w:r>
        <w:rPr>
          <w:noProof/>
          <w:lang w:eastAsia="tr-TR"/>
        </w:rPr>
        <w:pict>
          <v:shape id="Resim 2" o:spid="_x0000_s1028" type="#_x0000_t75" style="position:absolute;margin-left:16.5pt;margin-top:12.9pt;width:243.95pt;height:163.5pt;z-index:-251658752;visibility:visible">
            <v:imagedata r:id="rId8" o:title=""/>
          </v:shape>
        </w:pict>
      </w:r>
    </w:p>
    <w:p w:rsidR="00E33D13" w:rsidRDefault="00E33D13" w:rsidP="008E497A">
      <w:r>
        <w:t>5-</w:t>
      </w:r>
    </w:p>
    <w:p w:rsidR="00E33D13" w:rsidRDefault="00E33D13" w:rsidP="008E497A"/>
    <w:p w:rsidR="00E33D13" w:rsidRDefault="00E33D13" w:rsidP="008E497A"/>
    <w:p w:rsidR="00E33D13" w:rsidRDefault="00E33D13" w:rsidP="008E497A"/>
    <w:p w:rsidR="00E33D13" w:rsidRDefault="00E33D13" w:rsidP="008E497A"/>
    <w:p w:rsidR="00E33D13" w:rsidRDefault="00E33D13" w:rsidP="008E497A"/>
    <w:p w:rsidR="00E33D13" w:rsidRDefault="00E33D13" w:rsidP="008E497A">
      <w:r w:rsidRPr="003E633A">
        <w:rPr>
          <w:noProof/>
          <w:lang w:eastAsia="tr-TR"/>
        </w:rPr>
        <w:pict>
          <v:shape id="Resim 1" o:spid="_x0000_i1027" type="#_x0000_t75" style="width:242.25pt;height:141pt;visibility:visible">
            <v:imagedata r:id="rId9" o:title=""/>
          </v:shape>
        </w:pict>
      </w:r>
      <w:r>
        <w:t xml:space="preserve"> </w:t>
      </w:r>
      <w:r w:rsidRPr="003E633A">
        <w:rPr>
          <w:noProof/>
          <w:lang w:eastAsia="tr-TR"/>
        </w:rPr>
        <w:pict>
          <v:shape id="Resim 4" o:spid="_x0000_i1028" type="#_x0000_t75" style="width:255.75pt;height:179.25pt;visibility:visible">
            <v:imagedata r:id="rId10" o:title=""/>
          </v:shape>
        </w:pict>
      </w:r>
    </w:p>
    <w:p w:rsidR="00E33D13" w:rsidRDefault="00E33D13" w:rsidP="008E497A">
      <w:r w:rsidRPr="003E633A">
        <w:rPr>
          <w:noProof/>
          <w:lang w:eastAsia="tr-TR"/>
        </w:rPr>
        <w:pict>
          <v:shape id="_x0000_i1029" type="#_x0000_t75" style="width:263.25pt;height:357.75pt;visibility:visible">
            <v:imagedata r:id="rId11" o:title=""/>
          </v:shape>
        </w:pict>
      </w:r>
    </w:p>
    <w:p w:rsidR="00E33D13" w:rsidRDefault="00E33D13" w:rsidP="008E497A"/>
    <w:sectPr w:rsidR="00E33D13" w:rsidSect="008E497A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234C05"/>
    <w:multiLevelType w:val="hybridMultilevel"/>
    <w:tmpl w:val="950EA77C"/>
    <w:lvl w:ilvl="0" w:tplc="0A1AD734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32B37D5"/>
    <w:multiLevelType w:val="hybridMultilevel"/>
    <w:tmpl w:val="C88089CA"/>
    <w:lvl w:ilvl="0" w:tplc="D4660310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497A"/>
    <w:rsid w:val="000B1D62"/>
    <w:rsid w:val="001B468A"/>
    <w:rsid w:val="00206EB2"/>
    <w:rsid w:val="00260174"/>
    <w:rsid w:val="002C4E22"/>
    <w:rsid w:val="00344CE3"/>
    <w:rsid w:val="003652B0"/>
    <w:rsid w:val="003C5AB7"/>
    <w:rsid w:val="003D7276"/>
    <w:rsid w:val="003E633A"/>
    <w:rsid w:val="00436E94"/>
    <w:rsid w:val="004A55D1"/>
    <w:rsid w:val="00702323"/>
    <w:rsid w:val="00744A15"/>
    <w:rsid w:val="0076184A"/>
    <w:rsid w:val="00841A16"/>
    <w:rsid w:val="00890CFC"/>
    <w:rsid w:val="008D241E"/>
    <w:rsid w:val="008E497A"/>
    <w:rsid w:val="00900F58"/>
    <w:rsid w:val="009B6128"/>
    <w:rsid w:val="00C055AC"/>
    <w:rsid w:val="00C34F56"/>
    <w:rsid w:val="00C80A82"/>
    <w:rsid w:val="00D67161"/>
    <w:rsid w:val="00E33D13"/>
    <w:rsid w:val="00EE7A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1A1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8E497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436E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36E9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93</TotalTime>
  <Pages>2</Pages>
  <Words>214</Words>
  <Characters>1223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edanur</cp:lastModifiedBy>
  <cp:revision>17</cp:revision>
  <dcterms:created xsi:type="dcterms:W3CDTF">2011-11-21T18:55:00Z</dcterms:created>
  <dcterms:modified xsi:type="dcterms:W3CDTF">2012-10-05T09:53:00Z</dcterms:modified>
</cp:coreProperties>
</file>