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509" w:rsidRDefault="007A1509" w:rsidP="00B148B6">
      <w:pPr>
        <w:jc w:val="center"/>
        <w:rPr>
          <w:rFonts w:ascii="Comic Sans MS" w:hAnsi="Comic Sans MS"/>
          <w:b/>
          <w:sz w:val="24"/>
          <w:szCs w:val="24"/>
        </w:rPr>
      </w:pPr>
      <w:r w:rsidRPr="00B148B6">
        <w:rPr>
          <w:rFonts w:ascii="Comic Sans MS" w:hAnsi="Comic Sans MS"/>
          <w:b/>
          <w:sz w:val="24"/>
          <w:szCs w:val="24"/>
        </w:rPr>
        <w:t>İZNİK İMAM HATİP LİSESİ BİYOLOJİ DERSİ ÇALIŞMA YAPRAĞI</w:t>
      </w:r>
    </w:p>
    <w:p w:rsidR="007A1509" w:rsidRDefault="007A1509" w:rsidP="00AC133C">
      <w:pPr>
        <w:pStyle w:val="ListParagraph"/>
        <w:numPr>
          <w:ilvl w:val="0"/>
          <w:numId w:val="2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Aşağıda boş bırakılan yerleri uygun kelimelerle doldurunuz.</w:t>
      </w:r>
    </w:p>
    <w:p w:rsidR="007A1509" w:rsidRPr="00AC133C" w:rsidRDefault="007A1509" w:rsidP="00AC133C">
      <w:pPr>
        <w:pStyle w:val="ListParagraph"/>
        <w:rPr>
          <w:rFonts w:ascii="Comic Sans MS" w:hAnsi="Comic Sans MS"/>
          <w:b/>
        </w:rPr>
      </w:pPr>
    </w:p>
    <w:p w:rsidR="007A1509" w:rsidRPr="00D74FCA" w:rsidRDefault="007A1509" w:rsidP="00B148B6">
      <w:pPr>
        <w:pStyle w:val="ListParagraph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D74FCA">
        <w:rPr>
          <w:rFonts w:ascii="Comic Sans MS" w:hAnsi="Comic Sans MS"/>
          <w:sz w:val="20"/>
          <w:szCs w:val="20"/>
        </w:rPr>
        <w:t>Hücre çekirdeğinde zar bulunmayan ve ribozom dışında organel bulunmayan hücrelere ....................................hücre denir.</w:t>
      </w:r>
    </w:p>
    <w:p w:rsidR="007A1509" w:rsidRPr="00D74FCA" w:rsidRDefault="007A1509" w:rsidP="00B148B6">
      <w:pPr>
        <w:pStyle w:val="ListParagraph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D74FCA">
        <w:rPr>
          <w:rFonts w:ascii="Comic Sans MS" w:hAnsi="Comic Sans MS"/>
          <w:sz w:val="20"/>
          <w:szCs w:val="20"/>
        </w:rPr>
        <w:t>Hücre çekirdeği zar içinde bulunan ve bütün zarlı organelleri bünyesinde bulundurabilen  hücreye ....................................hücre denir.</w:t>
      </w:r>
    </w:p>
    <w:p w:rsidR="007A1509" w:rsidRDefault="007A1509" w:rsidP="00B148B6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Geçirgen bir zardan enerji harcanmadan oluşan madde geçişine..........................taşıma denir.</w:t>
      </w:r>
    </w:p>
    <w:p w:rsidR="007A1509" w:rsidRDefault="007A1509" w:rsidP="00B148B6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Ancak canlı hücrelerde meydana gelen ve enerji harcanarak yapılan madde geçişine ......................... taşıma denir.</w:t>
      </w:r>
    </w:p>
    <w:p w:rsidR="007A1509" w:rsidRDefault="007A1509" w:rsidP="00B148B6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Suyun yarı geçirgen zardan geçişine ............................denir.</w:t>
      </w:r>
    </w:p>
    <w:p w:rsidR="007A1509" w:rsidRDefault="007A1509" w:rsidP="00B148B6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Büyük moleküllü katı maddelerin yalancı ayaklar yardımıyla hücre içine alınıp besin kofulu oluşturulmasına..................................denir.</w:t>
      </w:r>
    </w:p>
    <w:p w:rsidR="007A1509" w:rsidRDefault="007A1509" w:rsidP="00B148B6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Büyük moleküllü sıvı maddelerin, hayvan hücrelerinde, yalancı ayaklar yardımıyla hücre içine alınıp besin kofulu oluşturulmasına .....................................denir. </w:t>
      </w:r>
    </w:p>
    <w:p w:rsidR="007A1509" w:rsidRDefault="007A1509" w:rsidP="00B148B6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Mitokondrinin kıvrımlı iç zarına .....................denir.</w:t>
      </w:r>
    </w:p>
    <w:p w:rsidR="007A1509" w:rsidRDefault="007A1509" w:rsidP="00B148B6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Mitokondrinin iç zar kıvrımları arasındaki sıvı maddeye ....................denir.</w:t>
      </w:r>
    </w:p>
    <w:p w:rsidR="007A1509" w:rsidRPr="00B529E7" w:rsidRDefault="007A1509" w:rsidP="00B529E7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Ökaryot hücrelere şeklini veren ve hücre içi organizasyonu sağlayan yapıların tümüne .................... ........................... denir.</w:t>
      </w:r>
    </w:p>
    <w:p w:rsidR="007A1509" w:rsidRDefault="007A1509" w:rsidP="00AC133C">
      <w:pPr>
        <w:pStyle w:val="ListParagraph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Aşağıdaki cümlelerden doğru olanların yanlarına ‘ D ‘ yanlış olanlarına ‘Y’ yazınız.</w:t>
      </w:r>
    </w:p>
    <w:p w:rsidR="007A1509" w:rsidRDefault="007A1509" w:rsidP="00F14893">
      <w:pPr>
        <w:pStyle w:val="ListParagraph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(    ) Bitkiler, hayvanlar, mantarlar ve bakteriler hücre duvarı bulunduran canlılardır.</w:t>
      </w:r>
    </w:p>
    <w:p w:rsidR="007A1509" w:rsidRDefault="007A1509" w:rsidP="00F14893">
      <w:pPr>
        <w:pStyle w:val="ListParagraph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(    ) Besinler canlı vücudunda ATP ‘ye çevirlilerek kullanılırlar.</w:t>
      </w:r>
    </w:p>
    <w:p w:rsidR="007A1509" w:rsidRDefault="007A1509" w:rsidP="00F14893">
      <w:pPr>
        <w:pStyle w:val="ListParagraph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(    ) Bakteriler çok hücreli gelişmiş canlılardır.</w:t>
      </w:r>
    </w:p>
    <w:p w:rsidR="007A1509" w:rsidRDefault="007A1509" w:rsidP="00F14893">
      <w:pPr>
        <w:pStyle w:val="ListParagraph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(    ) Bütün bakteriler zararlıdır.</w:t>
      </w:r>
    </w:p>
    <w:p w:rsidR="007A1509" w:rsidRDefault="007A1509" w:rsidP="00F14893">
      <w:pPr>
        <w:pStyle w:val="ListParagraph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(    ) Kloroplast yalnızca bitki hücrelerinde bulunur.</w:t>
      </w:r>
    </w:p>
    <w:p w:rsidR="007A1509" w:rsidRDefault="007A1509" w:rsidP="00F14893">
      <w:pPr>
        <w:pStyle w:val="ListParagraph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(    ) Hücrenin organellerinden biri olan lizozom sindirim enzimlerini kendisi üretir ve sindirim yapar.</w:t>
      </w:r>
    </w:p>
    <w:p w:rsidR="007A1509" w:rsidRDefault="007A1509" w:rsidP="00F14893">
      <w:pPr>
        <w:pStyle w:val="ListParagraph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(    ) Tuzlu suda yaşayan tek hücreli canlılarda kontraktil koful bulunmaz.</w:t>
      </w:r>
    </w:p>
    <w:p w:rsidR="007A1509" w:rsidRDefault="007A1509" w:rsidP="00F14893">
      <w:pPr>
        <w:pStyle w:val="ListParagraph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(    ) Kolaylaştırılmış difüzyonda enerji harcanır.</w:t>
      </w:r>
    </w:p>
    <w:p w:rsidR="007A1509" w:rsidRDefault="007A1509" w:rsidP="00D70EF3">
      <w:pPr>
        <w:pStyle w:val="ListParagraph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(    ) Benzer özellikteki hücrelerin bir araya gelmesiyle oluşan yapıya doku denir. </w:t>
      </w:r>
    </w:p>
    <w:p w:rsidR="007A1509" w:rsidRDefault="007A1509" w:rsidP="00D70EF3">
      <w:pPr>
        <w:pStyle w:val="ListParagraph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(    ) Sentrozom hayvanlarda bulunur ve hücre bölünmesi sırasında görev yapar.</w:t>
      </w:r>
    </w:p>
    <w:p w:rsidR="007A1509" w:rsidRDefault="007A1509" w:rsidP="00E018C9">
      <w:pPr>
        <w:pStyle w:val="ListParagraph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Aşağıdaki çoktan seçmeli sorlurda doğru seçeneği işaretleyiniz.</w:t>
      </w:r>
    </w:p>
    <w:p w:rsidR="007A1509" w:rsidRDefault="007A1509" w:rsidP="00CA2D71">
      <w:pPr>
        <w:pStyle w:val="ListParagraph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Hücre içi glikoz derişimi %4 ve %18 olan iki hücre, aşağıdaki glikoz derişimleri verilen ortamlardan hangisine bırakılırsa hücrelerden her ikiside su alır?</w:t>
      </w:r>
    </w:p>
    <w:p w:rsidR="007A1509" w:rsidRDefault="007A1509" w:rsidP="00CA2D71">
      <w:pPr>
        <w:pStyle w:val="ListParagraph"/>
        <w:numPr>
          <w:ilvl w:val="0"/>
          <w:numId w:val="5"/>
        </w:numPr>
        <w:rPr>
          <w:rFonts w:ascii="Comic Sans MS" w:hAnsi="Comic Sans MS"/>
        </w:rPr>
      </w:pPr>
      <w:r>
        <w:rPr>
          <w:rFonts w:ascii="Comic Sans MS" w:hAnsi="Comic Sans MS"/>
        </w:rPr>
        <w:t>%3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B. %4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C. %10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D. %17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E. %25</w:t>
      </w:r>
    </w:p>
    <w:p w:rsidR="007A1509" w:rsidRDefault="007A1509" w:rsidP="00CA2D71">
      <w:pPr>
        <w:pStyle w:val="ListParagraph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Bir hücrenin bir molekülü pasif taşıma (difüzyon)ile içine alamamasının nedeni aşağıdakilerden hangisi olabilir?</w:t>
      </w:r>
    </w:p>
    <w:p w:rsidR="007A1509" w:rsidRDefault="007A1509" w:rsidP="00CA2D71">
      <w:pPr>
        <w:pStyle w:val="ListParagraph"/>
        <w:numPr>
          <w:ilvl w:val="0"/>
          <w:numId w:val="6"/>
        </w:numPr>
        <w:rPr>
          <w:rFonts w:ascii="Comic Sans MS" w:hAnsi="Comic Sans MS"/>
        </w:rPr>
      </w:pPr>
      <w:r>
        <w:rPr>
          <w:rFonts w:ascii="Comic Sans MS" w:hAnsi="Comic Sans MS"/>
        </w:rPr>
        <w:t>Hücrede ATP miktarının az olması</w:t>
      </w:r>
    </w:p>
    <w:p w:rsidR="007A1509" w:rsidRDefault="007A1509" w:rsidP="00CA2D71">
      <w:pPr>
        <w:pStyle w:val="ListParagraph"/>
        <w:numPr>
          <w:ilvl w:val="0"/>
          <w:numId w:val="6"/>
        </w:numPr>
        <w:rPr>
          <w:rFonts w:ascii="Comic Sans MS" w:hAnsi="Comic Sans MS"/>
        </w:rPr>
      </w:pPr>
      <w:r>
        <w:rPr>
          <w:rFonts w:ascii="Comic Sans MS" w:hAnsi="Comic Sans MS"/>
        </w:rPr>
        <w:t>Hücrede gerekli enzimin bulunmaması</w:t>
      </w:r>
    </w:p>
    <w:p w:rsidR="007A1509" w:rsidRDefault="007A1509" w:rsidP="00CA2D71">
      <w:pPr>
        <w:pStyle w:val="ListParagraph"/>
        <w:numPr>
          <w:ilvl w:val="0"/>
          <w:numId w:val="6"/>
        </w:numPr>
        <w:rPr>
          <w:rFonts w:ascii="Comic Sans MS" w:hAnsi="Comic Sans MS"/>
        </w:rPr>
      </w:pPr>
      <w:r>
        <w:rPr>
          <w:rFonts w:ascii="Comic Sans MS" w:hAnsi="Comic Sans MS"/>
        </w:rPr>
        <w:t>Molekülün hücre içinde yoğunluğunun az olması</w:t>
      </w:r>
    </w:p>
    <w:p w:rsidR="007A1509" w:rsidRDefault="007A1509" w:rsidP="00CA2D71">
      <w:pPr>
        <w:pStyle w:val="ListParagraph"/>
        <w:numPr>
          <w:ilvl w:val="0"/>
          <w:numId w:val="6"/>
        </w:numPr>
        <w:rPr>
          <w:rFonts w:ascii="Comic Sans MS" w:hAnsi="Comic Sans MS"/>
        </w:rPr>
      </w:pPr>
      <w:r>
        <w:rPr>
          <w:rFonts w:ascii="Comic Sans MS" w:hAnsi="Comic Sans MS"/>
        </w:rPr>
        <w:t>Molekülün suda çözünebilir olması</w:t>
      </w:r>
    </w:p>
    <w:p w:rsidR="007A1509" w:rsidRPr="00B529E7" w:rsidRDefault="007A1509" w:rsidP="00B529E7">
      <w:pPr>
        <w:pStyle w:val="ListParagraph"/>
        <w:numPr>
          <w:ilvl w:val="0"/>
          <w:numId w:val="6"/>
        </w:numPr>
        <w:rPr>
          <w:rFonts w:ascii="Comic Sans MS" w:hAnsi="Comic Sans MS"/>
        </w:rPr>
      </w:pPr>
      <w:r>
        <w:rPr>
          <w:rFonts w:ascii="Comic Sans MS" w:hAnsi="Comic Sans MS"/>
        </w:rPr>
        <w:t>Molekülün yapısının büyük olması</w:t>
      </w:r>
    </w:p>
    <w:p w:rsidR="007A1509" w:rsidRDefault="007A1509" w:rsidP="00CA2D71">
      <w:pPr>
        <w:pStyle w:val="ListParagraph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I.  Protein</w:t>
      </w:r>
    </w:p>
    <w:p w:rsidR="007A1509" w:rsidRDefault="007A1509" w:rsidP="00CA2D71">
      <w:pPr>
        <w:pStyle w:val="ListParagraph"/>
        <w:ind w:left="1080"/>
        <w:rPr>
          <w:rFonts w:ascii="Comic Sans MS" w:hAnsi="Comic Sans MS"/>
        </w:rPr>
      </w:pPr>
      <w:r>
        <w:rPr>
          <w:rFonts w:ascii="Comic Sans MS" w:hAnsi="Comic Sans MS"/>
        </w:rPr>
        <w:t>II. glikolipit</w:t>
      </w:r>
    </w:p>
    <w:p w:rsidR="007A1509" w:rsidRDefault="007A1509" w:rsidP="00CA2D71">
      <w:pPr>
        <w:pStyle w:val="ListParagraph"/>
        <w:ind w:left="1080"/>
        <w:rPr>
          <w:rFonts w:ascii="Comic Sans MS" w:hAnsi="Comic Sans MS"/>
        </w:rPr>
      </w:pPr>
      <w:r>
        <w:rPr>
          <w:rFonts w:ascii="Comic Sans MS" w:hAnsi="Comic Sans MS"/>
        </w:rPr>
        <w:t>III.glikojen</w:t>
      </w:r>
    </w:p>
    <w:p w:rsidR="007A1509" w:rsidRDefault="007A1509" w:rsidP="00CA2D71">
      <w:pPr>
        <w:pStyle w:val="ListParagraph"/>
        <w:ind w:left="1080"/>
        <w:rPr>
          <w:rFonts w:ascii="Comic Sans MS" w:hAnsi="Comic Sans MS"/>
        </w:rPr>
      </w:pPr>
      <w:r>
        <w:rPr>
          <w:rFonts w:ascii="Comic Sans MS" w:hAnsi="Comic Sans MS"/>
        </w:rPr>
        <w:t>IV fosfolipit</w:t>
      </w:r>
    </w:p>
    <w:p w:rsidR="007A1509" w:rsidRDefault="007A1509" w:rsidP="00CA2D71">
      <w:pPr>
        <w:pStyle w:val="ListParagraph"/>
        <w:ind w:left="1080"/>
        <w:rPr>
          <w:rFonts w:ascii="Comic Sans MS" w:hAnsi="Comic Sans MS"/>
        </w:rPr>
      </w:pPr>
      <w:r>
        <w:rPr>
          <w:rFonts w:ascii="Comic Sans MS" w:hAnsi="Comic Sans MS"/>
        </w:rPr>
        <w:t>V.Selüloz</w:t>
      </w:r>
    </w:p>
    <w:p w:rsidR="007A1509" w:rsidRDefault="007A1509" w:rsidP="00CA2D71">
      <w:pPr>
        <w:pStyle w:val="ListParagraph"/>
        <w:ind w:left="1080"/>
        <w:rPr>
          <w:rFonts w:ascii="Comic Sans MS" w:hAnsi="Comic Sans MS"/>
        </w:rPr>
      </w:pPr>
      <w:r>
        <w:rPr>
          <w:rFonts w:ascii="Comic Sans MS" w:hAnsi="Comic Sans MS"/>
        </w:rPr>
        <w:t>Hücre zarının yapısında, yukarıda verilen moleküllerden hangileri bulunur?</w:t>
      </w:r>
    </w:p>
    <w:p w:rsidR="007A1509" w:rsidRDefault="007A1509" w:rsidP="00CA2D71">
      <w:pPr>
        <w:pStyle w:val="ListParagraph"/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>I ve II</w:t>
      </w:r>
    </w:p>
    <w:p w:rsidR="007A1509" w:rsidRDefault="007A1509" w:rsidP="00CA2D71">
      <w:pPr>
        <w:pStyle w:val="ListParagraph"/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>I,II,III</w:t>
      </w:r>
    </w:p>
    <w:p w:rsidR="007A1509" w:rsidRDefault="007A1509" w:rsidP="00CA2D71">
      <w:pPr>
        <w:pStyle w:val="ListParagraph"/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>I,II,IV</w:t>
      </w:r>
    </w:p>
    <w:p w:rsidR="007A1509" w:rsidRDefault="007A1509" w:rsidP="00CA2D71">
      <w:pPr>
        <w:pStyle w:val="ListParagraph"/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>I,II,III,IV</w:t>
      </w:r>
    </w:p>
    <w:p w:rsidR="007A1509" w:rsidRDefault="007A1509" w:rsidP="00CA2D71">
      <w:pPr>
        <w:pStyle w:val="ListParagraph"/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>I,II,III,V</w:t>
      </w:r>
    </w:p>
    <w:p w:rsidR="007A1509" w:rsidRDefault="007A1509" w:rsidP="00FE1292">
      <w:pPr>
        <w:pStyle w:val="ListParagraph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Hücre zarı ile ilgili olarak;</w:t>
      </w:r>
    </w:p>
    <w:p w:rsidR="007A1509" w:rsidRDefault="007A1509" w:rsidP="00FE1292">
      <w:pPr>
        <w:pStyle w:val="ListParagraph"/>
        <w:numPr>
          <w:ilvl w:val="0"/>
          <w:numId w:val="8"/>
        </w:numPr>
        <w:rPr>
          <w:rFonts w:ascii="Comic Sans MS" w:hAnsi="Comic Sans MS"/>
        </w:rPr>
      </w:pPr>
      <w:r>
        <w:rPr>
          <w:rFonts w:ascii="Comic Sans MS" w:hAnsi="Comic Sans MS"/>
        </w:rPr>
        <w:t>Seçici geçirgendir.</w:t>
      </w:r>
    </w:p>
    <w:p w:rsidR="007A1509" w:rsidRDefault="007A1509" w:rsidP="00FE1292">
      <w:pPr>
        <w:pStyle w:val="ListParagraph"/>
        <w:numPr>
          <w:ilvl w:val="0"/>
          <w:numId w:val="8"/>
        </w:numPr>
        <w:rPr>
          <w:rFonts w:ascii="Comic Sans MS" w:hAnsi="Comic Sans MS"/>
        </w:rPr>
      </w:pPr>
      <w:r>
        <w:rPr>
          <w:rFonts w:ascii="Comic Sans MS" w:hAnsi="Comic Sans MS"/>
        </w:rPr>
        <w:t>Canlıdır.</w:t>
      </w:r>
    </w:p>
    <w:p w:rsidR="007A1509" w:rsidRDefault="007A1509" w:rsidP="00FE1292">
      <w:pPr>
        <w:pStyle w:val="ListParagraph"/>
        <w:numPr>
          <w:ilvl w:val="0"/>
          <w:numId w:val="8"/>
        </w:numPr>
        <w:rPr>
          <w:rFonts w:ascii="Comic Sans MS" w:hAnsi="Comic Sans MS"/>
        </w:rPr>
      </w:pPr>
      <w:r>
        <w:rPr>
          <w:rFonts w:ascii="Comic Sans MS" w:hAnsi="Comic Sans MS"/>
        </w:rPr>
        <w:t>Lipoprotein yapıdadır.</w:t>
      </w:r>
    </w:p>
    <w:p w:rsidR="007A1509" w:rsidRDefault="007A1509" w:rsidP="00FE1292">
      <w:pPr>
        <w:pStyle w:val="ListParagraph"/>
        <w:numPr>
          <w:ilvl w:val="0"/>
          <w:numId w:val="8"/>
        </w:numPr>
        <w:rPr>
          <w:rFonts w:ascii="Comic Sans MS" w:hAnsi="Comic Sans MS"/>
        </w:rPr>
      </w:pPr>
      <w:r>
        <w:rPr>
          <w:rFonts w:ascii="Comic Sans MS" w:hAnsi="Comic Sans MS"/>
        </w:rPr>
        <w:t>Tam geçirgendir.</w:t>
      </w:r>
    </w:p>
    <w:p w:rsidR="007A1509" w:rsidRDefault="007A1509" w:rsidP="00FE1292">
      <w:pPr>
        <w:pStyle w:val="ListParagraph"/>
        <w:numPr>
          <w:ilvl w:val="0"/>
          <w:numId w:val="8"/>
        </w:numPr>
        <w:rPr>
          <w:rFonts w:ascii="Comic Sans MS" w:hAnsi="Comic Sans MS"/>
        </w:rPr>
      </w:pPr>
      <w:r>
        <w:rPr>
          <w:rFonts w:ascii="Comic Sans MS" w:hAnsi="Comic Sans MS"/>
        </w:rPr>
        <w:t>Selüloz yapıdadır.</w:t>
      </w:r>
    </w:p>
    <w:p w:rsidR="007A1509" w:rsidRDefault="007A1509" w:rsidP="00FE1292">
      <w:pPr>
        <w:ind w:left="1080"/>
        <w:rPr>
          <w:rFonts w:ascii="Comic Sans MS" w:hAnsi="Comic Sans MS"/>
        </w:rPr>
      </w:pPr>
      <w:r w:rsidRPr="00FE1292">
        <w:rPr>
          <w:rFonts w:ascii="Comic Sans MS" w:hAnsi="Comic Sans MS"/>
        </w:rPr>
        <w:t>İfadelerinden hangileri doğrudur?</w:t>
      </w:r>
    </w:p>
    <w:p w:rsidR="007A1509" w:rsidRDefault="007A1509" w:rsidP="00FE1292">
      <w:pPr>
        <w:pStyle w:val="ListParagraph"/>
        <w:numPr>
          <w:ilvl w:val="0"/>
          <w:numId w:val="9"/>
        </w:numPr>
        <w:rPr>
          <w:rFonts w:ascii="Comic Sans MS" w:hAnsi="Comic Sans MS"/>
        </w:rPr>
      </w:pPr>
      <w:r>
        <w:rPr>
          <w:rFonts w:ascii="Comic Sans MS" w:hAnsi="Comic Sans MS"/>
        </w:rPr>
        <w:t>I ve V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B.I,II,III</w:t>
      </w:r>
      <w:r>
        <w:rPr>
          <w:rFonts w:ascii="Comic Sans MS" w:hAnsi="Comic Sans MS"/>
        </w:rPr>
        <w:tab/>
        <w:t xml:space="preserve">   C.I,II,V</w:t>
      </w:r>
      <w:r>
        <w:rPr>
          <w:rFonts w:ascii="Comic Sans MS" w:hAnsi="Comic Sans MS"/>
        </w:rPr>
        <w:tab/>
        <w:t xml:space="preserve">      D.I,III,IV         </w:t>
      </w:r>
      <w:r>
        <w:rPr>
          <w:rFonts w:ascii="Comic Sans MS" w:hAnsi="Comic Sans MS"/>
        </w:rPr>
        <w:tab/>
        <w:t>E. I,II,III,IV,V</w:t>
      </w:r>
    </w:p>
    <w:p w:rsidR="007A1509" w:rsidRDefault="007A1509" w:rsidP="00FE1292">
      <w:pPr>
        <w:pStyle w:val="ListParagraph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Aşağıdaklerden hangisi turgor basıncı yüksek olan bir bitki hücresinin turgor basıncının azalmasını sağlar?</w:t>
      </w:r>
    </w:p>
    <w:p w:rsidR="007A1509" w:rsidRDefault="007A1509" w:rsidP="00FE1292">
      <w:pPr>
        <w:pStyle w:val="ListParagraph"/>
        <w:numPr>
          <w:ilvl w:val="0"/>
          <w:numId w:val="10"/>
        </w:numPr>
        <w:rPr>
          <w:rFonts w:ascii="Comic Sans MS" w:hAnsi="Comic Sans MS"/>
        </w:rPr>
      </w:pPr>
      <w:r>
        <w:rPr>
          <w:rFonts w:ascii="Comic Sans MS" w:hAnsi="Comic Sans MS"/>
        </w:rPr>
        <w:t>Hücrenin izotonik bir ortama konulması</w:t>
      </w:r>
    </w:p>
    <w:p w:rsidR="007A1509" w:rsidRDefault="007A1509" w:rsidP="00FE1292">
      <w:pPr>
        <w:pStyle w:val="ListParagraph"/>
        <w:numPr>
          <w:ilvl w:val="0"/>
          <w:numId w:val="10"/>
        </w:numPr>
        <w:rPr>
          <w:rFonts w:ascii="Comic Sans MS" w:hAnsi="Comic Sans MS"/>
        </w:rPr>
      </w:pPr>
      <w:r>
        <w:rPr>
          <w:rFonts w:ascii="Comic Sans MS" w:hAnsi="Comic Sans MS"/>
        </w:rPr>
        <w:t>Hücrenin, sitoplazmasındaki çözünmüş maddeleri dış ortama atması</w:t>
      </w:r>
    </w:p>
    <w:p w:rsidR="007A1509" w:rsidRDefault="007A1509" w:rsidP="00FE1292">
      <w:pPr>
        <w:pStyle w:val="ListParagraph"/>
        <w:numPr>
          <w:ilvl w:val="0"/>
          <w:numId w:val="10"/>
        </w:numPr>
        <w:rPr>
          <w:rFonts w:ascii="Comic Sans MS" w:hAnsi="Comic Sans MS"/>
        </w:rPr>
      </w:pPr>
      <w:r>
        <w:rPr>
          <w:rFonts w:ascii="Comic Sans MS" w:hAnsi="Comic Sans MS"/>
        </w:rPr>
        <w:t>Hücrenin hipotonik bir ortama konulması</w:t>
      </w:r>
    </w:p>
    <w:p w:rsidR="007A1509" w:rsidRDefault="007A1509" w:rsidP="00FE1292">
      <w:pPr>
        <w:pStyle w:val="ListParagraph"/>
        <w:numPr>
          <w:ilvl w:val="0"/>
          <w:numId w:val="10"/>
        </w:numPr>
        <w:rPr>
          <w:rFonts w:ascii="Comic Sans MS" w:hAnsi="Comic Sans MS"/>
        </w:rPr>
      </w:pPr>
      <w:r>
        <w:rPr>
          <w:rFonts w:ascii="Comic Sans MS" w:hAnsi="Comic Sans MS"/>
        </w:rPr>
        <w:t>Hücrenin, ozmotik basıncı yüksek bir ortama konulması</w:t>
      </w:r>
    </w:p>
    <w:p w:rsidR="007A1509" w:rsidRDefault="007A1509" w:rsidP="00FE1292">
      <w:pPr>
        <w:pStyle w:val="ListParagraph"/>
        <w:numPr>
          <w:ilvl w:val="0"/>
          <w:numId w:val="10"/>
        </w:numPr>
        <w:rPr>
          <w:rFonts w:ascii="Comic Sans MS" w:hAnsi="Comic Sans MS"/>
        </w:rPr>
      </w:pPr>
      <w:r>
        <w:rPr>
          <w:rFonts w:ascii="Comic Sans MS" w:hAnsi="Comic Sans MS"/>
        </w:rPr>
        <w:t>Hücrenin ATP harcayarak suyu içine alması</w:t>
      </w:r>
    </w:p>
    <w:p w:rsidR="007A1509" w:rsidRDefault="007A1509" w:rsidP="0089722E">
      <w:pPr>
        <w:pStyle w:val="ListParagraph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Aşağıdakilerden hangisi, insanda hücre zarında yer lana protein moleküllerinin işlevlerinden biri değildir?</w:t>
      </w:r>
    </w:p>
    <w:p w:rsidR="007A1509" w:rsidRDefault="007A1509" w:rsidP="0089722E">
      <w:pPr>
        <w:pStyle w:val="ListParagraph"/>
        <w:numPr>
          <w:ilvl w:val="0"/>
          <w:numId w:val="11"/>
        </w:numPr>
        <w:rPr>
          <w:rFonts w:ascii="Comic Sans MS" w:hAnsi="Comic Sans MS"/>
        </w:rPr>
      </w:pPr>
      <w:r>
        <w:rPr>
          <w:rFonts w:ascii="Comic Sans MS" w:hAnsi="Comic Sans MS"/>
        </w:rPr>
        <w:t>Hücre için özgül olan hormonlara cevap verme</w:t>
      </w:r>
    </w:p>
    <w:p w:rsidR="007A1509" w:rsidRDefault="007A1509" w:rsidP="0089722E">
      <w:pPr>
        <w:pStyle w:val="ListParagraph"/>
        <w:numPr>
          <w:ilvl w:val="0"/>
          <w:numId w:val="11"/>
        </w:numPr>
        <w:rPr>
          <w:rFonts w:ascii="Comic Sans MS" w:hAnsi="Comic Sans MS"/>
        </w:rPr>
      </w:pPr>
      <w:r>
        <w:rPr>
          <w:rFonts w:ascii="Comic Sans MS" w:hAnsi="Comic Sans MS"/>
        </w:rPr>
        <w:t>ATP sentezleme</w:t>
      </w:r>
    </w:p>
    <w:p w:rsidR="007A1509" w:rsidRDefault="007A1509" w:rsidP="0089722E">
      <w:pPr>
        <w:pStyle w:val="ListParagraph"/>
        <w:numPr>
          <w:ilvl w:val="0"/>
          <w:numId w:val="11"/>
        </w:numPr>
        <w:rPr>
          <w:rFonts w:ascii="Comic Sans MS" w:hAnsi="Comic Sans MS"/>
        </w:rPr>
      </w:pPr>
      <w:r>
        <w:rPr>
          <w:rFonts w:ascii="Comic Sans MS" w:hAnsi="Comic Sans MS"/>
        </w:rPr>
        <w:t>Hücre içine alınacak maddeleri seçme</w:t>
      </w:r>
    </w:p>
    <w:p w:rsidR="007A1509" w:rsidRDefault="007A1509" w:rsidP="0089722E">
      <w:pPr>
        <w:pStyle w:val="ListParagraph"/>
        <w:numPr>
          <w:ilvl w:val="0"/>
          <w:numId w:val="11"/>
        </w:numPr>
        <w:rPr>
          <w:rFonts w:ascii="Comic Sans MS" w:hAnsi="Comic Sans MS"/>
        </w:rPr>
      </w:pPr>
      <w:r>
        <w:rPr>
          <w:rFonts w:ascii="Comic Sans MS" w:hAnsi="Comic Sans MS"/>
        </w:rPr>
        <w:t>Diğer hücrelerle ilişki kurma</w:t>
      </w:r>
    </w:p>
    <w:p w:rsidR="007A1509" w:rsidRDefault="007A1509" w:rsidP="0089722E">
      <w:pPr>
        <w:pStyle w:val="ListParagraph"/>
        <w:numPr>
          <w:ilvl w:val="0"/>
          <w:numId w:val="11"/>
        </w:numPr>
        <w:rPr>
          <w:rFonts w:ascii="Comic Sans MS" w:hAnsi="Comic Sans MS"/>
        </w:rPr>
      </w:pPr>
      <w:r>
        <w:rPr>
          <w:rFonts w:ascii="Comic Sans MS" w:hAnsi="Comic Sans MS"/>
        </w:rPr>
        <w:t>Komşu hücreleri tanıma</w:t>
      </w:r>
    </w:p>
    <w:p w:rsidR="007A1509" w:rsidRDefault="007A1509" w:rsidP="0089722E">
      <w:pPr>
        <w:pStyle w:val="ListParagraph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I. İnorganik maddelerden organik madde sentezler.</w:t>
      </w:r>
    </w:p>
    <w:p w:rsidR="007A1509" w:rsidRDefault="007A1509" w:rsidP="001411F3">
      <w:pPr>
        <w:pStyle w:val="ListParagraph"/>
        <w:ind w:left="1080"/>
        <w:rPr>
          <w:rFonts w:ascii="Comic Sans MS" w:hAnsi="Comic Sans MS"/>
        </w:rPr>
      </w:pPr>
      <w:r>
        <w:rPr>
          <w:rFonts w:ascii="Comic Sans MS" w:hAnsi="Comic Sans MS"/>
        </w:rPr>
        <w:t>II. oksijen kullanarak solunum yapar.</w:t>
      </w:r>
    </w:p>
    <w:p w:rsidR="007A1509" w:rsidRDefault="007A1509" w:rsidP="001411F3">
      <w:pPr>
        <w:pStyle w:val="ListParagraph"/>
        <w:ind w:left="1080"/>
        <w:rPr>
          <w:rFonts w:ascii="Comic Sans MS" w:hAnsi="Comic Sans MS"/>
        </w:rPr>
      </w:pPr>
      <w:r>
        <w:rPr>
          <w:rFonts w:ascii="Comic Sans MS" w:hAnsi="Comic Sans MS"/>
        </w:rPr>
        <w:t>III. çevreden aldıkları uyartılara cevap verir.</w:t>
      </w:r>
    </w:p>
    <w:p w:rsidR="007A1509" w:rsidRDefault="007A1509" w:rsidP="0089722E">
      <w:pPr>
        <w:pStyle w:val="ListParagraph"/>
        <w:ind w:left="1080"/>
        <w:rPr>
          <w:rFonts w:ascii="Comic Sans MS" w:hAnsi="Comic Sans MS"/>
        </w:rPr>
      </w:pPr>
      <w:r>
        <w:rPr>
          <w:rFonts w:ascii="Comic Sans MS" w:hAnsi="Comic Sans MS"/>
        </w:rPr>
        <w:t>Yukarıda verilen ifadelerden hangisi ya da hangileri tüm canlılar için ortak özelliktir?</w:t>
      </w:r>
    </w:p>
    <w:p w:rsidR="007A1509" w:rsidRDefault="007A1509" w:rsidP="0089722E">
      <w:pPr>
        <w:pStyle w:val="ListParagraph"/>
        <w:ind w:left="1080"/>
        <w:rPr>
          <w:rFonts w:ascii="Comic Sans MS" w:hAnsi="Comic Sans MS"/>
        </w:rPr>
      </w:pPr>
    </w:p>
    <w:p w:rsidR="007A1509" w:rsidRDefault="007A1509" w:rsidP="001411F3">
      <w:pPr>
        <w:pStyle w:val="ListParagraph"/>
        <w:numPr>
          <w:ilvl w:val="0"/>
          <w:numId w:val="12"/>
        </w:numPr>
        <w:rPr>
          <w:rFonts w:ascii="Comic Sans MS" w:hAnsi="Comic Sans MS"/>
        </w:rPr>
      </w:pPr>
      <w:r>
        <w:rPr>
          <w:rFonts w:ascii="Comic Sans MS" w:hAnsi="Comic Sans MS"/>
        </w:rPr>
        <w:t>Yalnız I</w:t>
      </w:r>
      <w:r>
        <w:rPr>
          <w:rFonts w:ascii="Comic Sans MS" w:hAnsi="Comic Sans MS"/>
        </w:rPr>
        <w:tab/>
        <w:t>B. Yalnız II</w:t>
      </w:r>
      <w:r>
        <w:rPr>
          <w:rFonts w:ascii="Comic Sans MS" w:hAnsi="Comic Sans MS"/>
        </w:rPr>
        <w:tab/>
        <w:t>C. I ve II</w:t>
      </w:r>
      <w:r>
        <w:rPr>
          <w:rFonts w:ascii="Comic Sans MS" w:hAnsi="Comic Sans MS"/>
        </w:rPr>
        <w:tab/>
        <w:t>D. I ve III</w:t>
      </w:r>
      <w:r>
        <w:rPr>
          <w:rFonts w:ascii="Comic Sans MS" w:hAnsi="Comic Sans MS"/>
        </w:rPr>
        <w:tab/>
        <w:t>E. II ve III</w:t>
      </w:r>
    </w:p>
    <w:p w:rsidR="007A1509" w:rsidRPr="00B529E7" w:rsidRDefault="007A1509" w:rsidP="00B529E7">
      <w:pPr>
        <w:rPr>
          <w:rFonts w:ascii="Comic Sans MS" w:hAnsi="Comic Sans MS"/>
        </w:rPr>
      </w:pPr>
    </w:p>
    <w:p w:rsidR="007A1509" w:rsidRDefault="007A1509" w:rsidP="001411F3">
      <w:pPr>
        <w:pStyle w:val="ListParagraph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I. ATP miktarı</w:t>
      </w:r>
    </w:p>
    <w:p w:rsidR="007A1509" w:rsidRDefault="007A1509" w:rsidP="001411F3">
      <w:pPr>
        <w:pStyle w:val="ListParagraph"/>
        <w:ind w:left="1080"/>
        <w:rPr>
          <w:rFonts w:ascii="Comic Sans MS" w:hAnsi="Comic Sans MS"/>
        </w:rPr>
      </w:pPr>
      <w:r>
        <w:rPr>
          <w:rFonts w:ascii="Comic Sans MS" w:hAnsi="Comic Sans MS"/>
        </w:rPr>
        <w:t>II. Enzim miktarı</w:t>
      </w:r>
    </w:p>
    <w:p w:rsidR="007A1509" w:rsidRDefault="007A1509" w:rsidP="001411F3">
      <w:pPr>
        <w:pStyle w:val="ListParagraph"/>
        <w:ind w:left="1080"/>
        <w:rPr>
          <w:rFonts w:ascii="Comic Sans MS" w:hAnsi="Comic Sans MS"/>
        </w:rPr>
      </w:pPr>
      <w:r>
        <w:rPr>
          <w:rFonts w:ascii="Comic Sans MS" w:hAnsi="Comic Sans MS"/>
        </w:rPr>
        <w:t>III. Molekül derişimi</w:t>
      </w:r>
    </w:p>
    <w:p w:rsidR="007A1509" w:rsidRDefault="007A1509" w:rsidP="001411F3">
      <w:pPr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>Yukarıdaki ifadelerden hangisi yada hangileri hücre zarından maddelerin pasif taşımasında etkili değildir?</w:t>
      </w:r>
    </w:p>
    <w:p w:rsidR="007A1509" w:rsidRDefault="007A1509" w:rsidP="001411F3">
      <w:pPr>
        <w:pStyle w:val="ListParagraph"/>
        <w:numPr>
          <w:ilvl w:val="0"/>
          <w:numId w:val="14"/>
        </w:numPr>
        <w:rPr>
          <w:rFonts w:ascii="Comic Sans MS" w:hAnsi="Comic Sans MS"/>
        </w:rPr>
      </w:pPr>
      <w:r>
        <w:rPr>
          <w:rFonts w:ascii="Comic Sans MS" w:hAnsi="Comic Sans MS"/>
        </w:rPr>
        <w:t>Yalnız I</w:t>
      </w:r>
      <w:r>
        <w:rPr>
          <w:rFonts w:ascii="Comic Sans MS" w:hAnsi="Comic Sans MS"/>
        </w:rPr>
        <w:tab/>
        <w:t>B. Yalnız III</w:t>
      </w:r>
      <w:r>
        <w:rPr>
          <w:rFonts w:ascii="Comic Sans MS" w:hAnsi="Comic Sans MS"/>
        </w:rPr>
        <w:tab/>
        <w:t>C. I ve II</w:t>
      </w:r>
      <w:r>
        <w:rPr>
          <w:rFonts w:ascii="Comic Sans MS" w:hAnsi="Comic Sans MS"/>
        </w:rPr>
        <w:tab/>
        <w:t>D. I ve III</w:t>
      </w:r>
      <w:r>
        <w:rPr>
          <w:rFonts w:ascii="Comic Sans MS" w:hAnsi="Comic Sans MS"/>
        </w:rPr>
        <w:tab/>
        <w:t>E. II ve III</w:t>
      </w:r>
    </w:p>
    <w:p w:rsidR="007A1509" w:rsidRDefault="007A1509" w:rsidP="00FE7179">
      <w:pPr>
        <w:pStyle w:val="ListParagraph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Bir hayvan hücresinde, enzim sentezi sonucunda aşağıdaki molaküllerden hangisinin miktarı artar?</w:t>
      </w:r>
    </w:p>
    <w:p w:rsidR="007A1509" w:rsidRDefault="007A1509" w:rsidP="00FE7179">
      <w:pPr>
        <w:pStyle w:val="ListParagraph"/>
        <w:numPr>
          <w:ilvl w:val="0"/>
          <w:numId w:val="15"/>
        </w:numPr>
        <w:rPr>
          <w:rFonts w:ascii="Comic Sans MS" w:hAnsi="Comic Sans MS"/>
        </w:rPr>
      </w:pPr>
      <w:r>
        <w:rPr>
          <w:rFonts w:ascii="Comic Sans MS" w:hAnsi="Comic Sans MS"/>
        </w:rPr>
        <w:t>ATP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B. tRNA</w:t>
      </w:r>
      <w:r>
        <w:rPr>
          <w:rFonts w:ascii="Comic Sans MS" w:hAnsi="Comic Sans MS"/>
        </w:rPr>
        <w:tab/>
        <w:t>C.Amino asit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D. mRNA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E. Su</w:t>
      </w:r>
    </w:p>
    <w:p w:rsidR="007A1509" w:rsidRDefault="007A1509" w:rsidP="00FE7179">
      <w:pPr>
        <w:pStyle w:val="ListParagraph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Aşağıdakilerden protein yapılı değildir?</w:t>
      </w:r>
    </w:p>
    <w:p w:rsidR="007A1509" w:rsidRDefault="007A1509" w:rsidP="00FE7179">
      <w:pPr>
        <w:pStyle w:val="ListParagraph"/>
        <w:numPr>
          <w:ilvl w:val="0"/>
          <w:numId w:val="16"/>
        </w:numPr>
        <w:rPr>
          <w:rFonts w:ascii="Comic Sans MS" w:hAnsi="Comic Sans MS"/>
        </w:rPr>
      </w:pPr>
      <w:r>
        <w:rPr>
          <w:rFonts w:ascii="Comic Sans MS" w:hAnsi="Comic Sans MS"/>
        </w:rPr>
        <w:t>Hemoglobin</w:t>
      </w:r>
      <w:r>
        <w:rPr>
          <w:rFonts w:ascii="Comic Sans MS" w:hAnsi="Comic Sans MS"/>
        </w:rPr>
        <w:tab/>
        <w:t>B. Enzim</w:t>
      </w:r>
      <w:r>
        <w:rPr>
          <w:rFonts w:ascii="Comic Sans MS" w:hAnsi="Comic Sans MS"/>
        </w:rPr>
        <w:tab/>
        <w:t>C. Kolesterol</w:t>
      </w:r>
      <w:r>
        <w:rPr>
          <w:rFonts w:ascii="Comic Sans MS" w:hAnsi="Comic Sans MS"/>
        </w:rPr>
        <w:tab/>
        <w:t>D. Antikor</w:t>
      </w:r>
      <w:r>
        <w:rPr>
          <w:rFonts w:ascii="Comic Sans MS" w:hAnsi="Comic Sans MS"/>
        </w:rPr>
        <w:tab/>
        <w:t>E. İnsülin</w:t>
      </w:r>
    </w:p>
    <w:p w:rsidR="007A1509" w:rsidRDefault="007A1509" w:rsidP="00325E2E">
      <w:pPr>
        <w:pStyle w:val="ListParagraph"/>
        <w:ind w:left="1440"/>
        <w:rPr>
          <w:rFonts w:ascii="Comic Sans MS" w:hAnsi="Comic Sans MS"/>
        </w:rPr>
      </w:pPr>
    </w:p>
    <w:p w:rsidR="007A1509" w:rsidRDefault="007A1509" w:rsidP="00325E2E">
      <w:pPr>
        <w:pStyle w:val="ListParagraph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Otoliz ne demektir açıklayanız.</w:t>
      </w:r>
    </w:p>
    <w:p w:rsidR="007A1509" w:rsidRDefault="007A1509" w:rsidP="00325E2E">
      <w:pPr>
        <w:pStyle w:val="ListParagraph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Hemoliz nedir açıklayınız.</w:t>
      </w:r>
    </w:p>
    <w:p w:rsidR="007A1509" w:rsidRDefault="007A1509" w:rsidP="00325E2E">
      <w:pPr>
        <w:pStyle w:val="ListParagraph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Salgı yapan ökaryot hücrelerde hangi organel bol miktarda bulunur?</w:t>
      </w:r>
    </w:p>
    <w:p w:rsidR="007A1509" w:rsidRDefault="007A1509" w:rsidP="00325E2E">
      <w:pPr>
        <w:pStyle w:val="ListParagraph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Hücre iskeleti ne işe yarar? Ve hangi yapılardan oluşur isimlerini yazınız.</w:t>
      </w:r>
    </w:p>
    <w:p w:rsidR="007A1509" w:rsidRDefault="007A1509" w:rsidP="00325E2E">
      <w:pPr>
        <w:pStyle w:val="ListParagraph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Lökoplastlar bitkinin hangi organlarında bulunur? Görevleri nelerdir?</w:t>
      </w:r>
    </w:p>
    <w:p w:rsidR="007A1509" w:rsidRDefault="007A1509" w:rsidP="00325E2E">
      <w:pPr>
        <w:pStyle w:val="ListParagraph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Kromoplastlar bitkinin organında bulunur, görevi nedir?</w:t>
      </w:r>
    </w:p>
    <w:p w:rsidR="007A1509" w:rsidRDefault="007A1509" w:rsidP="00325E2E">
      <w:pPr>
        <w:pStyle w:val="ListParagraph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Bitkilerde çiçeklere  mavi veya menekşe rengini veren madde nedir? Bu madde hangi organelde bulunur?</w:t>
      </w:r>
    </w:p>
    <w:p w:rsidR="007A1509" w:rsidRDefault="007A1509" w:rsidP="00325E2E">
      <w:pPr>
        <w:pStyle w:val="ListParagraph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Protein ihtiyacı yüksek olan bir hücrede hangi organelin daha fazla olması beklenir?</w:t>
      </w:r>
    </w:p>
    <w:p w:rsidR="007A1509" w:rsidRDefault="007A1509" w:rsidP="00325E2E">
      <w:pPr>
        <w:pStyle w:val="ListParagraph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Enerji ihtiyacı yüksek olan bir hücrede hangi organelin daha fazla olması beklenir?</w:t>
      </w:r>
    </w:p>
    <w:p w:rsidR="007A1509" w:rsidRDefault="007A1509" w:rsidP="00B529E7">
      <w:pPr>
        <w:pStyle w:val="ListParagraph"/>
        <w:rPr>
          <w:rFonts w:ascii="Comic Sans MS" w:hAnsi="Comic Sans MS"/>
        </w:rPr>
      </w:pPr>
    </w:p>
    <w:p w:rsidR="007A1509" w:rsidRPr="001411F3" w:rsidRDefault="007A1509" w:rsidP="00B529E7">
      <w:pPr>
        <w:pStyle w:val="ListParagraph"/>
        <w:rPr>
          <w:rFonts w:ascii="Comic Sans MS" w:hAnsi="Comic Sans MS"/>
        </w:rPr>
      </w:pPr>
      <w:hyperlink r:id="rId7" w:history="1">
        <w:r w:rsidRPr="00694F44">
          <w:rPr>
            <w:rStyle w:val="Hyperlink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7A1509" w:rsidRPr="001411F3" w:rsidSect="00CA2D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707" w:bottom="284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1509" w:rsidRDefault="007A1509" w:rsidP="00B529E7">
      <w:pPr>
        <w:spacing w:after="0" w:line="240" w:lineRule="auto"/>
      </w:pPr>
      <w:r>
        <w:separator/>
      </w:r>
    </w:p>
  </w:endnote>
  <w:endnote w:type="continuationSeparator" w:id="0">
    <w:p w:rsidR="007A1509" w:rsidRDefault="007A1509" w:rsidP="00B529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509" w:rsidRDefault="007A150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509" w:rsidRDefault="007A150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509" w:rsidRDefault="007A150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1509" w:rsidRDefault="007A1509" w:rsidP="00B529E7">
      <w:pPr>
        <w:spacing w:after="0" w:line="240" w:lineRule="auto"/>
      </w:pPr>
      <w:r>
        <w:separator/>
      </w:r>
    </w:p>
  </w:footnote>
  <w:footnote w:type="continuationSeparator" w:id="0">
    <w:p w:rsidR="007A1509" w:rsidRDefault="007A1509" w:rsidP="00B529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509" w:rsidRDefault="007A150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98375" o:spid="_x0000_s2049" type="#_x0000_t136" style="position:absolute;margin-left:0;margin-top:0;width:617.05pt;height:142.4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Zeynep ŞİMŞEK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509" w:rsidRDefault="007A150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98376" o:spid="_x0000_s2050" type="#_x0000_t136" style="position:absolute;margin-left:0;margin-top:0;width:617.05pt;height:142.4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Zeynep ŞİMŞEK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509" w:rsidRDefault="007A150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98374" o:spid="_x0000_s2051" type="#_x0000_t136" style="position:absolute;margin-left:0;margin-top:0;width:617.05pt;height:142.4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Zeynep ŞİMŞEK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F7493"/>
    <w:multiLevelType w:val="hybridMultilevel"/>
    <w:tmpl w:val="F77E60D4"/>
    <w:lvl w:ilvl="0" w:tplc="9930378A">
      <w:start w:val="1"/>
      <w:numFmt w:val="upp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D424AF9"/>
    <w:multiLevelType w:val="hybridMultilevel"/>
    <w:tmpl w:val="56AC6680"/>
    <w:lvl w:ilvl="0" w:tplc="2E027562">
      <w:start w:val="1"/>
      <w:numFmt w:val="upp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0FDC11BB"/>
    <w:multiLevelType w:val="hybridMultilevel"/>
    <w:tmpl w:val="13365CC6"/>
    <w:lvl w:ilvl="0" w:tplc="AB8A498C">
      <w:start w:val="1"/>
      <w:numFmt w:val="upp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14301D35"/>
    <w:multiLevelType w:val="hybridMultilevel"/>
    <w:tmpl w:val="613EDD4E"/>
    <w:lvl w:ilvl="0" w:tplc="12D4BBBA">
      <w:start w:val="1"/>
      <w:numFmt w:val="upperRoman"/>
      <w:lvlText w:val="%1."/>
      <w:lvlJc w:val="left"/>
      <w:pPr>
        <w:ind w:left="180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2B8B3465"/>
    <w:multiLevelType w:val="hybridMultilevel"/>
    <w:tmpl w:val="F65CB3D2"/>
    <w:lvl w:ilvl="0" w:tplc="2E027562">
      <w:start w:val="1"/>
      <w:numFmt w:val="upp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2BE93296"/>
    <w:multiLevelType w:val="hybridMultilevel"/>
    <w:tmpl w:val="87146CCC"/>
    <w:lvl w:ilvl="0" w:tplc="676E61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5AA0507"/>
    <w:multiLevelType w:val="hybridMultilevel"/>
    <w:tmpl w:val="7ADCCBE2"/>
    <w:lvl w:ilvl="0" w:tplc="EB969DC8">
      <w:start w:val="1"/>
      <w:numFmt w:val="upp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401A66AD"/>
    <w:multiLevelType w:val="hybridMultilevel"/>
    <w:tmpl w:val="ACD617E2"/>
    <w:lvl w:ilvl="0" w:tplc="2E027562">
      <w:start w:val="1"/>
      <w:numFmt w:val="upp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40A00DD5"/>
    <w:multiLevelType w:val="hybridMultilevel"/>
    <w:tmpl w:val="97947D1C"/>
    <w:lvl w:ilvl="0" w:tplc="37F03F3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6EE528E"/>
    <w:multiLevelType w:val="hybridMultilevel"/>
    <w:tmpl w:val="ACD617E2"/>
    <w:lvl w:ilvl="0" w:tplc="2E027562">
      <w:start w:val="1"/>
      <w:numFmt w:val="upp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>
    <w:nsid w:val="59E31D01"/>
    <w:multiLevelType w:val="hybridMultilevel"/>
    <w:tmpl w:val="C3C88C4A"/>
    <w:lvl w:ilvl="0" w:tplc="522E46C8">
      <w:start w:val="1"/>
      <w:numFmt w:val="upp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>
    <w:nsid w:val="6FA904BE"/>
    <w:multiLevelType w:val="hybridMultilevel"/>
    <w:tmpl w:val="0EE0FA5C"/>
    <w:lvl w:ilvl="0" w:tplc="3F0AC0F6">
      <w:start w:val="1"/>
      <w:numFmt w:val="upp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70ED089A"/>
    <w:multiLevelType w:val="hybridMultilevel"/>
    <w:tmpl w:val="3C80634A"/>
    <w:lvl w:ilvl="0" w:tplc="81307C6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780A617A"/>
    <w:multiLevelType w:val="hybridMultilevel"/>
    <w:tmpl w:val="7370FB38"/>
    <w:lvl w:ilvl="0" w:tplc="4B1AA66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78233787"/>
    <w:multiLevelType w:val="hybridMultilevel"/>
    <w:tmpl w:val="5A32A7BC"/>
    <w:lvl w:ilvl="0" w:tplc="A6FA38A4">
      <w:start w:val="1"/>
      <w:numFmt w:val="upp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7CA753D9"/>
    <w:multiLevelType w:val="hybridMultilevel"/>
    <w:tmpl w:val="D7C8B238"/>
    <w:lvl w:ilvl="0" w:tplc="7B643140">
      <w:start w:val="1"/>
      <w:numFmt w:val="upperLetter"/>
      <w:lvlText w:val="%1.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5"/>
  </w:num>
  <w:num w:numId="2">
    <w:abstractNumId w:val="8"/>
  </w:num>
  <w:num w:numId="3">
    <w:abstractNumId w:val="12"/>
  </w:num>
  <w:num w:numId="4">
    <w:abstractNumId w:val="13"/>
  </w:num>
  <w:num w:numId="5">
    <w:abstractNumId w:val="10"/>
  </w:num>
  <w:num w:numId="6">
    <w:abstractNumId w:val="6"/>
  </w:num>
  <w:num w:numId="7">
    <w:abstractNumId w:val="11"/>
  </w:num>
  <w:num w:numId="8">
    <w:abstractNumId w:val="3"/>
  </w:num>
  <w:num w:numId="9">
    <w:abstractNumId w:val="14"/>
  </w:num>
  <w:num w:numId="10">
    <w:abstractNumId w:val="0"/>
  </w:num>
  <w:num w:numId="11">
    <w:abstractNumId w:val="2"/>
  </w:num>
  <w:num w:numId="12">
    <w:abstractNumId w:val="7"/>
  </w:num>
  <w:num w:numId="13">
    <w:abstractNumId w:val="15"/>
  </w:num>
  <w:num w:numId="14">
    <w:abstractNumId w:val="9"/>
  </w:num>
  <w:num w:numId="15">
    <w:abstractNumId w:val="4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48B6"/>
    <w:rsid w:val="00134B61"/>
    <w:rsid w:val="001411F3"/>
    <w:rsid w:val="00325E2E"/>
    <w:rsid w:val="003C75E9"/>
    <w:rsid w:val="004A59CF"/>
    <w:rsid w:val="004D3765"/>
    <w:rsid w:val="005B0FB1"/>
    <w:rsid w:val="00694F44"/>
    <w:rsid w:val="007A1509"/>
    <w:rsid w:val="0089722E"/>
    <w:rsid w:val="009F5CE4"/>
    <w:rsid w:val="00AB175D"/>
    <w:rsid w:val="00AC133C"/>
    <w:rsid w:val="00B148B6"/>
    <w:rsid w:val="00B529E7"/>
    <w:rsid w:val="00C03B1D"/>
    <w:rsid w:val="00C14811"/>
    <w:rsid w:val="00CA2D71"/>
    <w:rsid w:val="00D70EF3"/>
    <w:rsid w:val="00D74FCA"/>
    <w:rsid w:val="00E018C9"/>
    <w:rsid w:val="00F14893"/>
    <w:rsid w:val="00FE1292"/>
    <w:rsid w:val="00FE7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5E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148B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B529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529E7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B529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529E7"/>
    <w:rPr>
      <w:rFonts w:cs="Times New Roman"/>
    </w:rPr>
  </w:style>
  <w:style w:type="character" w:styleId="Hyperlink">
    <w:name w:val="Hyperlink"/>
    <w:basedOn w:val="DefaultParagraphFont"/>
    <w:uiPriority w:val="99"/>
    <w:rsid w:val="00AB175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163</TotalTime>
  <Pages>3</Pages>
  <Words>752</Words>
  <Characters>4289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zeyno</dc:creator>
  <cp:keywords/>
  <dc:description/>
  <cp:lastModifiedBy>edanur</cp:lastModifiedBy>
  <cp:revision>6</cp:revision>
  <dcterms:created xsi:type="dcterms:W3CDTF">2012-05-09T16:33:00Z</dcterms:created>
  <dcterms:modified xsi:type="dcterms:W3CDTF">2012-05-13T17:17:00Z</dcterms:modified>
</cp:coreProperties>
</file>