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B24" w:rsidRPr="004259E8" w:rsidRDefault="00FF0B24" w:rsidP="004259E8">
      <w:pPr>
        <w:tabs>
          <w:tab w:val="right" w:pos="9157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40.55pt;margin-top:35.65pt;width:215.25pt;height:51pt;rotation:90;z-index:-251651584" fillcolor="black">
            <v:shadow color="#868686"/>
            <v:textpath style="font-family:&quot;Arial Black&quot;;v-rotate-letters:t;v-text-kern:t" trim="t" fitpath="t" string=" 6 A = C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-3.55pt;margin-top:-17.05pt;width:60pt;height:65.25pt;z-index:251650560;visibility:visible">
            <v:imagedata r:id="rId5" o:title=""/>
            <w10:wrap type="square"/>
          </v:shape>
        </w:pict>
      </w:r>
      <w:r w:rsidRPr="008D1780">
        <w:rPr>
          <w:b/>
          <w:sz w:val="28"/>
          <w:szCs w:val="28"/>
        </w:rPr>
        <w:t>BOĞAZHİSAR</w:t>
      </w:r>
      <w:r>
        <w:rPr>
          <w:b/>
          <w:sz w:val="28"/>
          <w:szCs w:val="28"/>
        </w:rPr>
        <w:t xml:space="preserve"> </w:t>
      </w:r>
      <w:r w:rsidRPr="008D1780">
        <w:rPr>
          <w:b/>
          <w:sz w:val="28"/>
          <w:szCs w:val="28"/>
        </w:rPr>
        <w:t>EĞİTİM</w:t>
      </w:r>
      <w:r>
        <w:rPr>
          <w:b/>
          <w:bCs/>
          <w:sz w:val="28"/>
          <w:szCs w:val="28"/>
          <w:lang w:eastAsia="en-US"/>
        </w:rPr>
        <w:t xml:space="preserve"> </w:t>
      </w:r>
      <w:r w:rsidRPr="008D1780">
        <w:rPr>
          <w:b/>
          <w:bCs/>
          <w:sz w:val="28"/>
          <w:szCs w:val="28"/>
          <w:lang w:eastAsia="en-US"/>
        </w:rPr>
        <w:t>KURUMLARI</w:t>
      </w:r>
      <w:r>
        <w:rPr>
          <w:b/>
          <w:bCs/>
          <w:sz w:val="28"/>
          <w:szCs w:val="28"/>
          <w:lang w:eastAsia="en-US"/>
        </w:rPr>
        <w:tab/>
      </w:r>
    </w:p>
    <w:p w:rsidR="00FF0B24" w:rsidRPr="008D1780" w:rsidRDefault="00FF0B24" w:rsidP="00F70C3C">
      <w:pPr>
        <w:autoSpaceDE w:val="0"/>
        <w:autoSpaceDN w:val="0"/>
        <w:adjustRightInd w:val="0"/>
        <w:rPr>
          <w:b/>
          <w:sz w:val="28"/>
          <w:szCs w:val="28"/>
        </w:rPr>
      </w:pPr>
      <w:r w:rsidRPr="008D1780">
        <w:rPr>
          <w:rFonts w:ascii="Lucida Handwriting" w:hAnsi="Lucida Handwriting" w:cs="TimesNewRomanPSMT"/>
          <w:i/>
          <w:sz w:val="32"/>
          <w:szCs w:val="32"/>
          <w:lang w:eastAsia="en-US"/>
        </w:rPr>
        <w:t xml:space="preserve">Özel </w:t>
      </w:r>
      <w:r w:rsidRPr="008D1780">
        <w:rPr>
          <w:rFonts w:ascii="TimesNewRomanPSMT Tur" w:hAnsi="TimesNewRomanPSMT Tur" w:cs="TimesNewRomanPSMT Tur"/>
          <w:i/>
          <w:sz w:val="32"/>
          <w:szCs w:val="32"/>
          <w:lang w:eastAsia="en-US"/>
        </w:rPr>
        <w:t>İ</w:t>
      </w:r>
      <w:r>
        <w:rPr>
          <w:rFonts w:ascii="Lucida Handwriting" w:hAnsi="Lucida Handwriting" w:cs="TimesNewRomanPSMT"/>
          <w:i/>
          <w:sz w:val="32"/>
          <w:szCs w:val="32"/>
          <w:lang w:eastAsia="en-US"/>
        </w:rPr>
        <w:t>skender</w:t>
      </w:r>
      <w:r w:rsidRPr="008D1780">
        <w:rPr>
          <w:rFonts w:ascii="Lucida Handwriting" w:hAnsi="Lucida Handwriting" w:cs="TimesNewRomanPSMT"/>
          <w:i/>
          <w:sz w:val="32"/>
          <w:szCs w:val="32"/>
          <w:lang w:eastAsia="en-US"/>
        </w:rPr>
        <w:t xml:space="preserve"> </w:t>
      </w:r>
      <w:r w:rsidRPr="008D1780">
        <w:rPr>
          <w:rFonts w:ascii="TimesNewRomanPSMT Tur" w:hAnsi="TimesNewRomanPSMT Tur" w:cs="TimesNewRomanPSMT Tur"/>
          <w:i/>
          <w:sz w:val="32"/>
          <w:szCs w:val="32"/>
          <w:lang w:eastAsia="en-US"/>
        </w:rPr>
        <w:t>İ</w:t>
      </w:r>
      <w:r w:rsidRPr="008D1780">
        <w:rPr>
          <w:rFonts w:ascii="Lucida Handwriting" w:hAnsi="Lucida Handwriting" w:cs="TimesNewRomanPSMT"/>
          <w:i/>
          <w:sz w:val="32"/>
          <w:szCs w:val="32"/>
          <w:lang w:eastAsia="en-US"/>
        </w:rPr>
        <w:t>lkö</w:t>
      </w:r>
      <w:r w:rsidRPr="008D1780">
        <w:rPr>
          <w:rFonts w:ascii="TimesNewRomanPSMT Tur" w:hAnsi="TimesNewRomanPSMT Tur" w:cs="TimesNewRomanPSMT Tur"/>
          <w:i/>
          <w:sz w:val="32"/>
          <w:szCs w:val="32"/>
          <w:lang w:eastAsia="en-US"/>
        </w:rPr>
        <w:t>ğ</w:t>
      </w:r>
      <w:r w:rsidRPr="008D1780">
        <w:rPr>
          <w:rFonts w:ascii="Lucida Handwriting" w:hAnsi="Lucida Handwriting" w:cs="TimesNewRomanPSMT"/>
          <w:i/>
          <w:sz w:val="32"/>
          <w:szCs w:val="32"/>
          <w:lang w:eastAsia="en-US"/>
        </w:rPr>
        <w:t>retim Okulu</w:t>
      </w:r>
    </w:p>
    <w:p w:rsidR="00FF0B24" w:rsidRPr="006F7EA0" w:rsidRDefault="00FF0B24" w:rsidP="00F70C3C">
      <w:pPr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9456" w:type="dxa"/>
        <w:tblInd w:w="56" w:type="dxa"/>
        <w:tblCellMar>
          <w:left w:w="70" w:type="dxa"/>
          <w:right w:w="70" w:type="dxa"/>
        </w:tblCellMar>
        <w:tblLook w:val="00A0"/>
      </w:tblPr>
      <w:tblGrid>
        <w:gridCol w:w="611"/>
        <w:gridCol w:w="349"/>
        <w:gridCol w:w="262"/>
        <w:gridCol w:w="698"/>
        <w:gridCol w:w="729"/>
        <w:gridCol w:w="231"/>
        <w:gridCol w:w="960"/>
        <w:gridCol w:w="960"/>
        <w:gridCol w:w="960"/>
        <w:gridCol w:w="102"/>
        <w:gridCol w:w="858"/>
        <w:gridCol w:w="35"/>
        <w:gridCol w:w="893"/>
        <w:gridCol w:w="32"/>
        <w:gridCol w:w="1548"/>
        <w:gridCol w:w="228"/>
      </w:tblGrid>
      <w:tr w:rsidR="00FF0B24" w:rsidRPr="006C1BA1" w:rsidTr="002F775B">
        <w:trPr>
          <w:gridAfter w:val="1"/>
          <w:wAfter w:w="228" w:type="dxa"/>
          <w:trHeight w:val="420"/>
        </w:trPr>
        <w:tc>
          <w:tcPr>
            <w:tcW w:w="38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  <w:r w:rsidRPr="006C1BA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Eğitim-Öğretim Yılı: 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2011-2012</w:t>
            </w:r>
            <w:r w:rsidRPr="006C1BA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</w:p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  <w:r w:rsidRPr="006C1BA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                                    II. DÖNEM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44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  <w:r w:rsidRPr="006C1BA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Toplam Not: </w:t>
            </w:r>
          </w:p>
        </w:tc>
      </w:tr>
      <w:tr w:rsidR="00FF0B24" w:rsidRPr="006C1BA1" w:rsidTr="002F775B">
        <w:trPr>
          <w:gridAfter w:val="1"/>
          <w:wAfter w:w="228" w:type="dxa"/>
          <w:trHeight w:val="10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</w:tr>
      <w:tr w:rsidR="00FF0B24" w:rsidRPr="006C1BA1" w:rsidTr="002F775B">
        <w:trPr>
          <w:trHeight w:val="420"/>
        </w:trPr>
        <w:tc>
          <w:tcPr>
            <w:tcW w:w="384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  <w:r w:rsidRPr="006C1BA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Dersin Adı: Sosyal Bilgiler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4428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  <w:r w:rsidRPr="006C1BA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Adı, Soyadı: 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</w:tr>
      <w:tr w:rsidR="00FF0B24" w:rsidRPr="006C1BA1" w:rsidTr="002F775B">
        <w:trPr>
          <w:trHeight w:val="330"/>
        </w:trPr>
        <w:tc>
          <w:tcPr>
            <w:tcW w:w="384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  <w:r w:rsidRPr="006C1BA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Sınav No: 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II</w:t>
            </w:r>
            <w:r w:rsidRPr="006C1BA1">
              <w:rPr>
                <w:rFonts w:ascii="Calibri" w:hAnsi="Calibri"/>
                <w:b/>
                <w:color w:val="000000"/>
                <w:sz w:val="22"/>
                <w:szCs w:val="22"/>
              </w:rPr>
              <w:t>I. Sınav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442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  <w:r w:rsidRPr="006C1BA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Sınıfı ve No: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</w:tr>
      <w:tr w:rsidR="00FF0B24" w:rsidRPr="006C1BA1" w:rsidTr="002F775B">
        <w:trPr>
          <w:trHeight w:val="330"/>
        </w:trPr>
        <w:tc>
          <w:tcPr>
            <w:tcW w:w="38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44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  <w:r w:rsidRPr="006C1BA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Sınav Tarihi : … /… / 2009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</w:tr>
      <w:tr w:rsidR="00FF0B24" w:rsidRPr="006C1BA1" w:rsidTr="002F775B">
        <w:trPr>
          <w:trHeight w:val="135"/>
        </w:trPr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0B24" w:rsidRPr="006C1BA1" w:rsidRDefault="00FF0B24" w:rsidP="002A41E0">
            <w:pPr>
              <w:rPr>
                <w:rFonts w:ascii="Calibri" w:hAnsi="Calibri"/>
                <w:b/>
                <w:color w:val="000000"/>
              </w:rPr>
            </w:pPr>
          </w:p>
        </w:tc>
      </w:tr>
    </w:tbl>
    <w:p w:rsidR="00FF0B24" w:rsidRPr="00C434D4" w:rsidRDefault="00FF0B24" w:rsidP="008D1780">
      <w:pPr>
        <w:rPr>
          <w:b/>
          <w:sz w:val="32"/>
          <w:szCs w:val="32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53.2pt;margin-top:5.7pt;width:423.75pt;height:65.4pt;flip:y;z-index:251652608;mso-position-horizontal-relative:text;mso-position-vertical-relative:text" adj="-171,16233">
            <v:textbox style="mso-next-textbox:#_x0000_s1028">
              <w:txbxContent>
                <w:p w:rsidR="00FF0B24" w:rsidRPr="008D1780" w:rsidRDefault="00FF0B24" w:rsidP="008D1780">
                  <w:pPr>
                    <w:pStyle w:val="Title"/>
                    <w:jc w:val="left"/>
                    <w:rPr>
                      <w:bCs w:val="0"/>
                      <w:noProof/>
                      <w:sz w:val="22"/>
                      <w:szCs w:val="22"/>
                    </w:rPr>
                  </w:pPr>
                  <w:r w:rsidRPr="00EC46CB">
                    <w:rPr>
                      <w:bCs w:val="0"/>
                      <w:noProof/>
                      <w:sz w:val="22"/>
                      <w:szCs w:val="22"/>
                    </w:rPr>
                    <w:t xml:space="preserve">Merhaba arkadaşlar </w:t>
                  </w:r>
                  <w:r w:rsidRPr="008D1780">
                    <w:rPr>
                      <w:bCs w:val="0"/>
                      <w:noProof/>
                      <w:sz w:val="22"/>
                      <w:szCs w:val="22"/>
                    </w:rPr>
                    <w:t xml:space="preserve">aşağıdaki cümlelerin olgu mu yoksa görüş mü olduğunu yanlarına yazar mısınız? Hepsini doğru yazarsan </w:t>
                  </w:r>
                  <w:r>
                    <w:rPr>
                      <w:bCs w:val="0"/>
                      <w:noProof/>
                      <w:sz w:val="22"/>
                      <w:szCs w:val="22"/>
                    </w:rPr>
                    <w:t>5</w:t>
                  </w:r>
                  <w:r w:rsidRPr="008D1780">
                    <w:rPr>
                      <w:bCs w:val="0"/>
                      <w:noProof/>
                      <w:sz w:val="22"/>
                      <w:szCs w:val="22"/>
                    </w:rPr>
                    <w:t xml:space="preserve"> puan alacaksın ona göre.</w:t>
                  </w:r>
                </w:p>
              </w:txbxContent>
            </v:textbox>
          </v:shape>
        </w:pict>
      </w:r>
      <w:r w:rsidRPr="00C434D4">
        <w:rPr>
          <w:b/>
          <w:sz w:val="32"/>
          <w:szCs w:val="32"/>
        </w:rPr>
        <w:t xml:space="preserve">1. </w:t>
      </w:r>
      <w:r w:rsidRPr="00C434D4">
        <w:rPr>
          <w:b/>
          <w:noProof/>
          <w:sz w:val="32"/>
          <w:szCs w:val="32"/>
        </w:rPr>
        <w:t xml:space="preserve"> </w:t>
      </w:r>
    </w:p>
    <w:p w:rsidR="00FF0B24" w:rsidRPr="00EC46CB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  <w:r>
        <w:rPr>
          <w:noProof/>
        </w:rPr>
        <w:pict>
          <v:shape id="Resim 21" o:spid="_x0000_s1029" type="#_x0000_t75" alt="Smurf1" style="position:absolute;margin-left:6pt;margin-top:3.75pt;width:50.25pt;height:40.5pt;z-index:251651584;visibility:visible">
            <v:imagedata r:id="rId6" o:title=""/>
          </v:shape>
        </w:pict>
      </w:r>
    </w:p>
    <w:p w:rsidR="00FF0B24" w:rsidRPr="00EC46CB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Pr="00EC46CB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Pr="00EC46CB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Pr="00EC46CB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  <w:r w:rsidRPr="00EC46CB">
        <w:rPr>
          <w:bCs w:val="0"/>
          <w:noProof/>
          <w:sz w:val="22"/>
          <w:szCs w:val="22"/>
        </w:rPr>
        <w:t xml:space="preserve">a.   </w:t>
      </w:r>
      <w:r>
        <w:rPr>
          <w:bCs w:val="0"/>
          <w:noProof/>
          <w:sz w:val="22"/>
          <w:szCs w:val="22"/>
        </w:rPr>
        <w:t xml:space="preserve">(   </w:t>
      </w:r>
      <w:r w:rsidRPr="00E63AB0">
        <w:rPr>
          <w:bCs w:val="0"/>
          <w:noProof/>
          <w:color w:val="FFFFFF"/>
          <w:sz w:val="22"/>
          <w:szCs w:val="22"/>
        </w:rPr>
        <w:t xml:space="preserve">olgu </w:t>
      </w:r>
      <w:r>
        <w:rPr>
          <w:bCs w:val="0"/>
          <w:noProof/>
          <w:sz w:val="22"/>
          <w:szCs w:val="22"/>
        </w:rPr>
        <w:t xml:space="preserve">     ) </w:t>
      </w:r>
      <w:r w:rsidRPr="008F70C1">
        <w:rPr>
          <w:bCs w:val="0"/>
          <w:noProof/>
          <w:sz w:val="22"/>
          <w:szCs w:val="22"/>
        </w:rPr>
        <w:t>Okulumuzun Müdürü Bilal Gezer’dir</w:t>
      </w:r>
      <w:r w:rsidRPr="0090144E">
        <w:rPr>
          <w:rFonts w:ascii="Lucida Sans Unicode" w:hAnsi="Lucida Sans Unicode" w:cs="Lucida Sans Unicode"/>
          <w:sz w:val="18"/>
          <w:szCs w:val="18"/>
        </w:rPr>
        <w:t>.</w:t>
      </w:r>
    </w:p>
    <w:p w:rsidR="00FF0B24" w:rsidRPr="00EC46CB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  <w:r w:rsidRPr="00EC46CB">
        <w:rPr>
          <w:bCs w:val="0"/>
          <w:noProof/>
          <w:sz w:val="22"/>
          <w:szCs w:val="22"/>
        </w:rPr>
        <w:t xml:space="preserve">b    </w:t>
      </w:r>
      <w:r>
        <w:rPr>
          <w:bCs w:val="0"/>
          <w:noProof/>
          <w:sz w:val="22"/>
          <w:szCs w:val="22"/>
        </w:rPr>
        <w:t xml:space="preserve">(   </w:t>
      </w:r>
      <w:r w:rsidRPr="00E63AB0">
        <w:rPr>
          <w:bCs w:val="0"/>
          <w:noProof/>
          <w:color w:val="FFFFFF"/>
          <w:sz w:val="22"/>
          <w:szCs w:val="22"/>
        </w:rPr>
        <w:t>görüş</w:t>
      </w:r>
      <w:r>
        <w:rPr>
          <w:bCs w:val="0"/>
          <w:noProof/>
          <w:sz w:val="22"/>
          <w:szCs w:val="22"/>
        </w:rPr>
        <w:t xml:space="preserve">   ) Okulumuzun Kolbastı takımı çok etkileyicidir.</w:t>
      </w:r>
    </w:p>
    <w:p w:rsidR="00FF0B24" w:rsidRPr="00EC46CB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  <w:r w:rsidRPr="00EC46CB">
        <w:rPr>
          <w:bCs w:val="0"/>
          <w:noProof/>
          <w:sz w:val="22"/>
          <w:szCs w:val="22"/>
        </w:rPr>
        <w:t xml:space="preserve">c.   </w:t>
      </w:r>
      <w:r>
        <w:rPr>
          <w:bCs w:val="0"/>
          <w:noProof/>
          <w:sz w:val="22"/>
          <w:szCs w:val="22"/>
        </w:rPr>
        <w:t xml:space="preserve">(   </w:t>
      </w:r>
      <w:r w:rsidRPr="00E63AB0">
        <w:rPr>
          <w:bCs w:val="0"/>
          <w:noProof/>
          <w:color w:val="FFFFFF"/>
          <w:sz w:val="22"/>
          <w:szCs w:val="22"/>
        </w:rPr>
        <w:t xml:space="preserve">olgu  </w:t>
      </w:r>
      <w:r>
        <w:rPr>
          <w:bCs w:val="0"/>
          <w:noProof/>
          <w:sz w:val="22"/>
          <w:szCs w:val="22"/>
        </w:rPr>
        <w:t xml:space="preserve">    ) </w:t>
      </w:r>
      <w:r w:rsidRPr="008F70C1">
        <w:rPr>
          <w:bCs w:val="0"/>
          <w:noProof/>
          <w:sz w:val="22"/>
          <w:szCs w:val="22"/>
        </w:rPr>
        <w:t>Dünya üzerinde 360 tane meridyen vardır.</w:t>
      </w:r>
    </w:p>
    <w:p w:rsidR="00FF0B24" w:rsidRPr="00EC46CB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  <w:r w:rsidRPr="00EC46CB">
        <w:rPr>
          <w:bCs w:val="0"/>
          <w:noProof/>
          <w:sz w:val="22"/>
          <w:szCs w:val="22"/>
        </w:rPr>
        <w:t xml:space="preserve">d.   </w:t>
      </w:r>
      <w:r>
        <w:rPr>
          <w:bCs w:val="0"/>
          <w:noProof/>
          <w:sz w:val="22"/>
          <w:szCs w:val="22"/>
        </w:rPr>
        <w:t xml:space="preserve">(   </w:t>
      </w:r>
      <w:r w:rsidRPr="00E63AB0">
        <w:rPr>
          <w:bCs w:val="0"/>
          <w:noProof/>
          <w:color w:val="FFFFFF"/>
          <w:sz w:val="22"/>
          <w:szCs w:val="22"/>
        </w:rPr>
        <w:t>görüş</w:t>
      </w:r>
      <w:r>
        <w:rPr>
          <w:bCs w:val="0"/>
          <w:noProof/>
          <w:sz w:val="22"/>
          <w:szCs w:val="22"/>
        </w:rPr>
        <w:t xml:space="preserve">   ) Ülkemizin en güzel kenti Kütahyadır.</w:t>
      </w:r>
    </w:p>
    <w:p w:rsidR="00FF0B24" w:rsidRPr="00C434D4" w:rsidRDefault="00FF0B24" w:rsidP="00C434D4">
      <w:pPr>
        <w:rPr>
          <w:b/>
          <w:bCs/>
          <w:noProof/>
          <w:sz w:val="32"/>
          <w:szCs w:val="32"/>
        </w:rPr>
      </w:pPr>
      <w:r>
        <w:rPr>
          <w:noProof/>
        </w:rPr>
        <w:pict>
          <v:shape id="Resim 23" o:spid="_x0000_s1030" type="#_x0000_t75" alt="mickey0bbcv8" style="position:absolute;margin-left:16.7pt;margin-top:12.25pt;width:60pt;height:69pt;z-index:251653632;visibility:visible">
            <v:imagedata r:id="rId7" o:title=""/>
          </v:shape>
        </w:pict>
      </w:r>
      <w:r>
        <w:rPr>
          <w:noProof/>
        </w:rPr>
        <w:pict>
          <v:shape id="_x0000_s1031" type="#_x0000_t106" style="position:absolute;margin-left:71.9pt;margin-top:8.6pt;width:477pt;height:70.65pt;flip:y;z-index:251654656" adj="7421,17793">
            <v:textbox style="mso-next-textbox:#_x0000_s1031">
              <w:txbxContent>
                <w:p w:rsidR="00FF0B24" w:rsidRPr="00E63AB0" w:rsidRDefault="00FF0B24" w:rsidP="00712A85">
                  <w:pPr>
                    <w:rPr>
                      <w:b/>
                      <w:noProof/>
                      <w:sz w:val="20"/>
                      <w:szCs w:val="20"/>
                    </w:rPr>
                  </w:pPr>
                  <w:r w:rsidRPr="00E63AB0">
                    <w:rPr>
                      <w:b/>
                      <w:noProof/>
                      <w:sz w:val="20"/>
                      <w:szCs w:val="20"/>
                    </w:rPr>
                    <w:t>Sevgili arkadaşlar aşağıdaki kutucuklarda yer alan kelimeleri altta yer alan cümlelerdeki boşluklara doğru olarak yerleştirir misiniz? Hepsini doğru olarak yerleştirirseniz 5puan alacaksınız</w: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C434D4">
        <w:rPr>
          <w:b/>
          <w:bCs/>
          <w:noProof/>
          <w:sz w:val="32"/>
          <w:szCs w:val="32"/>
        </w:rPr>
        <w:t xml:space="preserve">2. </w:t>
      </w:r>
    </w:p>
    <w:p w:rsidR="00FF0B24" w:rsidRPr="00EC46CB" w:rsidRDefault="00FF0B24" w:rsidP="00BF30BF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Pr="00EC46CB" w:rsidRDefault="00FF0B24" w:rsidP="00BF30BF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Pr="00EC46CB" w:rsidRDefault="00FF0B24" w:rsidP="00BF30BF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Pr="00EC46CB" w:rsidRDefault="00FF0B24" w:rsidP="00BF30BF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Default="00FF0B24" w:rsidP="00FB3D93">
      <w:pPr>
        <w:tabs>
          <w:tab w:val="center" w:pos="4536"/>
        </w:tabs>
        <w:rPr>
          <w:rFonts w:ascii="Lucida Sans Unicode" w:hAnsi="Lucida Sans Unicode" w:cs="Lucida Sans Unicode"/>
          <w:sz w:val="18"/>
          <w:szCs w:val="18"/>
        </w:rPr>
      </w:pP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2" type="#_x0000_t21" style="position:absolute;margin-left:386.35pt;margin-top:10.25pt;width:54pt;height:27pt;z-index:251659776">
            <v:textbox>
              <w:txbxContent>
                <w:p w:rsidR="00FF0B24" w:rsidRPr="0097561E" w:rsidRDefault="00FF0B24" w:rsidP="00FB3D93">
                  <w:pP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 w:rsidRPr="0097561E"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GÖRÜŞ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1" style="position:absolute;margin-left:291.2pt;margin-top:10.25pt;width:63pt;height:27pt;z-index:251660800">
            <v:textbox>
              <w:txbxContent>
                <w:p w:rsidR="00FF0B24" w:rsidRPr="003E68A9" w:rsidRDefault="00FF0B24" w:rsidP="00FB3D93">
                  <w:pP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 w:rsidRPr="003E68A9"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BABİLLER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1" style="position:absolute;margin-left:199.7pt;margin-top:10.25pt;width:54pt;height:27pt;z-index:251661824">
            <v:textbox>
              <w:txbxContent>
                <w:p w:rsidR="00FF0B24" w:rsidRPr="0097561E" w:rsidRDefault="00FF0B24" w:rsidP="00FB3D93">
                  <w:pP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 xml:space="preserve">  </w:t>
                  </w:r>
                  <w:r w:rsidRPr="0097561E"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OLGU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1" style="position:absolute;margin-left:108.2pt;margin-top:8.2pt;width:63pt;height:27pt;z-index:251663872">
            <v:textbox style="mso-next-textbox:#_x0000_s1035">
              <w:txbxContent>
                <w:p w:rsidR="00FF0B24" w:rsidRPr="0097561E" w:rsidRDefault="00FF0B24" w:rsidP="00FB3D93">
                  <w:pP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SÜMERLER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1" style="position:absolute;margin-left:23.45pt;margin-top:8.2pt;width:54pt;height:27pt;z-index:251662848">
            <v:textbox>
              <w:txbxContent>
                <w:p w:rsidR="00FF0B24" w:rsidRPr="0097561E" w:rsidRDefault="00FF0B24" w:rsidP="00FB3D93">
                  <w:pP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ÖLÇEK</w:t>
                  </w: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</w:p>
    <w:p w:rsidR="00FF0B24" w:rsidRPr="00EC46CB" w:rsidRDefault="00FF0B24" w:rsidP="00BF30BF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Default="00FF0B24" w:rsidP="00BF30BF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Pr="00EC46CB" w:rsidRDefault="00FF0B24" w:rsidP="00BF30BF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Pr="00E63AB0" w:rsidRDefault="00FF0B24" w:rsidP="00E63AB0">
      <w:pPr>
        <w:numPr>
          <w:ilvl w:val="0"/>
          <w:numId w:val="12"/>
        </w:numPr>
        <w:tabs>
          <w:tab w:val="left" w:pos="3810"/>
        </w:tabs>
        <w:rPr>
          <w:b/>
          <w:noProof/>
          <w:sz w:val="22"/>
          <w:szCs w:val="22"/>
        </w:rPr>
      </w:pPr>
      <w:r w:rsidRPr="00E63AB0">
        <w:rPr>
          <w:b/>
          <w:noProof/>
          <w:sz w:val="22"/>
          <w:szCs w:val="22"/>
        </w:rPr>
        <w:t>Kişiden kişiye değişen ve insanların bireysel düşüncelerini yansıtan bilgilere ……………….denir.</w:t>
      </w:r>
    </w:p>
    <w:p w:rsidR="00FF0B24" w:rsidRPr="00E63AB0" w:rsidRDefault="00FF0B24" w:rsidP="00E63AB0">
      <w:pPr>
        <w:numPr>
          <w:ilvl w:val="0"/>
          <w:numId w:val="12"/>
        </w:numPr>
        <w:tabs>
          <w:tab w:val="left" w:pos="3810"/>
        </w:tabs>
        <w:rPr>
          <w:b/>
          <w:noProof/>
          <w:sz w:val="22"/>
          <w:szCs w:val="22"/>
        </w:rPr>
      </w:pPr>
      <w:r w:rsidRPr="00E63AB0">
        <w:rPr>
          <w:b/>
          <w:noProof/>
          <w:sz w:val="22"/>
          <w:szCs w:val="22"/>
        </w:rPr>
        <w:t>Asma bahçeleri ve kulesi ile ünlü medeniyet ………………….dir.</w:t>
      </w:r>
    </w:p>
    <w:p w:rsidR="00FF0B24" w:rsidRPr="00E63AB0" w:rsidRDefault="00FF0B24" w:rsidP="00E63AB0">
      <w:pPr>
        <w:numPr>
          <w:ilvl w:val="0"/>
          <w:numId w:val="12"/>
        </w:numPr>
        <w:tabs>
          <w:tab w:val="left" w:pos="3810"/>
        </w:tabs>
        <w:rPr>
          <w:b/>
          <w:noProof/>
          <w:sz w:val="22"/>
          <w:szCs w:val="22"/>
        </w:rPr>
      </w:pPr>
      <w:r w:rsidRPr="00E63AB0">
        <w:rPr>
          <w:b/>
          <w:noProof/>
          <w:sz w:val="22"/>
          <w:szCs w:val="22"/>
        </w:rPr>
        <w:t>Haritalardaki küçültme oranına …………………. denir.</w:t>
      </w:r>
    </w:p>
    <w:p w:rsidR="00FF0B24" w:rsidRPr="00E63AB0" w:rsidRDefault="00FF0B24" w:rsidP="00E63AB0">
      <w:pPr>
        <w:numPr>
          <w:ilvl w:val="0"/>
          <w:numId w:val="12"/>
        </w:numPr>
        <w:tabs>
          <w:tab w:val="left" w:pos="3810"/>
        </w:tabs>
        <w:rPr>
          <w:b/>
          <w:noProof/>
          <w:sz w:val="22"/>
          <w:szCs w:val="22"/>
        </w:rPr>
      </w:pPr>
      <w:r w:rsidRPr="00E63AB0">
        <w:rPr>
          <w:b/>
          <w:noProof/>
          <w:sz w:val="22"/>
          <w:szCs w:val="22"/>
        </w:rPr>
        <w:t>Herkes tarafından kabul edilen ve bilimsel verilere dayanan bilgilere…………………..denir.</w:t>
      </w:r>
    </w:p>
    <w:p w:rsidR="00FF0B24" w:rsidRPr="00E63AB0" w:rsidRDefault="00FF0B24" w:rsidP="00E63AB0">
      <w:pPr>
        <w:numPr>
          <w:ilvl w:val="0"/>
          <w:numId w:val="12"/>
        </w:numPr>
        <w:tabs>
          <w:tab w:val="left" w:pos="3810"/>
        </w:tabs>
        <w:rPr>
          <w:b/>
          <w:noProof/>
          <w:sz w:val="22"/>
          <w:szCs w:val="22"/>
        </w:rPr>
      </w:pPr>
      <w:r w:rsidRPr="00E63AB0">
        <w:rPr>
          <w:b/>
          <w:noProof/>
          <w:sz w:val="22"/>
          <w:szCs w:val="22"/>
        </w:rPr>
        <w:t>...................yazıyı bulan medeniyettir ve edebiyatta da ileri gitmişlerdir.</w:t>
      </w:r>
    </w:p>
    <w:p w:rsidR="00FF0B24" w:rsidRPr="00EC46CB" w:rsidRDefault="00FF0B24" w:rsidP="002827D1">
      <w:pPr>
        <w:pStyle w:val="Title"/>
        <w:jc w:val="left"/>
        <w:rPr>
          <w:bCs w:val="0"/>
          <w:noProof/>
          <w:sz w:val="22"/>
          <w:szCs w:val="22"/>
        </w:rPr>
      </w:pPr>
      <w:r>
        <w:rPr>
          <w:noProof/>
        </w:rPr>
        <w:pict>
          <v:shape id="_x0000_s1037" type="#_x0000_t75" alt="teacher-point-color" style="position:absolute;margin-left:16.7pt;margin-top:9.75pt;width:54.75pt;height:60.75pt;z-index:251655680;visibility:visible">
            <v:imagedata r:id="rId8" o:title=""/>
          </v:shape>
        </w:pict>
      </w:r>
    </w:p>
    <w:p w:rsidR="00FF0B24" w:rsidRPr="00C434D4" w:rsidRDefault="00FF0B24" w:rsidP="009D5007">
      <w:pPr>
        <w:rPr>
          <w:b/>
          <w:bCs/>
          <w:noProof/>
          <w:sz w:val="32"/>
          <w:szCs w:val="32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97.7pt;margin-top:1.25pt;width:416.95pt;height:39.75pt;z-index:251657728" adj="-2339,13042">
            <v:textbox>
              <w:txbxContent>
                <w:p w:rsidR="00FF0B24" w:rsidRPr="002F775B" w:rsidRDefault="00FF0B24" w:rsidP="0066556A">
                  <w:pPr>
                    <w:rPr>
                      <w:b/>
                      <w:noProof/>
                      <w:sz w:val="22"/>
                      <w:szCs w:val="22"/>
                    </w:rPr>
                  </w:pPr>
                  <w:r w:rsidRPr="002F775B">
                    <w:rPr>
                      <w:b/>
                      <w:noProof/>
                      <w:sz w:val="22"/>
                      <w:szCs w:val="22"/>
                    </w:rPr>
                    <w:t xml:space="preserve">Arkadaşlar </w:t>
                  </w:r>
                  <w:r w:rsidRPr="00C434D4">
                    <w:rPr>
                      <w:b/>
                      <w:noProof/>
                      <w:sz w:val="22"/>
                      <w:szCs w:val="22"/>
                    </w:rPr>
                    <w:t>Aşağıdaki ifadeler doğru ise ( D ), yanlış ise ( Y ) yazınız Hepsini doğru olarak yerleştirirseniz 5puan alacaksınız.</w:t>
                  </w:r>
                </w:p>
              </w:txbxContent>
            </v:textbox>
          </v:shape>
        </w:pict>
      </w:r>
      <w:r w:rsidRPr="00C434D4">
        <w:rPr>
          <w:b/>
          <w:bCs/>
          <w:noProof/>
          <w:sz w:val="32"/>
          <w:szCs w:val="32"/>
        </w:rPr>
        <w:t xml:space="preserve">3.   </w:t>
      </w:r>
    </w:p>
    <w:p w:rsidR="00FF0B24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Default="00FF0B24" w:rsidP="00C434D4">
      <w:pPr>
        <w:jc w:val="both"/>
        <w:rPr>
          <w:b/>
          <w:noProof/>
          <w:sz w:val="22"/>
          <w:szCs w:val="22"/>
        </w:rPr>
      </w:pPr>
    </w:p>
    <w:p w:rsidR="00FF0B24" w:rsidRPr="00C434D4" w:rsidRDefault="00FF0B24" w:rsidP="00C434D4">
      <w:pPr>
        <w:pStyle w:val="ListParagraph"/>
        <w:numPr>
          <w:ilvl w:val="0"/>
          <w:numId w:val="13"/>
        </w:numPr>
        <w:jc w:val="both"/>
        <w:rPr>
          <w:b/>
          <w:noProof/>
          <w:sz w:val="22"/>
          <w:szCs w:val="22"/>
        </w:rPr>
      </w:pPr>
      <w:r w:rsidRPr="00C434D4">
        <w:rPr>
          <w:b/>
          <w:noProof/>
          <w:sz w:val="22"/>
          <w:szCs w:val="22"/>
        </w:rPr>
        <w:t>Ekvatora paralel olarak uzanan ve toplam 180 tane olan çizgilere meridyen denir.</w:t>
      </w:r>
      <w:r w:rsidRPr="00C434D4">
        <w:rPr>
          <w:b/>
          <w:noProof/>
          <w:sz w:val="22"/>
          <w:szCs w:val="22"/>
        </w:rPr>
        <w:tab/>
      </w:r>
      <w:r w:rsidRPr="00C434D4"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C434D4">
        <w:rPr>
          <w:b/>
          <w:noProof/>
          <w:sz w:val="22"/>
          <w:szCs w:val="22"/>
        </w:rPr>
        <w:t xml:space="preserve">( </w:t>
      </w:r>
      <w:r>
        <w:rPr>
          <w:b/>
          <w:noProof/>
          <w:sz w:val="22"/>
          <w:szCs w:val="22"/>
        </w:rPr>
        <w:t xml:space="preserve"> </w:t>
      </w:r>
      <w:r w:rsidRPr="00C434D4">
        <w:rPr>
          <w:b/>
          <w:noProof/>
          <w:sz w:val="22"/>
          <w:szCs w:val="22"/>
        </w:rPr>
        <w:t xml:space="preserve">  )</w:t>
      </w:r>
    </w:p>
    <w:p w:rsidR="00FF0B24" w:rsidRPr="00C434D4" w:rsidRDefault="00FF0B24" w:rsidP="00C434D4">
      <w:pPr>
        <w:pStyle w:val="ListParagraph"/>
        <w:numPr>
          <w:ilvl w:val="0"/>
          <w:numId w:val="13"/>
        </w:numPr>
        <w:jc w:val="both"/>
        <w:rPr>
          <w:b/>
          <w:noProof/>
          <w:sz w:val="22"/>
          <w:szCs w:val="22"/>
        </w:rPr>
      </w:pPr>
      <w:r w:rsidRPr="00996980">
        <w:rPr>
          <w:b/>
          <w:noProof/>
          <w:sz w:val="22"/>
          <w:szCs w:val="22"/>
        </w:rPr>
        <w:t>Devlet yönetiminin bir zümrenin veya bir grubun elinde olduğu yönetim biçimine Oligarşi denir.</w:t>
      </w:r>
      <w:r w:rsidRPr="00C434D4">
        <w:rPr>
          <w:b/>
          <w:noProof/>
          <w:sz w:val="22"/>
          <w:szCs w:val="22"/>
        </w:rPr>
        <w:tab/>
        <w:t xml:space="preserve">(  </w:t>
      </w:r>
      <w:r>
        <w:rPr>
          <w:b/>
          <w:noProof/>
          <w:sz w:val="22"/>
          <w:szCs w:val="22"/>
        </w:rPr>
        <w:t xml:space="preserve"> </w:t>
      </w:r>
      <w:r w:rsidRPr="00C434D4">
        <w:rPr>
          <w:b/>
          <w:noProof/>
          <w:sz w:val="22"/>
          <w:szCs w:val="22"/>
        </w:rPr>
        <w:t xml:space="preserve"> )</w:t>
      </w:r>
    </w:p>
    <w:p w:rsidR="00FF0B24" w:rsidRPr="00C434D4" w:rsidRDefault="00FF0B24" w:rsidP="00C434D4">
      <w:pPr>
        <w:pStyle w:val="ListParagraph"/>
        <w:numPr>
          <w:ilvl w:val="0"/>
          <w:numId w:val="13"/>
        </w:numPr>
        <w:jc w:val="both"/>
        <w:rPr>
          <w:b/>
          <w:noProof/>
          <w:sz w:val="22"/>
          <w:szCs w:val="22"/>
        </w:rPr>
      </w:pPr>
      <w:r w:rsidRPr="00835E26">
        <w:rPr>
          <w:b/>
          <w:noProof/>
          <w:sz w:val="22"/>
          <w:szCs w:val="22"/>
        </w:rPr>
        <w:t>Egemenliğin halka ait olduğu yönetim biçimine ‘Monarşi’ denir.</w:t>
      </w:r>
      <w:r w:rsidRPr="00835E26">
        <w:rPr>
          <w:b/>
          <w:noProof/>
          <w:sz w:val="22"/>
          <w:szCs w:val="22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434D4">
        <w:rPr>
          <w:b/>
          <w:noProof/>
          <w:sz w:val="22"/>
          <w:szCs w:val="22"/>
        </w:rPr>
        <w:tab/>
      </w:r>
      <w:r w:rsidRPr="00C434D4"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C434D4">
        <w:rPr>
          <w:b/>
          <w:noProof/>
          <w:sz w:val="22"/>
          <w:szCs w:val="22"/>
        </w:rPr>
        <w:t xml:space="preserve">( </w:t>
      </w:r>
      <w:r>
        <w:rPr>
          <w:b/>
          <w:noProof/>
          <w:sz w:val="22"/>
          <w:szCs w:val="22"/>
        </w:rPr>
        <w:t xml:space="preserve"> </w:t>
      </w:r>
      <w:r w:rsidRPr="00C434D4">
        <w:rPr>
          <w:b/>
          <w:noProof/>
          <w:sz w:val="22"/>
          <w:szCs w:val="22"/>
        </w:rPr>
        <w:t xml:space="preserve">  )</w:t>
      </w:r>
    </w:p>
    <w:p w:rsidR="00FF0B24" w:rsidRPr="00C434D4" w:rsidRDefault="00FF0B24" w:rsidP="00C434D4">
      <w:pPr>
        <w:pStyle w:val="ListParagraph"/>
        <w:numPr>
          <w:ilvl w:val="0"/>
          <w:numId w:val="13"/>
        </w:numPr>
        <w:jc w:val="both"/>
        <w:rPr>
          <w:b/>
          <w:noProof/>
          <w:sz w:val="22"/>
          <w:szCs w:val="22"/>
        </w:rPr>
      </w:pPr>
      <w:r w:rsidRPr="00835E26">
        <w:rPr>
          <w:b/>
          <w:noProof/>
          <w:sz w:val="22"/>
          <w:szCs w:val="22"/>
        </w:rPr>
        <w:t xml:space="preserve">İnsan Hakları Evrensel Bildirgesi </w:t>
      </w:r>
      <w:r>
        <w:rPr>
          <w:b/>
          <w:noProof/>
          <w:sz w:val="22"/>
          <w:szCs w:val="22"/>
        </w:rPr>
        <w:t>tüm</w:t>
      </w:r>
      <w:r w:rsidRPr="00835E26">
        <w:rPr>
          <w:b/>
          <w:noProof/>
          <w:sz w:val="22"/>
          <w:szCs w:val="22"/>
        </w:rPr>
        <w:t xml:space="preserve"> insanlar için geçerlidir.</w:t>
      </w:r>
      <w:r w:rsidRPr="00C434D4"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C434D4">
        <w:rPr>
          <w:b/>
          <w:noProof/>
          <w:sz w:val="22"/>
          <w:szCs w:val="22"/>
        </w:rPr>
        <w:t xml:space="preserve">( </w:t>
      </w:r>
      <w:r>
        <w:rPr>
          <w:b/>
          <w:noProof/>
          <w:sz w:val="22"/>
          <w:szCs w:val="22"/>
        </w:rPr>
        <w:t xml:space="preserve"> </w:t>
      </w:r>
      <w:r w:rsidRPr="00C434D4">
        <w:rPr>
          <w:b/>
          <w:noProof/>
          <w:sz w:val="22"/>
          <w:szCs w:val="22"/>
        </w:rPr>
        <w:t xml:space="preserve">  )</w:t>
      </w:r>
    </w:p>
    <w:p w:rsidR="00FF0B24" w:rsidRPr="00C434D4" w:rsidRDefault="00FF0B24" w:rsidP="00C434D4">
      <w:pPr>
        <w:pStyle w:val="ListParagraph"/>
        <w:numPr>
          <w:ilvl w:val="0"/>
          <w:numId w:val="13"/>
        </w:numPr>
        <w:jc w:val="both"/>
        <w:rPr>
          <w:b/>
          <w:noProof/>
          <w:sz w:val="22"/>
          <w:szCs w:val="22"/>
        </w:rPr>
      </w:pPr>
      <w:r w:rsidRPr="00C434D4">
        <w:rPr>
          <w:b/>
          <w:noProof/>
          <w:sz w:val="22"/>
          <w:szCs w:val="22"/>
        </w:rPr>
        <w:t>Özgürlüklerimiz sınırsızdır. Bizler istediğimiz her şeyi yapabiliriz.</w:t>
      </w:r>
      <w:r w:rsidRPr="00C434D4">
        <w:rPr>
          <w:b/>
          <w:noProof/>
          <w:sz w:val="22"/>
          <w:szCs w:val="22"/>
        </w:rPr>
        <w:tab/>
      </w:r>
      <w:r w:rsidRPr="00C434D4">
        <w:rPr>
          <w:b/>
          <w:noProof/>
          <w:sz w:val="22"/>
          <w:szCs w:val="22"/>
        </w:rPr>
        <w:tab/>
      </w:r>
      <w:r w:rsidRPr="00C434D4">
        <w:rPr>
          <w:b/>
          <w:noProof/>
          <w:sz w:val="22"/>
          <w:szCs w:val="22"/>
        </w:rPr>
        <w:tab/>
      </w:r>
      <w:r w:rsidRPr="00C434D4"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C434D4">
        <w:rPr>
          <w:b/>
          <w:noProof/>
          <w:sz w:val="22"/>
          <w:szCs w:val="22"/>
        </w:rPr>
        <w:t xml:space="preserve">(   </w:t>
      </w:r>
      <w:r>
        <w:rPr>
          <w:b/>
          <w:noProof/>
          <w:sz w:val="22"/>
          <w:szCs w:val="22"/>
        </w:rPr>
        <w:t xml:space="preserve"> </w:t>
      </w:r>
      <w:r w:rsidRPr="00C434D4">
        <w:rPr>
          <w:b/>
          <w:noProof/>
          <w:sz w:val="22"/>
          <w:szCs w:val="22"/>
        </w:rPr>
        <w:t>)</w:t>
      </w:r>
    </w:p>
    <w:p w:rsidR="00FF0B24" w:rsidRPr="00C434D4" w:rsidRDefault="00FF0B24" w:rsidP="00C434D4">
      <w:pPr>
        <w:rPr>
          <w:b/>
          <w:bCs/>
          <w:noProof/>
          <w:sz w:val="32"/>
          <w:szCs w:val="32"/>
        </w:rPr>
      </w:pPr>
      <w:r>
        <w:rPr>
          <w:noProof/>
        </w:rPr>
        <w:pict>
          <v:shape id="_x0000_s1039" type="#_x0000_t62" style="position:absolute;margin-left:114.95pt;margin-top:7.35pt;width:385.45pt;height:46.5pt;z-index:251656704" adj="-3205,18255">
            <v:textbox style="mso-next-textbox:#_x0000_s1039">
              <w:txbxContent>
                <w:p w:rsidR="00FF0B24" w:rsidRPr="002F775B" w:rsidRDefault="00FF0B24">
                  <w:pPr>
                    <w:rPr>
                      <w:b/>
                      <w:noProof/>
                      <w:sz w:val="22"/>
                      <w:szCs w:val="22"/>
                    </w:rPr>
                  </w:pPr>
                  <w:r w:rsidRPr="002F775B">
                    <w:rPr>
                      <w:b/>
                      <w:noProof/>
                      <w:sz w:val="22"/>
                      <w:szCs w:val="22"/>
                    </w:rPr>
                    <w:t xml:space="preserve">Arkadaşlar </w:t>
                  </w:r>
                  <w:r w:rsidRPr="00C434D4">
                    <w:rPr>
                      <w:b/>
                      <w:noProof/>
                      <w:sz w:val="22"/>
                      <w:szCs w:val="22"/>
                    </w:rPr>
                    <w:t>Aşağıda ihraç ve ithal ettiğimiz ürünler karışık olarak verilmiştir. Bu ürünleri doğru olarak grupla</w:t>
                  </w:r>
                  <w:r>
                    <w:rPr>
                      <w:b/>
                      <w:noProof/>
                      <w:sz w:val="22"/>
                      <w:szCs w:val="22"/>
                    </w:rPr>
                    <w:t>ra yazın ve 5 puan kazanın.</w:t>
                  </w:r>
                </w:p>
              </w:txbxContent>
            </v:textbox>
          </v:shape>
        </w:pict>
      </w:r>
      <w:r>
        <w:rPr>
          <w:noProof/>
        </w:rPr>
        <w:pict>
          <v:shape id="1 Resim" o:spid="_x0000_s1040" type="#_x0000_t75" alt="Görüntü004.jpg" style="position:absolute;margin-left:14.95pt;margin-top:2.3pt;width:65.75pt;height:84pt;z-index:251658752;visibility:visible;mso-wrap-distance-left:9.48pt;mso-wrap-distance-top:.96pt;mso-wrap-distance-right:9.51pt;mso-wrap-distance-bottom:1.29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">
            <v:imagedata r:id="rId9" o:title=""/>
            <o:lock v:ext="edit" aspectratio="f"/>
          </v:shape>
        </w:pict>
      </w:r>
      <w:r w:rsidRPr="00C434D4">
        <w:rPr>
          <w:b/>
          <w:bCs/>
          <w:noProof/>
          <w:sz w:val="32"/>
          <w:szCs w:val="32"/>
        </w:rPr>
        <w:t xml:space="preserve">4. </w:t>
      </w:r>
    </w:p>
    <w:p w:rsidR="00FF0B24" w:rsidRPr="00EC46CB" w:rsidRDefault="00FF0B24" w:rsidP="001C0B0A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Pr="00EC46CB" w:rsidRDefault="00FF0B24" w:rsidP="001C0B0A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Pr="004E16F8" w:rsidRDefault="00FF0B24" w:rsidP="00F70C3C">
      <w:pPr>
        <w:pStyle w:val="Title"/>
        <w:jc w:val="left"/>
        <w:rPr>
          <w:bCs w:val="0"/>
          <w:i/>
          <w:noProof/>
          <w:sz w:val="22"/>
          <w:szCs w:val="22"/>
        </w:rPr>
      </w:pPr>
      <w:r w:rsidRPr="00C434D4">
        <w:rPr>
          <w:bCs w:val="0"/>
          <w:noProof/>
          <w:sz w:val="22"/>
          <w:szCs w:val="22"/>
        </w:rPr>
        <w:br/>
      </w:r>
      <w:r>
        <w:rPr>
          <w:bCs w:val="0"/>
          <w:noProof/>
          <w:sz w:val="22"/>
          <w:szCs w:val="22"/>
        </w:rPr>
        <w:t xml:space="preserve">                          </w:t>
      </w:r>
      <w:r w:rsidRPr="00C434D4">
        <w:rPr>
          <w:bCs w:val="0"/>
          <w:noProof/>
          <w:sz w:val="22"/>
          <w:szCs w:val="22"/>
        </w:rPr>
        <w:t>   </w:t>
      </w:r>
      <w:r w:rsidRPr="004E16F8">
        <w:rPr>
          <w:bCs w:val="0"/>
          <w:i/>
          <w:noProof/>
          <w:sz w:val="22"/>
          <w:szCs w:val="22"/>
        </w:rPr>
        <w:t xml:space="preserve">Turunçgiller – Plastik ve ürünleri – Bor – Doğalgaz - Tekstil ürünleri – Fındık – İlaç –                                                                       </w:t>
      </w:r>
      <w:r w:rsidRPr="004E16F8">
        <w:rPr>
          <w:bCs w:val="0"/>
          <w:i/>
          <w:noProof/>
          <w:color w:val="FFFFFF"/>
          <w:sz w:val="22"/>
          <w:szCs w:val="22"/>
        </w:rPr>
        <w:t>Petrol - Kahve –</w:t>
      </w:r>
      <w:r w:rsidRPr="004E16F8">
        <w:rPr>
          <w:bCs w:val="0"/>
          <w:i/>
          <w:noProof/>
          <w:sz w:val="22"/>
          <w:szCs w:val="22"/>
        </w:rPr>
        <w:t xml:space="preserve">  Petrol - Kahve - İncir  </w:t>
      </w:r>
    </w:p>
    <w:p w:rsidR="00FF0B24" w:rsidRDefault="00FF0B24" w:rsidP="005F614A">
      <w:pPr>
        <w:pStyle w:val="Title"/>
        <w:jc w:val="left"/>
        <w:rPr>
          <w:bCs w:val="0"/>
          <w:noProof/>
          <w:sz w:val="22"/>
          <w:szCs w:val="22"/>
        </w:rPr>
      </w:pPr>
      <w:r>
        <w:rPr>
          <w:bCs w:val="0"/>
          <w:noProof/>
          <w:sz w:val="22"/>
          <w:szCs w:val="22"/>
        </w:rPr>
        <w:t xml:space="preserve">                    </w:t>
      </w:r>
      <w:r w:rsidRPr="00C434D4">
        <w:rPr>
          <w:bCs w:val="0"/>
          <w:noProof/>
          <w:sz w:val="22"/>
          <w:szCs w:val="22"/>
        </w:rPr>
        <w:t xml:space="preserve">İHRAÇ ÜRÜNLERİMİZ                </w:t>
      </w:r>
      <w:r>
        <w:rPr>
          <w:bCs w:val="0"/>
          <w:noProof/>
          <w:sz w:val="22"/>
          <w:szCs w:val="22"/>
        </w:rPr>
        <w:t xml:space="preserve">                                                 </w:t>
      </w:r>
      <w:r w:rsidRPr="00C434D4">
        <w:rPr>
          <w:bCs w:val="0"/>
          <w:noProof/>
          <w:sz w:val="22"/>
          <w:szCs w:val="22"/>
        </w:rPr>
        <w:t>     İTHA</w:t>
      </w:r>
      <w:r>
        <w:rPr>
          <w:bCs w:val="0"/>
          <w:noProof/>
          <w:sz w:val="22"/>
          <w:szCs w:val="22"/>
        </w:rPr>
        <w:t xml:space="preserve">L ÜRÜNLERİMİZ                  </w:t>
      </w:r>
    </w:p>
    <w:p w:rsidR="00FF0B24" w:rsidRDefault="00FF0B24" w:rsidP="005F614A">
      <w:pPr>
        <w:pStyle w:val="Title"/>
        <w:numPr>
          <w:ilvl w:val="0"/>
          <w:numId w:val="14"/>
        </w:numPr>
        <w:jc w:val="left"/>
        <w:rPr>
          <w:sz w:val="22"/>
          <w:szCs w:val="22"/>
        </w:rPr>
      </w:pPr>
    </w:p>
    <w:p w:rsidR="00FF0B24" w:rsidRDefault="00FF0B24" w:rsidP="005F614A">
      <w:pPr>
        <w:pStyle w:val="Title"/>
        <w:numPr>
          <w:ilvl w:val="0"/>
          <w:numId w:val="14"/>
        </w:numPr>
        <w:jc w:val="left"/>
        <w:rPr>
          <w:sz w:val="22"/>
          <w:szCs w:val="22"/>
        </w:rPr>
      </w:pPr>
    </w:p>
    <w:p w:rsidR="00FF0B24" w:rsidRDefault="00FF0B24" w:rsidP="005F614A">
      <w:pPr>
        <w:pStyle w:val="Title"/>
        <w:numPr>
          <w:ilvl w:val="0"/>
          <w:numId w:val="14"/>
        </w:numPr>
        <w:jc w:val="left"/>
        <w:rPr>
          <w:sz w:val="22"/>
          <w:szCs w:val="22"/>
        </w:rPr>
      </w:pPr>
    </w:p>
    <w:p w:rsidR="00FF0B24" w:rsidRDefault="00FF0B24" w:rsidP="005F614A">
      <w:pPr>
        <w:pStyle w:val="Title"/>
        <w:numPr>
          <w:ilvl w:val="0"/>
          <w:numId w:val="14"/>
        </w:numPr>
        <w:jc w:val="left"/>
        <w:rPr>
          <w:sz w:val="22"/>
          <w:szCs w:val="22"/>
        </w:rPr>
      </w:pPr>
    </w:p>
    <w:p w:rsidR="00FF0B24" w:rsidRPr="00D502ED" w:rsidRDefault="00FF0B24" w:rsidP="005F614A">
      <w:pPr>
        <w:pStyle w:val="Title"/>
        <w:numPr>
          <w:ilvl w:val="0"/>
          <w:numId w:val="14"/>
        </w:numPr>
        <w:jc w:val="left"/>
        <w:rPr>
          <w:sz w:val="22"/>
          <w:szCs w:val="22"/>
        </w:rPr>
      </w:pPr>
    </w:p>
    <w:p w:rsidR="00FF0B24" w:rsidRDefault="00FF0B24" w:rsidP="00D502ED">
      <w:pPr>
        <w:rPr>
          <w:b/>
          <w:noProof/>
          <w:sz w:val="22"/>
          <w:szCs w:val="22"/>
        </w:rPr>
      </w:pPr>
      <w:r w:rsidRPr="00D502ED">
        <w:rPr>
          <w:b/>
          <w:noProof/>
          <w:sz w:val="32"/>
          <w:szCs w:val="32"/>
        </w:rPr>
        <w:t xml:space="preserve">5. </w:t>
      </w:r>
      <w:r w:rsidRPr="00996980">
        <w:rPr>
          <w:b/>
          <w:noProof/>
          <w:sz w:val="22"/>
          <w:szCs w:val="22"/>
        </w:rPr>
        <w:t xml:space="preserve">Aşağıdakilerden hangisi dini kurallara dayalı yönetim şeklidir? </w:t>
      </w:r>
    </w:p>
    <w:p w:rsidR="00FF0B24" w:rsidRPr="00996980" w:rsidRDefault="00FF0B24" w:rsidP="0055299A">
      <w:pPr>
        <w:rPr>
          <w:noProof/>
          <w:sz w:val="22"/>
          <w:szCs w:val="22"/>
        </w:rPr>
      </w:pPr>
      <w:r w:rsidRPr="00996980">
        <w:rPr>
          <w:noProof/>
          <w:sz w:val="22"/>
          <w:szCs w:val="22"/>
        </w:rPr>
        <w:t>A) Teokrasi           B) Demokrasi                 C) Monarşi                  D) Oligarşi</w:t>
      </w:r>
    </w:p>
    <w:p w:rsidR="00FF0B24" w:rsidRPr="00EC46CB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Default="00FF0B24" w:rsidP="00F70C3C">
      <w:pPr>
        <w:pStyle w:val="Title"/>
        <w:jc w:val="left"/>
        <w:rPr>
          <w:b w:val="0"/>
          <w:bCs w:val="0"/>
          <w:noProof/>
          <w:sz w:val="22"/>
          <w:szCs w:val="22"/>
        </w:rPr>
      </w:pPr>
      <w:r w:rsidRPr="00996980">
        <w:rPr>
          <w:bCs w:val="0"/>
          <w:noProof/>
          <w:sz w:val="32"/>
          <w:szCs w:val="32"/>
        </w:rPr>
        <w:t>6</w:t>
      </w:r>
      <w:r w:rsidRPr="00996980">
        <w:rPr>
          <w:bCs w:val="0"/>
          <w:noProof/>
          <w:sz w:val="22"/>
          <w:szCs w:val="22"/>
        </w:rPr>
        <w:t xml:space="preserve">. </w:t>
      </w:r>
      <w:r w:rsidRPr="00996980">
        <w:rPr>
          <w:b w:val="0"/>
          <w:bCs w:val="0"/>
          <w:noProof/>
          <w:sz w:val="22"/>
          <w:szCs w:val="22"/>
        </w:rPr>
        <w:t>“Fatih Sultan Mehmet 1463’te Bosna’yı fethinden hemen sonra, Hristiyan halkı dini inancında özgür bırakan, onlara can ve mal güvenliği sağlayan bir ferman yayınlamıştır.”</w:t>
      </w:r>
      <w:r w:rsidRPr="00996980">
        <w:rPr>
          <w:bCs w:val="0"/>
          <w:noProof/>
          <w:sz w:val="22"/>
          <w:szCs w:val="22"/>
        </w:rPr>
        <w:t xml:space="preserve">  </w:t>
      </w:r>
      <w:r w:rsidRPr="00996980">
        <w:rPr>
          <w:bCs w:val="0"/>
          <w:noProof/>
          <w:sz w:val="22"/>
          <w:szCs w:val="22"/>
        </w:rPr>
        <w:br/>
        <w:t xml:space="preserve">   Yukarıdaki bilgilere dayanarak, Fatih Sultan Mehmet aşağıdakilerden hangisini </w:t>
      </w:r>
      <w:r w:rsidRPr="0067260C">
        <w:rPr>
          <w:bCs w:val="0"/>
          <w:noProof/>
          <w:sz w:val="22"/>
          <w:szCs w:val="22"/>
        </w:rPr>
        <w:t>hedeflemiştir?</w:t>
      </w:r>
      <w:r w:rsidRPr="00996980">
        <w:rPr>
          <w:bCs w:val="0"/>
          <w:noProof/>
          <w:sz w:val="22"/>
          <w:szCs w:val="22"/>
        </w:rPr>
        <w:t xml:space="preserve"> </w:t>
      </w:r>
      <w:r w:rsidRPr="00996980">
        <w:rPr>
          <w:bCs w:val="0"/>
          <w:noProof/>
          <w:sz w:val="22"/>
          <w:szCs w:val="22"/>
        </w:rPr>
        <w:br/>
      </w:r>
      <w:r w:rsidRPr="00996980">
        <w:rPr>
          <w:b w:val="0"/>
          <w:bCs w:val="0"/>
          <w:noProof/>
          <w:sz w:val="22"/>
          <w:szCs w:val="22"/>
        </w:rPr>
        <w:t xml:space="preserve">A) </w:t>
      </w:r>
      <w:r>
        <w:rPr>
          <w:b w:val="0"/>
          <w:bCs w:val="0"/>
          <w:noProof/>
          <w:sz w:val="22"/>
          <w:szCs w:val="22"/>
        </w:rPr>
        <w:t>Hristiyan halkı istanbuldan uzaklaştırmayı</w:t>
      </w:r>
      <w:r w:rsidRPr="00996980">
        <w:rPr>
          <w:b w:val="0"/>
          <w:bCs w:val="0"/>
          <w:noProof/>
          <w:sz w:val="22"/>
          <w:szCs w:val="22"/>
        </w:rPr>
        <w:t xml:space="preserve">          </w:t>
      </w:r>
      <w:r w:rsidRPr="00996980">
        <w:rPr>
          <w:b w:val="0"/>
          <w:bCs w:val="0"/>
          <w:noProof/>
          <w:sz w:val="22"/>
          <w:szCs w:val="22"/>
        </w:rPr>
        <w:br/>
        <w:t xml:space="preserve">B) </w:t>
      </w:r>
      <w:r>
        <w:rPr>
          <w:b w:val="0"/>
          <w:bCs w:val="0"/>
          <w:noProof/>
          <w:sz w:val="22"/>
          <w:szCs w:val="22"/>
        </w:rPr>
        <w:t>Hristiyan halkı katletmeyi</w:t>
      </w:r>
      <w:r>
        <w:rPr>
          <w:b w:val="0"/>
          <w:bCs w:val="0"/>
          <w:noProof/>
          <w:sz w:val="22"/>
          <w:szCs w:val="22"/>
        </w:rPr>
        <w:br/>
        <w:t>C) Mallarını yağmalamayı</w:t>
      </w:r>
      <w:r w:rsidRPr="00996980">
        <w:rPr>
          <w:b w:val="0"/>
          <w:bCs w:val="0"/>
          <w:noProof/>
          <w:sz w:val="22"/>
          <w:szCs w:val="22"/>
        </w:rPr>
        <w:br/>
        <w:t xml:space="preserve">D) </w:t>
      </w:r>
      <w:r>
        <w:rPr>
          <w:b w:val="0"/>
          <w:bCs w:val="0"/>
          <w:noProof/>
          <w:sz w:val="22"/>
          <w:szCs w:val="22"/>
        </w:rPr>
        <w:t>Din ve Vicdan özgürlüğü verip onları korumayı</w:t>
      </w:r>
    </w:p>
    <w:p w:rsidR="00FF0B24" w:rsidRPr="00DC0DF6" w:rsidRDefault="00FF0B24" w:rsidP="00F70C3C">
      <w:pPr>
        <w:pStyle w:val="Title"/>
        <w:jc w:val="left"/>
        <w:rPr>
          <w:bCs w:val="0"/>
          <w:noProof/>
          <w:sz w:val="22"/>
          <w:szCs w:val="22"/>
        </w:rPr>
      </w:pPr>
    </w:p>
    <w:p w:rsidR="00FF0B24" w:rsidRDefault="00FF0B24" w:rsidP="00996980">
      <w:pPr>
        <w:tabs>
          <w:tab w:val="left" w:pos="2850"/>
        </w:tabs>
        <w:rPr>
          <w:noProof/>
          <w:sz w:val="22"/>
          <w:szCs w:val="22"/>
        </w:rPr>
      </w:pPr>
      <w:r w:rsidRPr="00996980">
        <w:rPr>
          <w:b/>
          <w:noProof/>
          <w:sz w:val="32"/>
          <w:szCs w:val="32"/>
        </w:rPr>
        <w:t>7.</w:t>
      </w:r>
      <w:r w:rsidRPr="000867D4">
        <w:rPr>
          <w:b/>
          <w:noProof/>
          <w:sz w:val="22"/>
          <w:szCs w:val="22"/>
        </w:rPr>
        <w:t xml:space="preserve"> </w:t>
      </w:r>
      <w:r w:rsidRPr="00996980">
        <w:rPr>
          <w:b/>
          <w:noProof/>
          <w:sz w:val="22"/>
          <w:szCs w:val="22"/>
        </w:rPr>
        <w:t>Aşağıdakilerden hangisi ilk çağlarda Anadolu’da kurulmuş olan uygarl</w:t>
      </w:r>
      <w:r>
        <w:rPr>
          <w:b/>
          <w:noProof/>
          <w:sz w:val="22"/>
          <w:szCs w:val="22"/>
        </w:rPr>
        <w:t>ıklardan biridir?</w:t>
      </w:r>
      <w:r w:rsidRPr="00996980">
        <w:rPr>
          <w:b/>
          <w:noProof/>
          <w:sz w:val="22"/>
          <w:szCs w:val="22"/>
        </w:rPr>
        <w:br/>
      </w:r>
      <w:r w:rsidRPr="00996980">
        <w:rPr>
          <w:noProof/>
          <w:sz w:val="22"/>
          <w:szCs w:val="22"/>
        </w:rPr>
        <w:t>A)</w:t>
      </w:r>
      <w:r w:rsidRPr="000202A2"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</w:rPr>
        <w:t>Moğollar</w:t>
      </w:r>
      <w:r w:rsidRPr="00996980">
        <w:rPr>
          <w:noProof/>
          <w:sz w:val="22"/>
          <w:szCs w:val="22"/>
        </w:rPr>
        <w:t xml:space="preserve">                   B) </w:t>
      </w:r>
      <w:r>
        <w:rPr>
          <w:noProof/>
          <w:sz w:val="22"/>
          <w:szCs w:val="22"/>
        </w:rPr>
        <w:t>Çinliler</w:t>
      </w:r>
      <w:r w:rsidRPr="00996980">
        <w:rPr>
          <w:noProof/>
          <w:sz w:val="22"/>
          <w:szCs w:val="22"/>
        </w:rPr>
        <w:t xml:space="preserve">                         C) Hititler                        D) </w:t>
      </w:r>
      <w:r>
        <w:rPr>
          <w:noProof/>
          <w:sz w:val="22"/>
          <w:szCs w:val="22"/>
        </w:rPr>
        <w:t>Asya Hun İmp.</w:t>
      </w:r>
    </w:p>
    <w:p w:rsidR="00FF0B24" w:rsidRDefault="00FF0B24" w:rsidP="00F70C3C">
      <w:pPr>
        <w:pStyle w:val="Title"/>
        <w:jc w:val="left"/>
        <w:rPr>
          <w:sz w:val="22"/>
          <w:szCs w:val="22"/>
        </w:rPr>
      </w:pPr>
    </w:p>
    <w:p w:rsidR="00FF0B24" w:rsidRDefault="00FF0B24" w:rsidP="00F82615">
      <w:pPr>
        <w:pStyle w:val="Title"/>
        <w:jc w:val="left"/>
        <w:rPr>
          <w:b w:val="0"/>
          <w:bCs w:val="0"/>
          <w:noProof/>
          <w:sz w:val="22"/>
          <w:szCs w:val="22"/>
        </w:rPr>
      </w:pPr>
      <w:r>
        <w:rPr>
          <w:noProof/>
          <w:sz w:val="32"/>
          <w:szCs w:val="32"/>
        </w:rPr>
        <w:t>8</w:t>
      </w:r>
      <w:r w:rsidRPr="00996980">
        <w:rPr>
          <w:noProof/>
          <w:sz w:val="32"/>
          <w:szCs w:val="32"/>
        </w:rPr>
        <w:t>.</w:t>
      </w:r>
      <w:r w:rsidRPr="00385799">
        <w:rPr>
          <w:rFonts w:ascii="Verdana" w:hAnsi="Verdana"/>
          <w:color w:val="000000"/>
        </w:rPr>
        <w:t xml:space="preserve"> </w:t>
      </w:r>
      <w:r w:rsidRPr="00385799">
        <w:rPr>
          <w:bCs w:val="0"/>
          <w:noProof/>
          <w:sz w:val="22"/>
          <w:szCs w:val="22"/>
        </w:rPr>
        <w:t>Aşağıdakilerden  hangisi  Oligarşik yönetiml</w:t>
      </w:r>
      <w:r>
        <w:rPr>
          <w:bCs w:val="0"/>
          <w:noProof/>
          <w:sz w:val="22"/>
          <w:szCs w:val="22"/>
        </w:rPr>
        <w:t>erin  özelliklerinden  biridir ?</w:t>
      </w:r>
      <w:r w:rsidRPr="00385799">
        <w:rPr>
          <w:bCs w:val="0"/>
          <w:noProof/>
          <w:sz w:val="22"/>
          <w:szCs w:val="22"/>
        </w:rPr>
        <w:br/>
      </w:r>
      <w:r w:rsidRPr="00385799">
        <w:rPr>
          <w:b w:val="0"/>
          <w:bCs w:val="0"/>
          <w:noProof/>
          <w:sz w:val="22"/>
          <w:szCs w:val="22"/>
        </w:rPr>
        <w:t xml:space="preserve">A) Krallar tanrının  yeryüzündeki temsilcileridir </w:t>
      </w:r>
      <w:r w:rsidRPr="00385799">
        <w:rPr>
          <w:b w:val="0"/>
          <w:bCs w:val="0"/>
          <w:noProof/>
          <w:sz w:val="22"/>
          <w:szCs w:val="22"/>
        </w:rPr>
        <w:br/>
        <w:t>B)  Toplumda  herkesin  seçme-seçilme  hakkı  vardır .</w:t>
      </w:r>
      <w:r w:rsidRPr="00385799">
        <w:rPr>
          <w:b w:val="0"/>
          <w:bCs w:val="0"/>
          <w:noProof/>
          <w:sz w:val="22"/>
          <w:szCs w:val="22"/>
        </w:rPr>
        <w:br/>
        <w:t>C)  Ülke  toprakları hanedanın  ortak malıdır</w:t>
      </w:r>
      <w:r>
        <w:rPr>
          <w:b w:val="0"/>
          <w:bCs w:val="0"/>
          <w:noProof/>
          <w:sz w:val="22"/>
          <w:szCs w:val="22"/>
        </w:rPr>
        <w:t xml:space="preserve"> .</w:t>
      </w:r>
      <w:r>
        <w:rPr>
          <w:b w:val="0"/>
          <w:bCs w:val="0"/>
          <w:noProof/>
          <w:sz w:val="22"/>
          <w:szCs w:val="22"/>
        </w:rPr>
        <w:br/>
        <w:t xml:space="preserve">D) Yönetim yetkisi  asiller  </w:t>
      </w:r>
      <w:r w:rsidRPr="00385799">
        <w:rPr>
          <w:b w:val="0"/>
          <w:bCs w:val="0"/>
          <w:noProof/>
          <w:sz w:val="22"/>
          <w:szCs w:val="22"/>
        </w:rPr>
        <w:t>sınıfının elindedir</w:t>
      </w:r>
      <w:r>
        <w:rPr>
          <w:b w:val="0"/>
          <w:bCs w:val="0"/>
          <w:noProof/>
          <w:sz w:val="22"/>
          <w:szCs w:val="22"/>
        </w:rPr>
        <w:t>.</w:t>
      </w:r>
    </w:p>
    <w:p w:rsidR="00FF0B24" w:rsidRDefault="00FF0B24" w:rsidP="00F82615">
      <w:pPr>
        <w:pStyle w:val="Title"/>
        <w:jc w:val="left"/>
        <w:rPr>
          <w:b w:val="0"/>
          <w:bCs w:val="0"/>
          <w:noProof/>
          <w:sz w:val="22"/>
          <w:szCs w:val="22"/>
        </w:rPr>
      </w:pPr>
    </w:p>
    <w:p w:rsidR="00FF0B24" w:rsidRDefault="00FF0B24" w:rsidP="00F82615">
      <w:pPr>
        <w:pStyle w:val="Title"/>
        <w:jc w:val="left"/>
        <w:rPr>
          <w:b w:val="0"/>
          <w:bCs w:val="0"/>
          <w:noProof/>
          <w:sz w:val="22"/>
          <w:szCs w:val="22"/>
        </w:rPr>
      </w:pPr>
      <w:r w:rsidRPr="00385799">
        <w:rPr>
          <w:noProof/>
          <w:sz w:val="32"/>
          <w:szCs w:val="32"/>
        </w:rPr>
        <w:t>9.</w:t>
      </w:r>
      <w:r>
        <w:rPr>
          <w:noProof/>
          <w:sz w:val="32"/>
          <w:szCs w:val="32"/>
        </w:rPr>
        <w:t xml:space="preserve"> </w:t>
      </w:r>
      <w:r w:rsidRPr="00AF0FFA">
        <w:rPr>
          <w:bCs w:val="0"/>
          <w:noProof/>
          <w:sz w:val="22"/>
          <w:szCs w:val="22"/>
        </w:rPr>
        <w:t>Aşağıdakilerden  hangisi ilk Türk devletlerinin  özelliklerinden  değildir .</w:t>
      </w:r>
      <w:r w:rsidRPr="00AF0FFA">
        <w:rPr>
          <w:bCs w:val="0"/>
          <w:noProof/>
          <w:sz w:val="22"/>
          <w:szCs w:val="22"/>
        </w:rPr>
        <w:br/>
      </w:r>
      <w:r w:rsidRPr="00AF0FFA">
        <w:rPr>
          <w:b w:val="0"/>
          <w:bCs w:val="0"/>
          <w:noProof/>
          <w:sz w:val="22"/>
          <w:szCs w:val="22"/>
        </w:rPr>
        <w:t>A)  Devleti  hakan ve hatun  birlikte  yönetirdi .</w:t>
      </w:r>
      <w:r w:rsidRPr="00AF0FFA">
        <w:rPr>
          <w:b w:val="0"/>
          <w:bCs w:val="0"/>
          <w:noProof/>
          <w:sz w:val="22"/>
          <w:szCs w:val="22"/>
        </w:rPr>
        <w:br/>
        <w:t>B)  Devlet  toprakları  doğu-batı diye  ikiye  ayrılırdı .</w:t>
      </w:r>
      <w:r w:rsidRPr="00AF0FFA">
        <w:rPr>
          <w:b w:val="0"/>
          <w:bCs w:val="0"/>
          <w:noProof/>
          <w:sz w:val="22"/>
          <w:szCs w:val="22"/>
        </w:rPr>
        <w:br/>
        <w:t xml:space="preserve">C)  İlk  Türk  devletleri  çok güzel  gemi  yaparlardı </w:t>
      </w:r>
      <w:r w:rsidRPr="00AF0FFA">
        <w:rPr>
          <w:b w:val="0"/>
          <w:bCs w:val="0"/>
          <w:noProof/>
          <w:sz w:val="22"/>
          <w:szCs w:val="22"/>
        </w:rPr>
        <w:br/>
        <w:t>D)  Hüküm</w:t>
      </w:r>
      <w:r>
        <w:rPr>
          <w:b w:val="0"/>
          <w:bCs w:val="0"/>
          <w:noProof/>
          <w:sz w:val="22"/>
          <w:szCs w:val="22"/>
        </w:rPr>
        <w:t>darlık  babadan  oğula  geçerdi.</w:t>
      </w:r>
    </w:p>
    <w:p w:rsidR="00FF0B24" w:rsidRDefault="00FF0B24" w:rsidP="00F82615">
      <w:pPr>
        <w:pStyle w:val="Title"/>
        <w:jc w:val="left"/>
        <w:rPr>
          <w:b w:val="0"/>
          <w:bCs w:val="0"/>
          <w:noProof/>
          <w:sz w:val="22"/>
          <w:szCs w:val="22"/>
        </w:rPr>
      </w:pPr>
    </w:p>
    <w:p w:rsidR="00FF0B24" w:rsidRPr="00AF0FFA" w:rsidRDefault="00FF0B24" w:rsidP="00AF0FFA">
      <w:pPr>
        <w:rPr>
          <w:b/>
          <w:noProof/>
          <w:sz w:val="22"/>
          <w:szCs w:val="22"/>
        </w:rPr>
      </w:pPr>
      <w:r w:rsidRPr="00AF0FFA">
        <w:rPr>
          <w:b/>
          <w:bCs/>
          <w:noProof/>
          <w:sz w:val="32"/>
          <w:szCs w:val="32"/>
        </w:rPr>
        <w:t>10.</w:t>
      </w:r>
      <w:r>
        <w:rPr>
          <w:b/>
          <w:bCs/>
          <w:noProof/>
          <w:sz w:val="22"/>
          <w:szCs w:val="22"/>
        </w:rPr>
        <w:t xml:space="preserve"> </w:t>
      </w:r>
      <w:r w:rsidRPr="00AF0FFA">
        <w:rPr>
          <w:b/>
          <w:noProof/>
          <w:sz w:val="22"/>
          <w:szCs w:val="22"/>
        </w:rPr>
        <w:t xml:space="preserve">Devletin vatandaşlarına alışveriş sonrası fiş alma zorunluluğu getirmesinin </w:t>
      </w:r>
      <w:r w:rsidRPr="00AF0FFA">
        <w:rPr>
          <w:b/>
          <w:noProof/>
          <w:sz w:val="22"/>
          <w:szCs w:val="22"/>
          <w:u w:val="single"/>
        </w:rPr>
        <w:t>nedeni</w:t>
      </w:r>
      <w:r w:rsidRPr="00AF0FFA">
        <w:rPr>
          <w:b/>
          <w:noProof/>
          <w:sz w:val="22"/>
          <w:szCs w:val="22"/>
        </w:rPr>
        <w:t xml:space="preserve"> nedir?</w:t>
      </w:r>
    </w:p>
    <w:p w:rsidR="00FF0B24" w:rsidRPr="00274FC2" w:rsidRDefault="00FF0B24" w:rsidP="00AF0FFA">
      <w:r>
        <w:t>A) İnsanlara çok alışveriş yaptırtmak.</w:t>
      </w:r>
    </w:p>
    <w:p w:rsidR="00FF0B24" w:rsidRPr="00274FC2" w:rsidRDefault="00FF0B24" w:rsidP="00AF0FFA">
      <w:r w:rsidRPr="00274FC2">
        <w:t>B) Vergi toplamayı kolaylaştırmak</w:t>
      </w:r>
      <w:r>
        <w:t>.</w:t>
      </w:r>
    </w:p>
    <w:p w:rsidR="00FF0B24" w:rsidRPr="00274FC2" w:rsidRDefault="00FF0B24" w:rsidP="00AF0FFA">
      <w:r w:rsidRPr="00274FC2">
        <w:t xml:space="preserve">C) Vatandaşların vergi </w:t>
      </w:r>
      <w:r>
        <w:t>kaçırmasını</w:t>
      </w:r>
      <w:r w:rsidRPr="00274FC2">
        <w:t xml:space="preserve"> sağlamak</w:t>
      </w:r>
      <w:r>
        <w:t>.</w:t>
      </w:r>
    </w:p>
    <w:p w:rsidR="00FF0B24" w:rsidRDefault="00FF0B24" w:rsidP="00AF0FFA">
      <w:r w:rsidRPr="00274FC2">
        <w:t>D) Vatandaşların neler aldığını kontrol etmek</w:t>
      </w:r>
      <w:r>
        <w:t>.</w:t>
      </w:r>
    </w:p>
    <w:p w:rsidR="00FF0B24" w:rsidRPr="00AF0FFA" w:rsidRDefault="00FF0B24" w:rsidP="00AF0FFA"/>
    <w:p w:rsidR="00FF0B24" w:rsidRDefault="00FF0B24" w:rsidP="00AF0FFA">
      <w:pPr>
        <w:jc w:val="both"/>
        <w:rPr>
          <w:rFonts w:ascii="Arial" w:hAnsi="Arial" w:cs="Arial"/>
          <w:b/>
          <w:sz w:val="20"/>
          <w:szCs w:val="20"/>
        </w:rPr>
      </w:pPr>
      <w:r w:rsidRPr="00AF0FFA">
        <w:rPr>
          <w:b/>
          <w:bCs/>
          <w:noProof/>
          <w:sz w:val="32"/>
          <w:szCs w:val="32"/>
        </w:rPr>
        <w:t>11</w:t>
      </w:r>
      <w:r w:rsidRPr="00AF0FFA">
        <w:rPr>
          <w:noProof/>
          <w:sz w:val="32"/>
          <w:szCs w:val="32"/>
        </w:rPr>
        <w:t>.</w:t>
      </w:r>
      <w:r>
        <w:rPr>
          <w:b/>
          <w:bCs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sz w:val="20"/>
          <w:szCs w:val="20"/>
        </w:rPr>
        <w:t>Türkiye’nin toprakları aşağıdaki hangi iki kıta üzerinde yer alır?</w:t>
      </w:r>
      <w:r w:rsidRPr="0070003D">
        <w:rPr>
          <w:rFonts w:ascii="Comic Sans MS" w:hAnsi="Comic Sans MS" w:cs="Arial"/>
          <w:sz w:val="16"/>
          <w:szCs w:val="16"/>
        </w:rPr>
        <w:t xml:space="preserve"> </w:t>
      </w:r>
    </w:p>
    <w:p w:rsidR="00FF0B24" w:rsidRPr="00AF0FFA" w:rsidRDefault="00FF0B24" w:rsidP="00AF0FFA">
      <w:pPr>
        <w:jc w:val="both"/>
      </w:pPr>
      <w:r w:rsidRPr="00AF0FFA">
        <w:t xml:space="preserve">A) Asya – Afrika                                 C) Asya – Avrupa </w:t>
      </w:r>
    </w:p>
    <w:p w:rsidR="00FF0B24" w:rsidRDefault="00FF0B24" w:rsidP="00AF0FFA">
      <w:pPr>
        <w:jc w:val="both"/>
      </w:pPr>
      <w:r w:rsidRPr="00AF0FFA">
        <w:t xml:space="preserve">B) K. Amerika – Asya                        D) Avrupa – Afrika </w:t>
      </w:r>
    </w:p>
    <w:p w:rsidR="00FF0B24" w:rsidRDefault="00FF0B24" w:rsidP="00AF0FFA">
      <w:pPr>
        <w:jc w:val="both"/>
      </w:pPr>
    </w:p>
    <w:p w:rsidR="00FF0B24" w:rsidRPr="00D35DBC" w:rsidRDefault="00FF0B24" w:rsidP="00AF0FFA">
      <w:pPr>
        <w:rPr>
          <w:rFonts w:ascii="Courier New" w:hAnsi="Courier New" w:cs="Courier New"/>
          <w:b/>
          <w:sz w:val="20"/>
          <w:szCs w:val="20"/>
        </w:rPr>
      </w:pPr>
      <w:r w:rsidRPr="00AF0FFA">
        <w:rPr>
          <w:b/>
          <w:bCs/>
          <w:noProof/>
          <w:sz w:val="32"/>
          <w:szCs w:val="32"/>
        </w:rPr>
        <w:t xml:space="preserve">12. </w:t>
      </w:r>
      <w:r w:rsidRPr="00A10985">
        <w:rPr>
          <w:b/>
          <w:noProof/>
          <w:sz w:val="22"/>
          <w:szCs w:val="22"/>
        </w:rPr>
        <w:t xml:space="preserve">Hz. Muhammed’in Mekke’den Medine’ye hicret etmesinin </w:t>
      </w:r>
      <w:r w:rsidRPr="00A10985">
        <w:rPr>
          <w:b/>
          <w:noProof/>
          <w:sz w:val="22"/>
          <w:szCs w:val="22"/>
          <w:u w:val="single"/>
        </w:rPr>
        <w:t>en önemli</w:t>
      </w:r>
      <w:r w:rsidRPr="00A10985">
        <w:rPr>
          <w:b/>
          <w:noProof/>
          <w:sz w:val="22"/>
          <w:szCs w:val="22"/>
        </w:rPr>
        <w:t xml:space="preserve"> sonucu aşağıdakilerden hangisidir?</w:t>
      </w:r>
    </w:p>
    <w:p w:rsidR="00FF0B24" w:rsidRPr="00AF0FFA" w:rsidRDefault="00FF0B24" w:rsidP="00AF0FFA">
      <w:r w:rsidRPr="00AF0FFA">
        <w:t xml:space="preserve"> A) Medine’de nüfusun artması             </w:t>
      </w:r>
      <w:r w:rsidRPr="00AF0FFA">
        <w:tab/>
      </w:r>
    </w:p>
    <w:p w:rsidR="00FF0B24" w:rsidRPr="00AF0FFA" w:rsidRDefault="00FF0B24" w:rsidP="00AF0FFA">
      <w:r w:rsidRPr="00AF0FFA">
        <w:t xml:space="preserve"> B) Mekkelilerin Müslümanlara karşı seferler yapması    </w:t>
      </w:r>
    </w:p>
    <w:p w:rsidR="00FF0B24" w:rsidRPr="00AF0FFA" w:rsidRDefault="00FF0B24" w:rsidP="00AF0FFA">
      <w:r w:rsidRPr="00AF0FFA">
        <w:t xml:space="preserve"> C) Mekkelilerin Müslümanların mallarını yağmalaması          </w:t>
      </w:r>
      <w:r w:rsidRPr="00AF0FFA">
        <w:tab/>
        <w:t xml:space="preserve">    </w:t>
      </w:r>
    </w:p>
    <w:p w:rsidR="00FF0B24" w:rsidRPr="00AF0FFA" w:rsidRDefault="00FF0B24" w:rsidP="00AF0FFA">
      <w:r w:rsidRPr="00AF0FFA">
        <w:t xml:space="preserve"> D) Medine’de İslam devletinin kurulması</w:t>
      </w:r>
    </w:p>
    <w:p w:rsidR="00FF0B24" w:rsidRDefault="00FF0B24" w:rsidP="00F82615">
      <w:pPr>
        <w:pStyle w:val="Title"/>
        <w:jc w:val="left"/>
        <w:rPr>
          <w:noProof/>
          <w:sz w:val="32"/>
          <w:szCs w:val="32"/>
        </w:rPr>
      </w:pPr>
    </w:p>
    <w:p w:rsidR="00FF0B24" w:rsidRPr="00AF0FFA" w:rsidRDefault="00FF0B24" w:rsidP="00AF0FFA">
      <w:r w:rsidRPr="00AF0FFA">
        <w:rPr>
          <w:b/>
          <w:bCs/>
          <w:noProof/>
          <w:sz w:val="32"/>
          <w:szCs w:val="32"/>
        </w:rPr>
        <w:t>13</w:t>
      </w:r>
      <w:r>
        <w:rPr>
          <w:noProof/>
          <w:sz w:val="32"/>
          <w:szCs w:val="32"/>
        </w:rPr>
        <w:t xml:space="preserve">. </w:t>
      </w:r>
      <w:r w:rsidRPr="00AF0FFA">
        <w:t>Aşağıda ülkemizdeki bazı yerleşim yerleri ve bu yerleşim yerlerindeki nüfusun artışındaki temel ekonomik etkinlik eşleştirilmiştir.</w:t>
      </w:r>
    </w:p>
    <w:p w:rsidR="00FF0B24" w:rsidRPr="00A10985" w:rsidRDefault="00FF0B24" w:rsidP="00AF0FFA">
      <w:pPr>
        <w:jc w:val="both"/>
        <w:rPr>
          <w:b/>
          <w:noProof/>
          <w:sz w:val="22"/>
          <w:szCs w:val="22"/>
        </w:rPr>
      </w:pPr>
      <w:r w:rsidRPr="00A10985">
        <w:rPr>
          <w:b/>
          <w:noProof/>
          <w:sz w:val="22"/>
          <w:szCs w:val="22"/>
        </w:rPr>
        <w:t xml:space="preserve">Buna göre verilen eşleştirmelerden hangisi </w:t>
      </w:r>
      <w:r w:rsidRPr="00931FB5">
        <w:rPr>
          <w:b/>
          <w:noProof/>
          <w:sz w:val="22"/>
          <w:szCs w:val="22"/>
          <w:u w:val="single"/>
        </w:rPr>
        <w:t>yanlış</w:t>
      </w:r>
      <w:r w:rsidRPr="00A10985">
        <w:rPr>
          <w:b/>
          <w:noProof/>
          <w:sz w:val="22"/>
          <w:szCs w:val="22"/>
        </w:rPr>
        <w:t xml:space="preserve"> bir eşleştirme olmuştur?</w:t>
      </w:r>
    </w:p>
    <w:p w:rsidR="00FF0B24" w:rsidRPr="00AF0FFA" w:rsidRDefault="00FF0B24" w:rsidP="00AF0FFA">
      <w:r w:rsidRPr="00AF0FFA">
        <w:t>A) Zonguldak - Madencilik</w:t>
      </w:r>
      <w:r w:rsidRPr="00AF0FFA">
        <w:tab/>
      </w:r>
      <w:r w:rsidRPr="00AF0FFA">
        <w:tab/>
        <w:t xml:space="preserve"> B) Bursa – Sanayi</w:t>
      </w:r>
    </w:p>
    <w:p w:rsidR="00FF0B24" w:rsidRDefault="00FF0B24" w:rsidP="00AF0FFA">
      <w:r w:rsidRPr="00AF0FFA">
        <w:t xml:space="preserve">C) Kuşadası – Turizm       </w:t>
      </w:r>
      <w:r>
        <w:tab/>
      </w:r>
      <w:r w:rsidRPr="00AF0FFA">
        <w:t xml:space="preserve">   </w:t>
      </w:r>
      <w:r w:rsidRPr="00AF0FFA">
        <w:tab/>
        <w:t xml:space="preserve"> D) İstanbul </w:t>
      </w:r>
      <w:r>
        <w:t>–</w:t>
      </w:r>
      <w:r w:rsidRPr="00AF0FFA">
        <w:t xml:space="preserve"> Tarım</w:t>
      </w:r>
    </w:p>
    <w:p w:rsidR="00FF0B24" w:rsidRDefault="00FF0B24" w:rsidP="00AF0FFA"/>
    <w:p w:rsidR="00FF0B24" w:rsidRDefault="00FF0B24" w:rsidP="00AF0FFA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F0FFA">
        <w:rPr>
          <w:b/>
          <w:bCs/>
          <w:noProof/>
          <w:sz w:val="32"/>
          <w:szCs w:val="32"/>
        </w:rPr>
        <w:t>14.</w:t>
      </w:r>
      <w:r w:rsidRPr="00AF0FFA">
        <w:rPr>
          <w:rFonts w:ascii="Courier New" w:hAnsi="Courier New" w:cs="Courier New"/>
          <w:b/>
          <w:sz w:val="20"/>
          <w:szCs w:val="20"/>
        </w:rPr>
        <w:t xml:space="preserve"> </w:t>
      </w:r>
      <w:r w:rsidRPr="00A10985">
        <w:rPr>
          <w:b/>
          <w:noProof/>
          <w:sz w:val="22"/>
          <w:szCs w:val="22"/>
        </w:rPr>
        <w:t>Doğayı ve hayvanları seven, bu alanda çalışmak isteyen bir kişi için aşağıdaki mesleklerden hangisinin uygun olduğu</w:t>
      </w:r>
      <w:r w:rsidRPr="00AF0FFA">
        <w:rPr>
          <w:rFonts w:ascii="Arial" w:hAnsi="Arial" w:cs="Arial"/>
          <w:b/>
          <w:sz w:val="20"/>
          <w:szCs w:val="20"/>
        </w:rPr>
        <w:t xml:space="preserve"> </w:t>
      </w:r>
      <w:r w:rsidRPr="00AF0FFA">
        <w:rPr>
          <w:rFonts w:ascii="Arial" w:hAnsi="Arial" w:cs="Arial"/>
          <w:b/>
          <w:sz w:val="20"/>
          <w:szCs w:val="20"/>
          <w:u w:val="single"/>
        </w:rPr>
        <w:t>söylenemez?</w:t>
      </w:r>
    </w:p>
    <w:p w:rsidR="00FF0B24" w:rsidRPr="00AF0FFA" w:rsidRDefault="00FF0B24" w:rsidP="00AF0FFA">
      <w:pPr>
        <w:jc w:val="both"/>
      </w:pPr>
    </w:p>
    <w:p w:rsidR="00FF0B24" w:rsidRPr="00AF0FFA" w:rsidRDefault="00FF0B24" w:rsidP="00AF0FFA">
      <w:r w:rsidRPr="00AF0FFA">
        <w:t>A) Veteriner</w:t>
      </w:r>
      <w:r w:rsidRPr="00AF0FFA">
        <w:tab/>
        <w:t>B) Belgesel yapımcısı</w:t>
      </w:r>
      <w:r w:rsidRPr="00AF0FFA">
        <w:tab/>
        <w:t xml:space="preserve">     C) Kütüphaneci</w:t>
      </w:r>
      <w:r w:rsidRPr="00AF0FFA">
        <w:tab/>
        <w:t xml:space="preserve">  D)Ziraat mühendisi</w:t>
      </w:r>
    </w:p>
    <w:p w:rsidR="00FF0B24" w:rsidRDefault="00FF0B24" w:rsidP="00AF0FFA"/>
    <w:p w:rsidR="00FF0B24" w:rsidRDefault="00FF0B24" w:rsidP="00AF0FFA"/>
    <w:p w:rsidR="00FF0B24" w:rsidRPr="00360A1E" w:rsidRDefault="00FF0B24" w:rsidP="00360A1E">
      <w:pPr>
        <w:jc w:val="both"/>
        <w:rPr>
          <w:rFonts w:ascii="Arial" w:hAnsi="Arial" w:cs="Arial"/>
          <w:b/>
          <w:sz w:val="20"/>
          <w:szCs w:val="20"/>
        </w:rPr>
      </w:pPr>
      <w:r w:rsidRPr="00AF0FFA">
        <w:rPr>
          <w:b/>
          <w:bCs/>
          <w:noProof/>
          <w:sz w:val="32"/>
          <w:szCs w:val="32"/>
        </w:rPr>
        <w:t>15.</w:t>
      </w:r>
      <w:r>
        <w:rPr>
          <w:b/>
          <w:bCs/>
          <w:noProof/>
          <w:sz w:val="32"/>
          <w:szCs w:val="32"/>
        </w:rPr>
        <w:t xml:space="preserve">  </w:t>
      </w:r>
      <w:r w:rsidRPr="00A10985">
        <w:rPr>
          <w:b/>
          <w:noProof/>
          <w:sz w:val="22"/>
          <w:szCs w:val="22"/>
        </w:rPr>
        <w:t>Selçuklular döneminde görülen,</w:t>
      </w:r>
    </w:p>
    <w:p w:rsidR="00FF0B24" w:rsidRPr="00360A1E" w:rsidRDefault="00FF0B24" w:rsidP="00360A1E">
      <w:pPr>
        <w:jc w:val="both"/>
      </w:pPr>
      <w:r w:rsidRPr="00360A1E">
        <w:t>— Nizamiye medreselerinin kurulması</w:t>
      </w:r>
    </w:p>
    <w:p w:rsidR="00FF0B24" w:rsidRPr="00360A1E" w:rsidRDefault="00FF0B24" w:rsidP="00360A1E">
      <w:pPr>
        <w:jc w:val="both"/>
      </w:pPr>
      <w:r w:rsidRPr="00360A1E">
        <w:t>— Ünlü bilim adamlarının yetişmesi</w:t>
      </w:r>
    </w:p>
    <w:p w:rsidR="00FF0B24" w:rsidRPr="00A10985" w:rsidRDefault="00FF0B24" w:rsidP="00360A1E">
      <w:pPr>
        <w:jc w:val="both"/>
        <w:rPr>
          <w:b/>
          <w:noProof/>
          <w:sz w:val="22"/>
          <w:szCs w:val="22"/>
        </w:rPr>
      </w:pPr>
      <w:r w:rsidRPr="00A10985">
        <w:rPr>
          <w:b/>
          <w:noProof/>
          <w:sz w:val="22"/>
          <w:szCs w:val="22"/>
        </w:rPr>
        <w:t>gibi gelişmeler hangi alanla ilgilidir?</w:t>
      </w:r>
    </w:p>
    <w:p w:rsidR="00FF0B24" w:rsidRDefault="00FF0B24" w:rsidP="00360A1E">
      <w:pPr>
        <w:jc w:val="both"/>
      </w:pPr>
      <w:r w:rsidRPr="00360A1E">
        <w:t>A) Siyasi</w:t>
      </w:r>
      <w:r w:rsidRPr="00360A1E">
        <w:tab/>
        <w:t xml:space="preserve">   B) Eğitim</w:t>
      </w:r>
      <w:r w:rsidRPr="00360A1E">
        <w:tab/>
        <w:t xml:space="preserve">     </w:t>
      </w:r>
      <w:r>
        <w:t xml:space="preserve"> </w:t>
      </w:r>
      <w:r w:rsidRPr="00360A1E">
        <w:t xml:space="preserve">C) Ekonomik   </w:t>
      </w:r>
      <w:r>
        <w:t xml:space="preserve"> </w:t>
      </w:r>
      <w:r w:rsidRPr="00360A1E">
        <w:t xml:space="preserve">   D)Askeri</w:t>
      </w:r>
    </w:p>
    <w:p w:rsidR="00FF0B24" w:rsidRDefault="00FF0B24" w:rsidP="00360A1E">
      <w:pPr>
        <w:jc w:val="both"/>
      </w:pPr>
    </w:p>
    <w:p w:rsidR="00FF0B24" w:rsidRPr="00360A1E" w:rsidRDefault="00FF0B24" w:rsidP="00360A1E">
      <w:r>
        <w:rPr>
          <w:b/>
          <w:bCs/>
          <w:noProof/>
          <w:sz w:val="32"/>
          <w:szCs w:val="32"/>
        </w:rPr>
        <w:t xml:space="preserve">16. </w:t>
      </w:r>
      <w:r w:rsidRPr="00360A1E">
        <w:t>—</w:t>
      </w:r>
      <w:r>
        <w:t xml:space="preserve"> </w:t>
      </w:r>
      <w:r w:rsidRPr="00360A1E">
        <w:t>Büyük Hun Devletinin en parlak dönedir</w:t>
      </w:r>
    </w:p>
    <w:p w:rsidR="00FF0B24" w:rsidRPr="00360A1E" w:rsidRDefault="00FF0B24" w:rsidP="00360A1E">
      <w:r w:rsidRPr="00360A1E">
        <w:t xml:space="preserve">        — İlk kez onlu sistemi getirerek askeri düzeni kurmuştur</w:t>
      </w:r>
    </w:p>
    <w:p w:rsidR="00FF0B24" w:rsidRDefault="00FF0B24" w:rsidP="00360A1E">
      <w:r w:rsidRPr="00360A1E">
        <w:t xml:space="preserve">        — Orta Asya Türk birliğini sağlamıştır</w:t>
      </w:r>
      <w:r>
        <w:t>.</w:t>
      </w:r>
    </w:p>
    <w:p w:rsidR="00FF0B24" w:rsidRPr="00A10985" w:rsidRDefault="00FF0B24" w:rsidP="00A10985">
      <w:pPr>
        <w:jc w:val="both"/>
        <w:rPr>
          <w:b/>
          <w:noProof/>
          <w:sz w:val="22"/>
          <w:szCs w:val="22"/>
        </w:rPr>
      </w:pPr>
      <w:r w:rsidRPr="00A10985">
        <w:rPr>
          <w:b/>
          <w:noProof/>
          <w:sz w:val="22"/>
          <w:szCs w:val="22"/>
        </w:rPr>
        <w:t xml:space="preserve"> Yukarıda özellikleri verilen hükümdar aşağıdakilerden hangisidir?</w:t>
      </w:r>
    </w:p>
    <w:p w:rsidR="00FF0B24" w:rsidRDefault="00FF0B24" w:rsidP="00360A1E">
      <w:r>
        <w:t>A) Mete Han</w:t>
      </w:r>
      <w:r>
        <w:tab/>
      </w:r>
      <w:r>
        <w:tab/>
      </w:r>
      <w:r w:rsidRPr="00360A1E">
        <w:t xml:space="preserve">B) </w:t>
      </w:r>
      <w:r>
        <w:t>Biruni</w:t>
      </w:r>
      <w:r>
        <w:tab/>
      </w:r>
      <w:r>
        <w:tab/>
      </w:r>
      <w:r w:rsidRPr="00360A1E">
        <w:t xml:space="preserve">C) </w:t>
      </w:r>
      <w:r>
        <w:t>Batlamyus</w:t>
      </w:r>
      <w:r w:rsidRPr="00360A1E">
        <w:t xml:space="preserve">         </w:t>
      </w:r>
      <w:r w:rsidRPr="00360A1E">
        <w:tab/>
        <w:t xml:space="preserve"> D) </w:t>
      </w:r>
      <w:r>
        <w:t>II. Abdülhamid</w:t>
      </w:r>
    </w:p>
    <w:p w:rsidR="00FF0B24" w:rsidRPr="00360A1E" w:rsidRDefault="00FF0B24" w:rsidP="00360A1E"/>
    <w:p w:rsidR="00FF0B24" w:rsidRPr="00BC5E3D" w:rsidRDefault="00FF0B24" w:rsidP="00360A1E">
      <w:pPr>
        <w:rPr>
          <w:rFonts w:ascii="Tahoma" w:hAnsi="Tahoma" w:cs="Tahoma"/>
          <w:b/>
          <w:sz w:val="26"/>
          <w:szCs w:val="26"/>
        </w:rPr>
      </w:pPr>
      <w:r w:rsidRPr="00360A1E">
        <w:rPr>
          <w:b/>
          <w:bCs/>
          <w:noProof/>
          <w:sz w:val="32"/>
          <w:szCs w:val="32"/>
        </w:rPr>
        <w:t>17.</w:t>
      </w:r>
      <w:r>
        <w:t xml:space="preserve"> </w:t>
      </w:r>
      <w:r w:rsidRPr="00360A1E">
        <w:t>Ülkemizde kağıt sanayi genellikle Karadeniz, Marmara, Ege ve Akdeniz gibi kıyı bölgelerimizde gelişmiştir</w:t>
      </w:r>
      <w:r w:rsidRPr="00BC5E3D">
        <w:rPr>
          <w:rFonts w:ascii="Tahoma" w:hAnsi="Tahoma" w:cs="Tahoma"/>
          <w:sz w:val="26"/>
          <w:szCs w:val="26"/>
        </w:rPr>
        <w:t>.</w:t>
      </w:r>
    </w:p>
    <w:p w:rsidR="00FF0B24" w:rsidRPr="00A10985" w:rsidRDefault="00FF0B24" w:rsidP="00A10985">
      <w:pPr>
        <w:jc w:val="both"/>
        <w:rPr>
          <w:b/>
          <w:noProof/>
          <w:sz w:val="22"/>
          <w:szCs w:val="22"/>
        </w:rPr>
      </w:pPr>
      <w:r w:rsidRPr="00A10985">
        <w:rPr>
          <w:b/>
          <w:noProof/>
          <w:sz w:val="22"/>
          <w:szCs w:val="22"/>
        </w:rPr>
        <w:t>Bu durumun sebebi aşağıdakilerden hangisidir?</w:t>
      </w:r>
    </w:p>
    <w:p w:rsidR="00FF0B24" w:rsidRPr="00360A1E" w:rsidRDefault="00FF0B24" w:rsidP="00360A1E">
      <w:r w:rsidRPr="00360A1E">
        <w:t xml:space="preserve">a)   İş gücü olanakları                    </w:t>
      </w:r>
      <w:r>
        <w:t xml:space="preserve"> </w:t>
      </w:r>
      <w:r w:rsidRPr="00360A1E">
        <w:t>b) Hammaddeye yakınlık</w:t>
      </w:r>
    </w:p>
    <w:p w:rsidR="00FF0B24" w:rsidRDefault="00FF0B24" w:rsidP="00360A1E">
      <w:r w:rsidRPr="00360A1E">
        <w:t xml:space="preserve">c)   Ulaşım </w:t>
      </w:r>
      <w:r>
        <w:t>zorluğu</w:t>
      </w:r>
      <w:r w:rsidRPr="00360A1E">
        <w:t xml:space="preserve">                      </w:t>
      </w:r>
      <w:r>
        <w:t xml:space="preserve">   </w:t>
      </w:r>
      <w:r w:rsidRPr="00360A1E">
        <w:t>d) Pazar olanakları</w:t>
      </w:r>
    </w:p>
    <w:p w:rsidR="00FF0B24" w:rsidRDefault="00FF0B24" w:rsidP="00360A1E"/>
    <w:p w:rsidR="00FF0B24" w:rsidRPr="00A10985" w:rsidRDefault="00FF0B24" w:rsidP="00360A1E">
      <w:pPr>
        <w:rPr>
          <w:b/>
          <w:noProof/>
          <w:sz w:val="22"/>
          <w:szCs w:val="22"/>
        </w:rPr>
      </w:pPr>
      <w:r w:rsidRPr="00360A1E">
        <w:rPr>
          <w:b/>
          <w:bCs/>
          <w:noProof/>
          <w:sz w:val="32"/>
          <w:szCs w:val="32"/>
        </w:rPr>
        <w:t>18</w:t>
      </w:r>
      <w:r>
        <w:t xml:space="preserve">. </w:t>
      </w:r>
      <w:r w:rsidRPr="00360A1E">
        <w:t>İyonlar Anadolu’nun batı kıyılarında yerleşmiş ve bundan dolayı deniz ticaretiyle ilgilenmişlerdir</w:t>
      </w:r>
      <w:r w:rsidRPr="00A10985">
        <w:rPr>
          <w:b/>
          <w:noProof/>
          <w:sz w:val="22"/>
          <w:szCs w:val="22"/>
        </w:rPr>
        <w:t>. Buna göre İyonların denizcilikle ilgilenmelerinde hangisinin rolünden söz edilebilir?</w:t>
      </w:r>
    </w:p>
    <w:p w:rsidR="00FF0B24" w:rsidRPr="00360A1E" w:rsidRDefault="00FF0B24" w:rsidP="00360A1E">
      <w:r w:rsidRPr="00360A1E">
        <w:t>A)Dini inançlarının             B)Hukuk anlayışının</w:t>
      </w:r>
    </w:p>
    <w:p w:rsidR="00FF0B24" w:rsidRPr="00360A1E" w:rsidRDefault="00FF0B24" w:rsidP="00360A1E">
      <w:r w:rsidRPr="00360A1E">
        <w:t>C)Yönetim şekillerinin       D)Coğrafi konumlarının</w:t>
      </w:r>
    </w:p>
    <w:p w:rsidR="00FF0B24" w:rsidRDefault="00FF0B24" w:rsidP="00360A1E"/>
    <w:p w:rsidR="00FF0B24" w:rsidRPr="00A10985" w:rsidRDefault="00FF0B24" w:rsidP="00A10985">
      <w:pPr>
        <w:rPr>
          <w:b/>
          <w:noProof/>
          <w:sz w:val="22"/>
          <w:szCs w:val="22"/>
        </w:rPr>
      </w:pPr>
      <w:r w:rsidRPr="00360A1E">
        <w:rPr>
          <w:b/>
          <w:bCs/>
          <w:noProof/>
          <w:sz w:val="32"/>
          <w:szCs w:val="32"/>
        </w:rPr>
        <w:t xml:space="preserve">19. </w:t>
      </w:r>
      <w:r w:rsidRPr="00A10985">
        <w:rPr>
          <w:b/>
          <w:noProof/>
          <w:sz w:val="22"/>
          <w:szCs w:val="22"/>
        </w:rPr>
        <w:t>Aşağıda Anadolu uygarlıkları ile ilgili verin bilgilerden hangisi yanlıştır?</w:t>
      </w:r>
    </w:p>
    <w:p w:rsidR="00FF0B24" w:rsidRPr="00A10985" w:rsidRDefault="00FF0B24" w:rsidP="00A10985">
      <w:r w:rsidRPr="00A10985">
        <w:t>A)Urartular, taş oymacılığında ve kale yapımında ilerlemişlerdir.</w:t>
      </w:r>
    </w:p>
    <w:p w:rsidR="00FF0B24" w:rsidRPr="00A10985" w:rsidRDefault="00FF0B24" w:rsidP="00A10985">
      <w:r w:rsidRPr="00A10985">
        <w:t>B)İyonların geçim kaynağı avcılık ve toplayıcılıktır.</w:t>
      </w:r>
    </w:p>
    <w:p w:rsidR="00FF0B24" w:rsidRPr="00A10985" w:rsidRDefault="00FF0B24" w:rsidP="00A10985">
      <w:r w:rsidRPr="00A10985">
        <w:t>C)Frigyalılar, tarımda ve dokumacılıkta ilerlemişlerdir.</w:t>
      </w:r>
    </w:p>
    <w:p w:rsidR="00FF0B24" w:rsidRDefault="00FF0B24" w:rsidP="00A10985">
      <w:r w:rsidRPr="00A10985">
        <w:t>D)Hititler, anallar oluşturarak tarih yazıcılığını başlatmışlardır.</w:t>
      </w:r>
    </w:p>
    <w:p w:rsidR="00FF0B24" w:rsidRDefault="00FF0B24" w:rsidP="00A10985"/>
    <w:p w:rsidR="00FF0B24" w:rsidRDefault="00FF0B24" w:rsidP="00470CDD">
      <w:r w:rsidRPr="00A10985">
        <w:rPr>
          <w:b/>
          <w:bCs/>
          <w:noProof/>
          <w:sz w:val="32"/>
          <w:szCs w:val="32"/>
        </w:rPr>
        <w:t xml:space="preserve">20. </w:t>
      </w:r>
      <w:r w:rsidRPr="00470CDD">
        <w:rPr>
          <w:b/>
          <w:noProof/>
          <w:sz w:val="22"/>
          <w:szCs w:val="22"/>
        </w:rPr>
        <w:t xml:space="preserve">Aşağıda verilen bilgilerden hangisi Türk Dil Kurumunun amacı ile ilgilidir? </w:t>
      </w:r>
      <w:r>
        <w:t xml:space="preserve">                  </w:t>
      </w:r>
    </w:p>
    <w:p w:rsidR="00FF0B24" w:rsidRDefault="00FF0B24" w:rsidP="00470CDD">
      <w:r>
        <w:t xml:space="preserve">    a)</w:t>
      </w:r>
      <w:r w:rsidRPr="00155665">
        <w:t xml:space="preserve"> </w:t>
      </w:r>
      <w:r>
        <w:t>Türk tarihini araştırmak.</w:t>
      </w:r>
    </w:p>
    <w:p w:rsidR="00FF0B24" w:rsidRDefault="00FF0B24" w:rsidP="00470CDD">
      <w:r>
        <w:t xml:space="preserve">    b) Türk dilini incelemek ve gelişmesi için çalışmak.</w:t>
      </w:r>
    </w:p>
    <w:p w:rsidR="00FF0B24" w:rsidRDefault="00FF0B24" w:rsidP="00470CDD">
      <w:r>
        <w:t xml:space="preserve">    c)</w:t>
      </w:r>
      <w:r w:rsidRPr="00155665">
        <w:t xml:space="preserve"> </w:t>
      </w:r>
      <w:r>
        <w:t>Yeni bir tarih tezi ileri sürmek.</w:t>
      </w:r>
    </w:p>
    <w:p w:rsidR="00FF0B24" w:rsidRDefault="00FF0B24" w:rsidP="00470CDD">
      <w:r>
        <w:t xml:space="preserve">    d)</w:t>
      </w:r>
      <w:r w:rsidRPr="00155665">
        <w:t xml:space="preserve"> </w:t>
      </w:r>
      <w:r>
        <w:t>Türk eğitim sistemini yenilemek.</w:t>
      </w:r>
    </w:p>
    <w:p w:rsidR="00FF0B24" w:rsidRDefault="00FF0B24" w:rsidP="00470CDD"/>
    <w:p w:rsidR="00FF0B24" w:rsidRPr="00470CDD" w:rsidRDefault="00FF0B24" w:rsidP="00470CDD">
      <w:pPr>
        <w:jc w:val="both"/>
        <w:rPr>
          <w:b/>
          <w:noProof/>
          <w:sz w:val="22"/>
          <w:szCs w:val="22"/>
        </w:rPr>
      </w:pPr>
      <w:r w:rsidRPr="00470CDD">
        <w:rPr>
          <w:b/>
          <w:bCs/>
          <w:noProof/>
          <w:sz w:val="32"/>
          <w:szCs w:val="32"/>
        </w:rPr>
        <w:t>21.</w:t>
      </w:r>
      <w:r w:rsidRPr="00470CDD">
        <w:rPr>
          <w:sz w:val="21"/>
          <w:szCs w:val="21"/>
        </w:rPr>
        <w:t xml:space="preserve"> </w:t>
      </w:r>
      <w:r w:rsidRPr="00470CDD">
        <w:rPr>
          <w:b/>
          <w:noProof/>
          <w:sz w:val="22"/>
          <w:szCs w:val="22"/>
        </w:rPr>
        <w:t>Aşağıdaki çevre sorunlarından hangisi Dünya ülkelerinin tamamını etkiler?</w:t>
      </w:r>
    </w:p>
    <w:p w:rsidR="00FF0B24" w:rsidRPr="00470CDD" w:rsidRDefault="00FF0B24" w:rsidP="00470CDD">
      <w:r w:rsidRPr="00470CDD">
        <w:t xml:space="preserve">a)Küresel ısınma                  b)Erozyon </w:t>
      </w:r>
    </w:p>
    <w:p w:rsidR="00FF0B24" w:rsidRDefault="00FF0B24" w:rsidP="00A10985">
      <w:r w:rsidRPr="00470CDD">
        <w:t xml:space="preserve">c)Sel ve taşkınlar  </w:t>
      </w:r>
      <w:r>
        <w:t xml:space="preserve">               d)Bozuk kentleşme</w:t>
      </w:r>
    </w:p>
    <w:p w:rsidR="00FF0B24" w:rsidRDefault="00FF0B24" w:rsidP="00A10985"/>
    <w:p w:rsidR="00FF0B24" w:rsidRPr="00470CDD" w:rsidRDefault="00FF0B24" w:rsidP="00470CDD">
      <w:r w:rsidRPr="00470CDD">
        <w:rPr>
          <w:b/>
          <w:bCs/>
          <w:noProof/>
          <w:sz w:val="32"/>
          <w:szCs w:val="32"/>
        </w:rPr>
        <w:t>22</w:t>
      </w:r>
      <w:r w:rsidRPr="00470CDD">
        <w:t>. 1.Doğumların ölümlerden fazla olması</w:t>
      </w:r>
    </w:p>
    <w:p w:rsidR="00FF0B24" w:rsidRPr="00470CDD" w:rsidRDefault="00FF0B24" w:rsidP="00470CDD">
      <w:r w:rsidRPr="00470CDD">
        <w:t xml:space="preserve">      </w:t>
      </w:r>
      <w:r>
        <w:t xml:space="preserve"> </w:t>
      </w:r>
      <w:r w:rsidRPr="00470CDD">
        <w:t>2.Başka ülkelerden göç alması</w:t>
      </w:r>
    </w:p>
    <w:p w:rsidR="00FF0B24" w:rsidRPr="00470CDD" w:rsidRDefault="00FF0B24" w:rsidP="00470CDD">
      <w:r w:rsidRPr="00470CDD">
        <w:t xml:space="preserve">     </w:t>
      </w:r>
      <w:r>
        <w:t xml:space="preserve"> </w:t>
      </w:r>
      <w:r w:rsidRPr="00470CDD">
        <w:t xml:space="preserve"> 3.Ölümlerin doğumlardan fazla olması</w:t>
      </w:r>
    </w:p>
    <w:p w:rsidR="00FF0B24" w:rsidRPr="00470CDD" w:rsidRDefault="00FF0B24" w:rsidP="00470CDD">
      <w:r w:rsidRPr="00470CDD">
        <w:t xml:space="preserve">      </w:t>
      </w:r>
      <w:r>
        <w:t xml:space="preserve"> </w:t>
      </w:r>
      <w:r w:rsidRPr="00470CDD">
        <w:t>4.Başka ülkelere göç verilmesi</w:t>
      </w:r>
    </w:p>
    <w:p w:rsidR="00FF0B24" w:rsidRPr="00470CDD" w:rsidRDefault="00FF0B24" w:rsidP="00470CDD">
      <w:pPr>
        <w:rPr>
          <w:b/>
          <w:noProof/>
          <w:sz w:val="22"/>
          <w:szCs w:val="22"/>
        </w:rPr>
      </w:pPr>
      <w:r w:rsidRPr="00470CDD">
        <w:rPr>
          <w:b/>
          <w:noProof/>
          <w:sz w:val="22"/>
          <w:szCs w:val="22"/>
        </w:rPr>
        <w:t xml:space="preserve">Yukarıda verilen durumlardan hangilerinde bir </w:t>
      </w:r>
      <w:r w:rsidRPr="00470CDD">
        <w:rPr>
          <w:b/>
          <w:noProof/>
          <w:sz w:val="22"/>
          <w:szCs w:val="22"/>
          <w:u w:val="single"/>
        </w:rPr>
        <w:t>ülkenin nüfusu artar</w:t>
      </w:r>
      <w:r w:rsidRPr="00470CDD">
        <w:rPr>
          <w:b/>
          <w:noProof/>
          <w:sz w:val="22"/>
          <w:szCs w:val="22"/>
        </w:rPr>
        <w:t xml:space="preserve">? </w:t>
      </w:r>
    </w:p>
    <w:p w:rsidR="00FF0B24" w:rsidRPr="00470CDD" w:rsidRDefault="00FF0B24" w:rsidP="00470CDD">
      <w:r w:rsidRPr="00470CDD">
        <w:t xml:space="preserve">    A) 1 ve 2         </w:t>
      </w:r>
      <w:r>
        <w:t xml:space="preserve">    </w:t>
      </w:r>
      <w:r w:rsidRPr="00470CDD">
        <w:t xml:space="preserve">   B) </w:t>
      </w:r>
      <w:r>
        <w:t>Yalnız</w:t>
      </w:r>
      <w:r w:rsidRPr="00470CDD">
        <w:t xml:space="preserve"> 4 </w:t>
      </w:r>
    </w:p>
    <w:p w:rsidR="00FF0B24" w:rsidRDefault="00FF0B24" w:rsidP="00A10985">
      <w:r w:rsidRPr="00470CDD">
        <w:t xml:space="preserve">    C) </w:t>
      </w:r>
      <w:r>
        <w:t xml:space="preserve">Yalnız </w:t>
      </w:r>
      <w:r w:rsidRPr="00470CDD">
        <w:t>2            D) 3 ve 4</w:t>
      </w:r>
    </w:p>
    <w:p w:rsidR="00FF0B24" w:rsidRDefault="00FF0B24" w:rsidP="00A10985"/>
    <w:p w:rsidR="00FF0B24" w:rsidRPr="00FA00AE" w:rsidRDefault="00FF0B24" w:rsidP="00FA00AE">
      <w:pPr>
        <w:rPr>
          <w:b/>
        </w:rPr>
      </w:pPr>
      <w:r w:rsidRPr="00FA00AE">
        <w:rPr>
          <w:b/>
          <w:bCs/>
          <w:noProof/>
          <w:sz w:val="32"/>
          <w:szCs w:val="32"/>
        </w:rPr>
        <w:t>23.</w:t>
      </w:r>
      <w:r>
        <w:t xml:space="preserve"> </w:t>
      </w:r>
      <w:r w:rsidRPr="00FA00AE">
        <w:rPr>
          <w:b/>
        </w:rPr>
        <w:t xml:space="preserve">Mesleğinde başarılı olan kişilerin </w:t>
      </w:r>
      <w:r w:rsidRPr="00FA00AE">
        <w:rPr>
          <w:b/>
          <w:u w:val="single"/>
        </w:rPr>
        <w:t xml:space="preserve">ortak özellikleri </w:t>
      </w:r>
      <w:r w:rsidRPr="00FA00AE">
        <w:rPr>
          <w:b/>
        </w:rPr>
        <w:t xml:space="preserve">arasında aşağıdakilerden hangisi </w:t>
      </w:r>
      <w:r w:rsidRPr="00FA00AE">
        <w:rPr>
          <w:b/>
          <w:u w:val="single"/>
        </w:rPr>
        <w:t>yoktur.</w:t>
      </w:r>
      <w:r w:rsidRPr="00FA00AE">
        <w:rPr>
          <w:b/>
        </w:rPr>
        <w:t xml:space="preserve"> </w:t>
      </w:r>
    </w:p>
    <w:p w:rsidR="00FF0B24" w:rsidRPr="00FA00AE" w:rsidRDefault="00FF0B24" w:rsidP="00FA00AE">
      <w:r w:rsidRPr="00FA00AE">
        <w:t>A) Meslekleri severek yapmaları</w:t>
      </w:r>
    </w:p>
    <w:p w:rsidR="00FF0B24" w:rsidRPr="00FA00AE" w:rsidRDefault="00FF0B24" w:rsidP="00FA00AE">
      <w:r w:rsidRPr="00FA00AE">
        <w:t>B) Yüksek öğretim kurumlarında mezun olmaları</w:t>
      </w:r>
    </w:p>
    <w:p w:rsidR="00FF0B24" w:rsidRPr="00FA00AE" w:rsidRDefault="00FF0B24" w:rsidP="00FA00AE">
      <w:r w:rsidRPr="00FA00AE">
        <w:t>C) Mesleği ile ilgili yeniliklere gelişmelere açık olmaları</w:t>
      </w:r>
    </w:p>
    <w:p w:rsidR="00FF0B24" w:rsidRPr="00FA00AE" w:rsidRDefault="00FF0B24" w:rsidP="00FA00AE">
      <w:r w:rsidRPr="00FA00AE">
        <w:t>D) İlgi ve yetenekleri doğrultusunda mesleklerini seçmiş olmaları</w:t>
      </w:r>
    </w:p>
    <w:p w:rsidR="00FF0B24" w:rsidRDefault="00FF0B24" w:rsidP="00A10985"/>
    <w:p w:rsidR="00FF0B24" w:rsidRDefault="00FF0B24" w:rsidP="00A10985">
      <w:pPr>
        <w:rPr>
          <w:b/>
        </w:rPr>
      </w:pPr>
      <w:r w:rsidRPr="00FA00AE">
        <w:rPr>
          <w:b/>
          <w:bCs/>
          <w:noProof/>
          <w:sz w:val="32"/>
          <w:szCs w:val="32"/>
        </w:rPr>
        <w:t xml:space="preserve">24. </w:t>
      </w:r>
      <w:r w:rsidRPr="00FA00AE">
        <w:rPr>
          <w:b/>
        </w:rPr>
        <w:t xml:space="preserve"> </w:t>
      </w:r>
      <w:r>
        <w:rPr>
          <w:b/>
        </w:rPr>
        <w:t>Yeni icat edilen bir teknolojik ürün aşağıdaki kurumlardan hangisi ile taklit ve kaçakçılığa karşı yasal güvence altına alınır?</w:t>
      </w:r>
    </w:p>
    <w:p w:rsidR="00FF0B24" w:rsidRDefault="00FF0B24" w:rsidP="00A10985">
      <w:pPr>
        <w:rPr>
          <w:b/>
        </w:rPr>
      </w:pPr>
    </w:p>
    <w:p w:rsidR="00FF0B24" w:rsidRPr="00FA00AE" w:rsidRDefault="00FF0B24" w:rsidP="00FA00AE">
      <w:r w:rsidRPr="00FA00AE">
        <w:t>A) M</w:t>
      </w:r>
      <w:r>
        <w:t>aden Tetkik Arama Enstitüsü</w:t>
      </w:r>
    </w:p>
    <w:p w:rsidR="00FF0B24" w:rsidRPr="00FA00AE" w:rsidRDefault="00FF0B24" w:rsidP="00FA00AE">
      <w:r w:rsidRPr="00FA00AE">
        <w:t xml:space="preserve">B) </w:t>
      </w:r>
      <w:r>
        <w:t>Sayıştay</w:t>
      </w:r>
    </w:p>
    <w:p w:rsidR="00FF0B24" w:rsidRPr="00FA00AE" w:rsidRDefault="00FF0B24" w:rsidP="00FA00AE">
      <w:r w:rsidRPr="00FA00AE">
        <w:t xml:space="preserve">C) </w:t>
      </w:r>
      <w:r>
        <w:t>Türk Patent Enstitüsü</w:t>
      </w:r>
    </w:p>
    <w:p w:rsidR="00FF0B24" w:rsidRPr="00FA00AE" w:rsidRDefault="00FF0B24" w:rsidP="00FA00AE">
      <w:r w:rsidRPr="00FA00AE">
        <w:t xml:space="preserve">D) </w:t>
      </w:r>
      <w:r>
        <w:t>Milli Eğitim Bakanlığı</w:t>
      </w: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tbl>
      <w:tblPr>
        <w:tblpPr w:leftFromText="141" w:rightFromText="141" w:vertAnchor="text" w:horzAnchor="margin" w:tblpXSpec="center" w:tblpY="51"/>
        <w:tblW w:w="5680" w:type="dxa"/>
        <w:tblCellMar>
          <w:left w:w="70" w:type="dxa"/>
          <w:right w:w="70" w:type="dxa"/>
        </w:tblCellMar>
        <w:tblLook w:val="00A0"/>
      </w:tblPr>
      <w:tblGrid>
        <w:gridCol w:w="240"/>
        <w:gridCol w:w="600"/>
        <w:gridCol w:w="465"/>
        <w:gridCol w:w="442"/>
        <w:gridCol w:w="436"/>
        <w:gridCol w:w="489"/>
        <w:gridCol w:w="925"/>
        <w:gridCol w:w="465"/>
        <w:gridCol w:w="442"/>
        <w:gridCol w:w="436"/>
        <w:gridCol w:w="500"/>
        <w:gridCol w:w="240"/>
      </w:tblGrid>
      <w:tr w:rsidR="00FF0B24" w:rsidTr="00050E58">
        <w:trPr>
          <w:trHeight w:val="390"/>
        </w:trPr>
        <w:tc>
          <w:tcPr>
            <w:tcW w:w="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  <w:t>CEVAP ANAHTARI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0B24" w:rsidTr="00050E58">
        <w:trPr>
          <w:trHeight w:val="390"/>
        </w:trPr>
        <w:tc>
          <w:tcPr>
            <w:tcW w:w="2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0B24" w:rsidTr="00050E58">
        <w:trPr>
          <w:trHeight w:val="390"/>
        </w:trPr>
        <w:tc>
          <w:tcPr>
            <w:tcW w:w="2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0B24" w:rsidTr="00050E58">
        <w:trPr>
          <w:trHeight w:val="390"/>
        </w:trPr>
        <w:tc>
          <w:tcPr>
            <w:tcW w:w="2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0B24" w:rsidTr="00050E58">
        <w:trPr>
          <w:trHeight w:val="390"/>
        </w:trPr>
        <w:tc>
          <w:tcPr>
            <w:tcW w:w="2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0B24" w:rsidTr="00050E58">
        <w:trPr>
          <w:trHeight w:val="390"/>
        </w:trPr>
        <w:tc>
          <w:tcPr>
            <w:tcW w:w="2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0B24" w:rsidTr="00050E58">
        <w:trPr>
          <w:trHeight w:val="390"/>
        </w:trPr>
        <w:tc>
          <w:tcPr>
            <w:tcW w:w="2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0B24" w:rsidTr="00050E58">
        <w:trPr>
          <w:trHeight w:val="390"/>
        </w:trPr>
        <w:tc>
          <w:tcPr>
            <w:tcW w:w="2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0B24" w:rsidTr="00050E58">
        <w:trPr>
          <w:trHeight w:val="390"/>
        </w:trPr>
        <w:tc>
          <w:tcPr>
            <w:tcW w:w="2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0B24" w:rsidTr="00050E58">
        <w:trPr>
          <w:trHeight w:val="390"/>
        </w:trPr>
        <w:tc>
          <w:tcPr>
            <w:tcW w:w="2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0B24" w:rsidTr="00050E58">
        <w:trPr>
          <w:trHeight w:val="390"/>
        </w:trPr>
        <w:tc>
          <w:tcPr>
            <w:tcW w:w="2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0B24" w:rsidTr="00050E58">
        <w:trPr>
          <w:trHeight w:val="315"/>
        </w:trPr>
        <w:tc>
          <w:tcPr>
            <w:tcW w:w="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F0B24" w:rsidRDefault="00FF0B24" w:rsidP="00050E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</w:p>
    <w:p w:rsidR="00FF0B24" w:rsidRDefault="00FF0B24" w:rsidP="00A10985">
      <w:pPr>
        <w:rPr>
          <w:b/>
        </w:rPr>
      </w:pPr>
      <w:r>
        <w:rPr>
          <w:b/>
        </w:rPr>
        <w:t>Süre 41 dakikadır…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15392">
        <w:rPr>
          <w:rFonts w:ascii="Apple Chancery" w:hAnsi="Apple Chancery"/>
          <w:b/>
          <w:i/>
          <w:sz w:val="32"/>
          <w:szCs w:val="32"/>
        </w:rPr>
        <w:t>Süleyman Hilmi BOZKU</w:t>
      </w:r>
      <w:r w:rsidRPr="00F15392">
        <w:rPr>
          <w:b/>
          <w:i/>
          <w:sz w:val="32"/>
          <w:szCs w:val="32"/>
        </w:rPr>
        <w:t>Ş</w:t>
      </w:r>
    </w:p>
    <w:p w:rsidR="00FF0B24" w:rsidRPr="00FA00AE" w:rsidRDefault="00FF0B24" w:rsidP="00A1098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Sosyal Bilgiler Öğretmeni</w:t>
      </w:r>
    </w:p>
    <w:sectPr w:rsidR="00FF0B24" w:rsidRPr="00FA00AE" w:rsidSect="00927EE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 Tur">
    <w:altName w:val="Times New Roman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pple Chancery">
    <w:altName w:val="Vivaldi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4171C"/>
    <w:multiLevelType w:val="hybridMultilevel"/>
    <w:tmpl w:val="8D1CF6E0"/>
    <w:lvl w:ilvl="0" w:tplc="DC46F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D30110"/>
    <w:multiLevelType w:val="hybridMultilevel"/>
    <w:tmpl w:val="B230474A"/>
    <w:lvl w:ilvl="0" w:tplc="20C6AD78">
      <w:start w:val="1"/>
      <w:numFmt w:val="lowerLetter"/>
      <w:lvlText w:val="%1)"/>
      <w:lvlJc w:val="left"/>
      <w:pPr>
        <w:tabs>
          <w:tab w:val="num" w:pos="360"/>
        </w:tabs>
        <w:ind w:left="621" w:hanging="621"/>
      </w:pPr>
      <w:rPr>
        <w:rFonts w:cs="Times New Roman" w:hint="default"/>
      </w:rPr>
    </w:lvl>
    <w:lvl w:ilvl="1" w:tplc="15965AD8">
      <w:start w:val="9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>
    <w:nsid w:val="195E6DA4"/>
    <w:multiLevelType w:val="hybridMultilevel"/>
    <w:tmpl w:val="3BE407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3C0DDD"/>
    <w:multiLevelType w:val="hybridMultilevel"/>
    <w:tmpl w:val="E49CB438"/>
    <w:lvl w:ilvl="0" w:tplc="E65CDF10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2BDB3875"/>
    <w:multiLevelType w:val="hybridMultilevel"/>
    <w:tmpl w:val="396AF780"/>
    <w:lvl w:ilvl="0" w:tplc="EFE24EF0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cs="Times New Roman"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36FE63B3"/>
    <w:multiLevelType w:val="hybridMultilevel"/>
    <w:tmpl w:val="D188D2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0657DF"/>
    <w:multiLevelType w:val="hybridMultilevel"/>
    <w:tmpl w:val="8E3ABAAA"/>
    <w:lvl w:ilvl="0" w:tplc="EC84039E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5242485E">
      <w:start w:val="4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DB4C1B"/>
    <w:multiLevelType w:val="hybridMultilevel"/>
    <w:tmpl w:val="461E6034"/>
    <w:lvl w:ilvl="0" w:tplc="387A32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CE667FD"/>
    <w:multiLevelType w:val="hybridMultilevel"/>
    <w:tmpl w:val="7E5E5A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9B04E7"/>
    <w:multiLevelType w:val="hybridMultilevel"/>
    <w:tmpl w:val="73AE67B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97A1F9B"/>
    <w:multiLevelType w:val="hybridMultilevel"/>
    <w:tmpl w:val="38AEDCD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C6C1542"/>
    <w:multiLevelType w:val="hybridMultilevel"/>
    <w:tmpl w:val="16B8F34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3"/>
  </w:num>
  <w:num w:numId="5">
    <w:abstractNumId w:val="10"/>
  </w:num>
  <w:num w:numId="6">
    <w:abstractNumId w:val="7"/>
  </w:num>
  <w:num w:numId="7">
    <w:abstractNumId w:val="11"/>
  </w:num>
  <w:num w:numId="8">
    <w:abstractNumId w:val="6"/>
  </w:num>
  <w:num w:numId="9">
    <w:abstractNumId w:val="9"/>
  </w:num>
  <w:num w:numId="10">
    <w:abstractNumId w:val="12"/>
  </w:num>
  <w:num w:numId="11">
    <w:abstractNumId w:val="3"/>
  </w:num>
  <w:num w:numId="12">
    <w:abstractNumId w:val="0"/>
  </w:num>
  <w:num w:numId="13">
    <w:abstractNumId w:val="8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C3C"/>
    <w:rsid w:val="0000355B"/>
    <w:rsid w:val="00016A22"/>
    <w:rsid w:val="000202A2"/>
    <w:rsid w:val="00023242"/>
    <w:rsid w:val="00050E58"/>
    <w:rsid w:val="00083B22"/>
    <w:rsid w:val="000867D4"/>
    <w:rsid w:val="000D1ECA"/>
    <w:rsid w:val="000E674A"/>
    <w:rsid w:val="00101D81"/>
    <w:rsid w:val="00155665"/>
    <w:rsid w:val="00167CD9"/>
    <w:rsid w:val="00170D33"/>
    <w:rsid w:val="001B4E59"/>
    <w:rsid w:val="001B51B5"/>
    <w:rsid w:val="001C0B0A"/>
    <w:rsid w:val="001E288D"/>
    <w:rsid w:val="0026014F"/>
    <w:rsid w:val="0027191A"/>
    <w:rsid w:val="00274FC2"/>
    <w:rsid w:val="002827D1"/>
    <w:rsid w:val="002838F3"/>
    <w:rsid w:val="002A41E0"/>
    <w:rsid w:val="002B3610"/>
    <w:rsid w:val="002C1B97"/>
    <w:rsid w:val="002C68D0"/>
    <w:rsid w:val="002F775B"/>
    <w:rsid w:val="00314063"/>
    <w:rsid w:val="00354EE8"/>
    <w:rsid w:val="00360A1E"/>
    <w:rsid w:val="00383232"/>
    <w:rsid w:val="00385799"/>
    <w:rsid w:val="003A6AEB"/>
    <w:rsid w:val="003D189A"/>
    <w:rsid w:val="003D2DFA"/>
    <w:rsid w:val="003E68A9"/>
    <w:rsid w:val="004259E8"/>
    <w:rsid w:val="00470CDD"/>
    <w:rsid w:val="0047318D"/>
    <w:rsid w:val="004820F5"/>
    <w:rsid w:val="00497B77"/>
    <w:rsid w:val="004B14A4"/>
    <w:rsid w:val="004C42EC"/>
    <w:rsid w:val="004C7944"/>
    <w:rsid w:val="004E16F8"/>
    <w:rsid w:val="0055299A"/>
    <w:rsid w:val="00591D2B"/>
    <w:rsid w:val="005A25EE"/>
    <w:rsid w:val="005B4494"/>
    <w:rsid w:val="005C7956"/>
    <w:rsid w:val="005D1363"/>
    <w:rsid w:val="005F614A"/>
    <w:rsid w:val="0062173C"/>
    <w:rsid w:val="00643604"/>
    <w:rsid w:val="0066556A"/>
    <w:rsid w:val="006669C1"/>
    <w:rsid w:val="00670689"/>
    <w:rsid w:val="0067260C"/>
    <w:rsid w:val="006A27E0"/>
    <w:rsid w:val="006C1BA1"/>
    <w:rsid w:val="006D3993"/>
    <w:rsid w:val="006E35C8"/>
    <w:rsid w:val="006F7EA0"/>
    <w:rsid w:val="0070003D"/>
    <w:rsid w:val="00701241"/>
    <w:rsid w:val="00712A85"/>
    <w:rsid w:val="00721D2C"/>
    <w:rsid w:val="00733911"/>
    <w:rsid w:val="00744C65"/>
    <w:rsid w:val="00777524"/>
    <w:rsid w:val="007A6B2F"/>
    <w:rsid w:val="007C2160"/>
    <w:rsid w:val="00825254"/>
    <w:rsid w:val="00832DD1"/>
    <w:rsid w:val="00835E26"/>
    <w:rsid w:val="00842D47"/>
    <w:rsid w:val="00843457"/>
    <w:rsid w:val="00844B46"/>
    <w:rsid w:val="0085615C"/>
    <w:rsid w:val="008641D0"/>
    <w:rsid w:val="00864FDE"/>
    <w:rsid w:val="008D1780"/>
    <w:rsid w:val="008F70C1"/>
    <w:rsid w:val="0090144E"/>
    <w:rsid w:val="00927EE0"/>
    <w:rsid w:val="00931FB5"/>
    <w:rsid w:val="009323B3"/>
    <w:rsid w:val="009366F2"/>
    <w:rsid w:val="0097561E"/>
    <w:rsid w:val="00977152"/>
    <w:rsid w:val="0098459D"/>
    <w:rsid w:val="00984A6A"/>
    <w:rsid w:val="00996980"/>
    <w:rsid w:val="009A4A52"/>
    <w:rsid w:val="009D5007"/>
    <w:rsid w:val="00A03E87"/>
    <w:rsid w:val="00A073DF"/>
    <w:rsid w:val="00A10985"/>
    <w:rsid w:val="00A47B35"/>
    <w:rsid w:val="00A76134"/>
    <w:rsid w:val="00A81D10"/>
    <w:rsid w:val="00AD775C"/>
    <w:rsid w:val="00AF0FFA"/>
    <w:rsid w:val="00B958C9"/>
    <w:rsid w:val="00B96DDF"/>
    <w:rsid w:val="00BA4F30"/>
    <w:rsid w:val="00BC5E3D"/>
    <w:rsid w:val="00BE2EB1"/>
    <w:rsid w:val="00BF1477"/>
    <w:rsid w:val="00BF30BF"/>
    <w:rsid w:val="00BF4FA8"/>
    <w:rsid w:val="00BF7FBB"/>
    <w:rsid w:val="00C434D4"/>
    <w:rsid w:val="00C85637"/>
    <w:rsid w:val="00CA5654"/>
    <w:rsid w:val="00D139FB"/>
    <w:rsid w:val="00D35DBC"/>
    <w:rsid w:val="00D502ED"/>
    <w:rsid w:val="00D74C35"/>
    <w:rsid w:val="00DC0DF6"/>
    <w:rsid w:val="00DF2350"/>
    <w:rsid w:val="00DF6C09"/>
    <w:rsid w:val="00E07446"/>
    <w:rsid w:val="00E409DF"/>
    <w:rsid w:val="00E5284D"/>
    <w:rsid w:val="00E63AB0"/>
    <w:rsid w:val="00EC07FF"/>
    <w:rsid w:val="00EC46CB"/>
    <w:rsid w:val="00EC77CF"/>
    <w:rsid w:val="00ED1ECF"/>
    <w:rsid w:val="00EE2C97"/>
    <w:rsid w:val="00EF2E18"/>
    <w:rsid w:val="00F11A65"/>
    <w:rsid w:val="00F15392"/>
    <w:rsid w:val="00F277EA"/>
    <w:rsid w:val="00F70759"/>
    <w:rsid w:val="00F70C3C"/>
    <w:rsid w:val="00F7219B"/>
    <w:rsid w:val="00F808C3"/>
    <w:rsid w:val="00F82615"/>
    <w:rsid w:val="00FA00AE"/>
    <w:rsid w:val="00FA19D8"/>
    <w:rsid w:val="00FB144B"/>
    <w:rsid w:val="00FB3D93"/>
    <w:rsid w:val="00FC3D31"/>
    <w:rsid w:val="00FE2F34"/>
    <w:rsid w:val="00FF0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3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F70C3C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F70C3C"/>
    <w:rPr>
      <w:rFonts w:ascii="Times New Roman" w:hAnsi="Times New Roman" w:cs="Times New Roman"/>
      <w:b/>
      <w:bCs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3D2DF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C3D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3D31"/>
    <w:rPr>
      <w:rFonts w:ascii="Tahoma" w:hAnsi="Tahoma" w:cs="Tahoma"/>
      <w:sz w:val="16"/>
      <w:szCs w:val="16"/>
      <w:lang w:eastAsia="tr-TR"/>
    </w:rPr>
  </w:style>
  <w:style w:type="paragraph" w:styleId="Caption">
    <w:name w:val="caption"/>
    <w:basedOn w:val="Normal"/>
    <w:next w:val="Normal"/>
    <w:uiPriority w:val="99"/>
    <w:qFormat/>
    <w:rsid w:val="00DF6C09"/>
    <w:pPr>
      <w:spacing w:after="200"/>
    </w:pPr>
    <w:rPr>
      <w:b/>
      <w:bCs/>
      <w:color w:val="4F81BD"/>
      <w:sz w:val="18"/>
      <w:szCs w:val="18"/>
    </w:rPr>
  </w:style>
  <w:style w:type="paragraph" w:styleId="ListParagraph">
    <w:name w:val="List Paragraph"/>
    <w:basedOn w:val="Normal"/>
    <w:uiPriority w:val="99"/>
    <w:qFormat/>
    <w:rsid w:val="00C434D4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470CD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1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469</TotalTime>
  <Pages>4</Pages>
  <Words>1126</Words>
  <Characters>6424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 Üzümcü</dc:creator>
  <cp:keywords/>
  <dc:description/>
  <cp:lastModifiedBy>edanur</cp:lastModifiedBy>
  <cp:revision>100</cp:revision>
  <dcterms:created xsi:type="dcterms:W3CDTF">2009-03-11T07:02:00Z</dcterms:created>
  <dcterms:modified xsi:type="dcterms:W3CDTF">2012-05-05T06:42:00Z</dcterms:modified>
</cp:coreProperties>
</file>