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98" w:rsidRDefault="00B92598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YÜZDE PROBLEMLERİ</w:t>
      </w: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1-</w:t>
      </w:r>
      <w:r>
        <w:rPr>
          <w:rFonts w:ascii="Cambria" w:hAnsi="Cambria"/>
          <w:sz w:val="24"/>
          <w:szCs w:val="24"/>
        </w:rPr>
        <w:t>260 TL paramın  yüzde kaçını harcarsam 169 TL param kalır?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2- Ablam fiyatı 80 TL olan bir ayakkabı beğendi. %20 indirim yaptırdı. Ablam bu ayakkabıya kaç TL ödedi?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3- Öykü sınavda 60 srudan 48’ini doğru cevapladı. Buna göre Öykü soruların yüzde kaçını doğru cevaplamıştır?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4-Kardeşimle birlikte anneme 50 TL’ye gömlek aldık. Kardeşim 15 TL verdi. Kalanını ben verdim. Buna göre gömleğin yüzde kaçını ben ödedim?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5- Ali, 160 sayfalık romanın % 60’ını okudu. Ali’nin okuyacağı kaç sayfa kalmıştır?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6-Bir takım elbise sezonda 320 liraya satılıyor. Sezon sonu ise 192 liraya satılmaktadır. Takım elbise yüzde kaç indirimli satılmaktadır?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7-320 km’lik yolun %30’unu giden otomobilin kaç km yolu vardır?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8- Fiyatı  1800 TL olan buzdolabına %40 zam yapılmıştır. Buzdolabının yeni fiyatı kaç TL’dir?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9-20TL’ye satılan bir etekte indirime gidiliyor.</w:t>
      </w: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Etek 14 TL’ye satılmaya başlanıyor.Yapılan indirim yüzde kaçtır?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Default="00B9259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10-%30 ‘u 120 olan sayının tamamı kaçtır?</w:t>
      </w:r>
    </w:p>
    <w:p w:rsidR="00B92598" w:rsidRDefault="00B92598">
      <w:pPr>
        <w:rPr>
          <w:rFonts w:ascii="Cambria" w:hAnsi="Cambria"/>
          <w:sz w:val="24"/>
          <w:szCs w:val="24"/>
        </w:rPr>
      </w:pPr>
    </w:p>
    <w:p w:rsidR="00B92598" w:rsidRPr="00C92CB0" w:rsidRDefault="00B92598">
      <w:pPr>
        <w:rPr>
          <w:rFonts w:ascii="Cambria" w:hAnsi="Cambria"/>
          <w:sz w:val="24"/>
          <w:szCs w:val="24"/>
        </w:rPr>
      </w:pPr>
      <w:hyperlink r:id="rId6" w:history="1">
        <w:r>
          <w:rPr>
            <w:rStyle w:val="Hyperlink"/>
            <w:rFonts w:ascii="Comic Sans MS" w:hAnsi="Comic Sans MS"/>
            <w:lang w:eastAsia="tr-TR"/>
          </w:rPr>
          <w:t>www.sorubak.com</w:t>
        </w:r>
      </w:hyperlink>
    </w:p>
    <w:sectPr w:rsidR="00B92598" w:rsidRPr="00C92CB0" w:rsidSect="00356E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85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598" w:rsidRDefault="00B92598" w:rsidP="00C92CB0">
      <w:pPr>
        <w:spacing w:after="0" w:line="240" w:lineRule="auto"/>
      </w:pPr>
      <w:r>
        <w:separator/>
      </w:r>
    </w:p>
  </w:endnote>
  <w:endnote w:type="continuationSeparator" w:id="0">
    <w:p w:rsidR="00B92598" w:rsidRDefault="00B92598" w:rsidP="00C92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98" w:rsidRDefault="00B925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98" w:rsidRDefault="00B9259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98" w:rsidRDefault="00B925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598" w:rsidRDefault="00B92598" w:rsidP="00C92CB0">
      <w:pPr>
        <w:spacing w:after="0" w:line="240" w:lineRule="auto"/>
      </w:pPr>
      <w:r>
        <w:separator/>
      </w:r>
    </w:p>
  </w:footnote>
  <w:footnote w:type="continuationSeparator" w:id="0">
    <w:p w:rsidR="00B92598" w:rsidRDefault="00B92598" w:rsidP="00C92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98" w:rsidRDefault="00B9259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77749" o:spid="_x0000_s2049" type="#_x0000_t75" style="position:absolute;margin-left:0;margin-top:0;width:517pt;height:387.7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98" w:rsidRDefault="00B9259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77750" o:spid="_x0000_s2050" type="#_x0000_t75" style="position:absolute;margin-left:0;margin-top:0;width:517pt;height:387.7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98" w:rsidRDefault="00B9259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77748" o:spid="_x0000_s2051" type="#_x0000_t75" style="position:absolute;margin-left:0;margin-top:0;width:517pt;height:387.7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CB0"/>
    <w:rsid w:val="00356E65"/>
    <w:rsid w:val="00462B58"/>
    <w:rsid w:val="0052089E"/>
    <w:rsid w:val="005F7BAA"/>
    <w:rsid w:val="00681428"/>
    <w:rsid w:val="0080479D"/>
    <w:rsid w:val="00B92598"/>
    <w:rsid w:val="00B95A6C"/>
    <w:rsid w:val="00C92CB0"/>
    <w:rsid w:val="00E6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7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92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2CB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92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2CB0"/>
    <w:rPr>
      <w:rFonts w:cs="Times New Roman"/>
    </w:rPr>
  </w:style>
  <w:style w:type="character" w:styleId="Hyperlink">
    <w:name w:val="Hyperlink"/>
    <w:basedOn w:val="DefaultParagraphFont"/>
    <w:uiPriority w:val="99"/>
    <w:rsid w:val="005F7BA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157</Words>
  <Characters>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2</cp:revision>
  <dcterms:created xsi:type="dcterms:W3CDTF">2012-03-28T11:04:00Z</dcterms:created>
  <dcterms:modified xsi:type="dcterms:W3CDTF">2012-04-16T20:27:00Z</dcterms:modified>
</cp:coreProperties>
</file>