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94" w:rsidRPr="00E93430" w:rsidRDefault="00F35594" w:rsidP="00480660">
      <w:pPr>
        <w:ind w:left="-360"/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ADI-SOYADI: ………………………………………..                                                      </w:t>
      </w:r>
    </w:p>
    <w:p w:rsidR="00F35594" w:rsidRPr="00E93430" w:rsidRDefault="00F35594" w:rsidP="00480660">
      <w:pPr>
        <w:ind w:left="-360"/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480660">
      <w:pPr>
        <w:ind w:left="-360"/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ÇAĞRIBEY İLKÖĞRETİM OKULU</w:t>
      </w:r>
    </w:p>
    <w:p w:rsidR="00F35594" w:rsidRPr="00E93430" w:rsidRDefault="00F35594" w:rsidP="00480660">
      <w:pPr>
        <w:ind w:left="-360"/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5. SINIFLAR 2. DÖNEM 2. YAZILI</w:t>
      </w:r>
    </w:p>
    <w:p w:rsidR="00F35594" w:rsidRPr="00E93430" w:rsidRDefault="00F35594" w:rsidP="00480660">
      <w:pPr>
        <w:autoSpaceDE w:val="0"/>
        <w:autoSpaceDN w:val="0"/>
        <w:adjustRightInd w:val="0"/>
        <w:ind w:left="-180"/>
        <w:rPr>
          <w:rFonts w:ascii="Comic Sans MS" w:hAnsi="Comic Sans MS"/>
          <w:b/>
          <w:bCs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1-Ne yaptıysam gözüne girmeyi başaramadım. Beni harçlıksız bırakmaktan zevk alırdı sanki. Kimi zaman kaçıp bahçedeki koca cevizin altında, hendekte veya damda yattığım geceler, onun umurunda bile değildim.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Aşağıdakilerden hangisi parçanın hem başına hem de sonuna getirilebilir?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A)Oldum olası sevmezdi beni babam.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B)Hiçbir istediğimi yerine getirmezdi.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C)Üstelik eve her dönüşümde hastalanırdım.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D)Her yıl sonunda takdir alırdım.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2-Sanat adamları, yeryüzünü güzelleştirebilme uğruna çirkinde bile mevcut olan bütün güzellikleri insanların gönül gözüne yerleştirmek için çaba sarfetmek mecburiyetindedir. Bu paragrafa göre sanatçı için aşağıdakilerden hangisi söylenemez?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A)Sanatçı bir güzellik araştırmacısı ve mücadelecisidir.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B) Sanatçının bir görevi de güzellikleri insanların gönül gözüne yerleştirmektir.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C)Sanatçı çirkinliklerdeki saklı güzellikleri bile görecek hassas bir göze sahiptir.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Sanatçı ortaya koyduğu güzellikler ile insanlığın yükselmesine katkıda bulunur.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3-Yeşil, bir köşedir bana Bursa'dan, 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Kara Erciyes'in yarları gibi. 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Sarıda gözü var Uzunyayla'nın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 Beyaz, Erzurum'un karları gibi.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Şairin asıl vurgulamak istediği aşağıdakilerden hangisidir?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 Erzurum kışlarının sert olduğu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B) Yeşilin Bursa'ya ait olduğu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C) Renklerin yerlere göre farklı olduğu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Her yörenin kendine ait renginin olduğu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4-Ahmet Mithat, Ankara Milli Eğitim Müdürlü-ğü'nün merdivenlerini çıkarken, duvara çakılı büyük, rakkaslı saati tamire götüren hademe, Mithat'ın omzuna adamakıllı bindirmiş. Ama o, can acısını hazin bir tebessümle örterek: - "Evladım" demiş. "Cep saati kullansan daha iyi edersin."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Yukarıdaki olaya göre Ahmet Mithat için aşağıdakilerden hangisi söylenebilir?</w:t>
      </w: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A) Alaycı            B) Soğukkanlı           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C) Hoşgörülü           D) Kızgın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5-Hayatta ya tozu dumana katarsın ya da tozu dumanı yutarsın... İnsan ya örs olur ya da çekiç... Kendi gelecekleriyle ilgili planları olmayanlar, başkalarının planlarına dahil olurlar.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Parçadan çıkarılabilecek en kapsamlı yargı aşağıdakilerden hangisidir?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 Kişi hayatta daima en önde olmalıdır.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B) Kendi planı olmayanlar bir iş başaramaz.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C) Hayatta örs olmaktansa çekiç olmak iyidir.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Hedefi olmayanlar ayakları üstünde duramaz.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6-İşte o dağın en yükseğinde üşümüş eller ya bir kav tutuşturur, ya da bir kandil. Öyle sıcak, zayıf,küçücük bir ışık yanar. Bütün dağ giderek ışık kesilir. İçimden dilime doğru yeşil türküler yürür,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bambaşka hiç söylenmemiş türküler. Yaşama sevinci serseri bir çığlık gibi eritir yüreğimi. Türkülerime birer demet sarı dağ çiğdemi bağlar, ak köpüklü hırçın güz ırmaklarına bırakırım; giderler..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Parçaya göre yazar için hangisi söylenemez?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Sevinçli          B) Heyecanlı             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 C) Şaşkın            D) Coşkulu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7-Aşağıdaki sözcüklerin hangisinde, yapım ve çekim ekleri bir arada yer almıştır?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Geliyoruz  B) Yürüyüş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C) Sevgimiz  D) Gelmişler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8-Aşağıdaki cümlelerin hangisindeki “yaşlı” sözcüğü diğerleriyle eş seslidir?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Hıçkırarak, yaşlı gözleriyle bana baktı.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Mahallenin yaşlıları toplantı yaptılar.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Oldukça sevecen, yaşlı bir teyzeydi.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Bu evin yaşlı bir sahibi vardı.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9-“Gün” sözcüğü aşağıdakilerin hangisinde “iyi yaşanmış zaman” anlamında kullanılmıştır?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Gün biraz yükselince sıcak, kırları kapladı.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Gün gördün, diyenlere gülümseyerek bakardı.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Günün şartlarına uygun davranmaya çalışırdı.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Gün boyunca sabırla telefonun çalmasını bekledi.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10-“Yol” sözcüğü aşağıdaki cümlelerin hangisinde “Bu problem ancak bu yolla çözülür.” Cümlesindeki anlamıyla kullanılmıştır?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Hayatta epeyce yol almış bir insandı.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Bu yolda varını yoğunu harcadı.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Başarılı olmanın birçok yolu vardır.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Çocuklara yolda top oynamayın, dedi.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11-"Yeni ve güzel elbisesini bu akşam giyecek." 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cümlesinde kaç tane sıfat vardır?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A) 1              B) 2       C) 3             D) 4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12-"Bağlıyım bu toprağa, Bu odaya, bu dağa"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... dizelerinde geçen sıfatların türü nedir?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E93430">
        <w:rPr>
          <w:rFonts w:ascii="Comic Sans MS" w:hAnsi="Comic Sans MS"/>
          <w:sz w:val="20"/>
          <w:szCs w:val="20"/>
        </w:rPr>
        <w:t>A) İşaret   B) Belgisiz    C) Sayı     D) Niteleme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13-Aşağıdakilerden hangisi nesnel bir yargıdır?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 Şairin, sesini daha geniş kitlelere duyurabilmesi için dergilerde daha sık görülmesinde yarar var.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B) İyi bir romancı, şiir yazamaz; ama iyi bir şair, roman yazabilir.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En iyi tatil, ormanda yapılan tatildir.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Öykünün yanı sıra birçok şiir yazmış, bunlardan bazıları bestelenmiştir.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14-Aşağıdaki cümlelerden hangisinin yazılışı özne-yüklem ilişkisi açısından yanlıştır 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Adamlar çarşıdan koşa koşa geldiler.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Dakikalar bir türlü geçmek bilmiyor.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Raftaki kitaplar yere düştüler.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Babam kitap okumayı çok sever.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15-"Beni yalnız bırakma onlar gelene kadar" cümlesinin yüklemi hangisidir?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 Yalnız       B) Bırakma    C) Kadar    D) Onlar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16-"Ağacın yapraklarından taç yapılıyordu." cümlesinde özne aşağıdakilerden hangisidir?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 Ağacın                 B) Yapraklarından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C) Taç                   D) Yapılıyordu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17-Aşağıdaki cümlelerin hangisinde “ koyu “ sözcüğü gerçek anlamının dışında kullanılmıştır?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Öğretmen koyu sarı bir gömlek giymişti.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Koyu yeşil gözleri ile çevreye bir baktı.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Tekne Akdeniz’in koyu mavi sularında turistleri gezdiriyor.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Koyu bir taraftar olması ile bilinir.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18-“Çiçeklerin toprağa, suya, güneşe ve sevgiye ihtiyaçları vardır.” tümcesinde kaç tane kaynaştırma harfi kullanılmıştır?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A) 1       B) 3         C) 2          D) 4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19-“Besle kargayı oysun gözünü. / İyilik eden iyilik bulur.” Yukarıdaki atasözleri anlamlarına göre nasıldır?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Yakın anlamlı       B) Zıt anlamlı    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C) Eş anlamlı            D) Anlamca ilgisizdir.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20-Aşağıdaki tümcelerden hangisinde eylem bildiren bir sözcük yoktur?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Sınıfta tam otuz sekiz kişi var.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Müdür yardımcısının yanına gidenler dönmedi.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Ben kır çiçeklerini daha çok severim.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Biraz sonra ben de çıkacağım.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21-Aşağıdaki tümcelerin hangisinde sadece bir eylem anlatılmaktadır?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Oraya gideceğimiz için seviniyorum.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Uzun zamandan beri onu göremedim.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Okudukça gelişiyoruz.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Geç gelen öğrenciler dışarıda bekliyorlar.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22- İnsan düşünmeden söylediği laf veya hareketi geriye alamaz. Daha sonra pişmanlık duygusu da bir işe yaramaz.” Anlamına gelen atasözü aşağıdakilerden hangisidir?  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Ateş düştüğü yeri yakar.   </w:t>
      </w:r>
      <w:r w:rsidRPr="00E93430">
        <w:rPr>
          <w:rFonts w:ascii="Comic Sans MS" w:hAnsi="Comic Sans MS"/>
          <w:sz w:val="20"/>
          <w:szCs w:val="20"/>
        </w:rPr>
        <w:tab/>
        <w:t xml:space="preserve">            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B) İşleyen demir pas tutmaz.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C) Atılan ok geri dönmez.</w:t>
      </w:r>
      <w:r w:rsidRPr="00E93430">
        <w:rPr>
          <w:rFonts w:ascii="Comic Sans MS" w:hAnsi="Comic Sans MS"/>
          <w:sz w:val="20"/>
          <w:szCs w:val="20"/>
        </w:rPr>
        <w:tab/>
      </w:r>
      <w:r w:rsidRPr="00E93430">
        <w:rPr>
          <w:rFonts w:ascii="Comic Sans MS" w:hAnsi="Comic Sans MS"/>
          <w:sz w:val="20"/>
          <w:szCs w:val="20"/>
        </w:rPr>
        <w:tab/>
        <w:t xml:space="preserve">            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Deveden büyük fil var.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23- Hangi tümcedeki eylemi yapan diğerinden farklıdır?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Akşama doğru yola koyulduk                      B) Her yıl bir yerlere kampa gidiyoruz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C) İki saattir ne konuştunuz?                            D) Çapa ile bahçedeki otları temizledik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 xml:space="preserve">24-Aşağıdaki cümlelerin hangisinde eylemin nasıl yapıldığı belirtilmiştir?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A) Zil çalınca merdivenlerden koşarak indi.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B) Yazının önemli kısımlarını hepimize açıkladı.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C) Yolda yürürken aniden yere düştü. 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>D) Taze simitten iri iri lokmalar koparıyordu.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  <w:r w:rsidRPr="00E93430">
        <w:rPr>
          <w:rFonts w:ascii="Comic Sans MS" w:hAnsi="Comic Sans MS"/>
          <w:b/>
          <w:sz w:val="20"/>
          <w:szCs w:val="20"/>
        </w:rPr>
        <w:t>25-Aşağıdaki tümcelerin hangisinde deyim açıklamasıyla birlikte kullanılmamıştır?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    A)  Başladığı işi sürdürüp sona erdiremez, bir türlü arkasını getiremez.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    B) Sen kimsenin etkisi altında kalma, bildiğinden şaşma.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    C) Tuğçe kimsenin işine karışmaz, çok sessiz bir kızdır.</w:t>
      </w:r>
    </w:p>
    <w:p w:rsidR="00F35594" w:rsidRPr="00E93430" w:rsidRDefault="00F35594" w:rsidP="00E93430">
      <w:pPr>
        <w:rPr>
          <w:rFonts w:ascii="Comic Sans MS" w:hAnsi="Comic Sans MS"/>
          <w:sz w:val="20"/>
          <w:szCs w:val="20"/>
        </w:rPr>
      </w:pPr>
      <w:r w:rsidRPr="00E93430">
        <w:rPr>
          <w:rFonts w:ascii="Comic Sans MS" w:hAnsi="Comic Sans MS"/>
          <w:sz w:val="20"/>
          <w:szCs w:val="20"/>
        </w:rPr>
        <w:t xml:space="preserve">     D)  Biraz daha sıkıntıya katlan, dişini sık, her şey yoluna girer.</w:t>
      </w: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E93430">
      <w:pPr>
        <w:rPr>
          <w:rFonts w:ascii="Comic Sans MS" w:hAnsi="Comic Sans MS"/>
          <w:b/>
          <w:sz w:val="20"/>
          <w:szCs w:val="20"/>
        </w:rPr>
      </w:pPr>
    </w:p>
    <w:p w:rsidR="00F35594" w:rsidRPr="00E93430" w:rsidRDefault="00F35594" w:rsidP="00480660">
      <w:pPr>
        <w:autoSpaceDE w:val="0"/>
        <w:autoSpaceDN w:val="0"/>
        <w:adjustRightInd w:val="0"/>
        <w:ind w:left="-180"/>
        <w:rPr>
          <w:rFonts w:ascii="Comic Sans MS" w:hAnsi="Comic Sans MS"/>
          <w:b/>
          <w:bCs/>
          <w:sz w:val="20"/>
          <w:szCs w:val="20"/>
        </w:rPr>
      </w:pPr>
    </w:p>
    <w:p w:rsidR="00F35594" w:rsidRPr="00E93430" w:rsidRDefault="00F35594" w:rsidP="00480660">
      <w:pPr>
        <w:autoSpaceDE w:val="0"/>
        <w:autoSpaceDN w:val="0"/>
        <w:adjustRightInd w:val="0"/>
        <w:ind w:left="-180"/>
        <w:rPr>
          <w:rFonts w:ascii="Comic Sans MS" w:hAnsi="Comic Sans MS"/>
          <w:b/>
          <w:bCs/>
          <w:sz w:val="20"/>
          <w:szCs w:val="20"/>
        </w:rPr>
      </w:pPr>
    </w:p>
    <w:p w:rsidR="00F35594" w:rsidRPr="00E93430" w:rsidRDefault="00F35594" w:rsidP="00480660">
      <w:pPr>
        <w:autoSpaceDE w:val="0"/>
        <w:autoSpaceDN w:val="0"/>
        <w:adjustRightInd w:val="0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HER SORU 4 PUANDIR. SORULARI DİKKATLİ OKU VE CEVAPLA…</w:t>
      </w:r>
    </w:p>
    <w:p w:rsidR="00F35594" w:rsidRPr="00E93430" w:rsidRDefault="00F35594" w:rsidP="00480660">
      <w:pPr>
        <w:autoSpaceDE w:val="0"/>
        <w:autoSpaceDN w:val="0"/>
        <w:adjustRightInd w:val="0"/>
        <w:ind w:left="-180"/>
        <w:rPr>
          <w:rFonts w:ascii="Comic Sans MS" w:hAnsi="Comic Sans MS"/>
          <w:b/>
          <w:bCs/>
          <w:sz w:val="20"/>
          <w:szCs w:val="20"/>
        </w:rPr>
      </w:pPr>
    </w:p>
    <w:p w:rsidR="00F35594" w:rsidRPr="00E93430" w:rsidRDefault="00F35594" w:rsidP="00480660">
      <w:pPr>
        <w:autoSpaceDE w:val="0"/>
        <w:autoSpaceDN w:val="0"/>
        <w:adjustRightInd w:val="0"/>
        <w:ind w:left="-180"/>
        <w:rPr>
          <w:rFonts w:ascii="Comic Sans MS" w:hAnsi="Comic Sans MS"/>
          <w:b/>
          <w:bCs/>
          <w:sz w:val="20"/>
          <w:szCs w:val="20"/>
        </w:rPr>
      </w:pPr>
    </w:p>
    <w:p w:rsidR="00F35594" w:rsidRPr="00E93430" w:rsidRDefault="00F35594" w:rsidP="00480660">
      <w:pPr>
        <w:autoSpaceDE w:val="0"/>
        <w:autoSpaceDN w:val="0"/>
        <w:adjustRightInd w:val="0"/>
        <w:ind w:left="-180"/>
        <w:rPr>
          <w:rFonts w:ascii="Comic Sans MS" w:hAnsi="Comic Sans MS"/>
          <w:b/>
          <w:bCs/>
          <w:sz w:val="20"/>
          <w:szCs w:val="20"/>
        </w:rPr>
      </w:pPr>
    </w:p>
    <w:sectPr w:rsidR="00F35594" w:rsidRPr="00E93430" w:rsidSect="00230313">
      <w:type w:val="continuous"/>
      <w:pgSz w:w="11906" w:h="16838"/>
      <w:pgMar w:top="284" w:right="566" w:bottom="540" w:left="720" w:header="708" w:footer="708" w:gutter="0"/>
      <w:cols w:num="2" w:sep="1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3D2E"/>
    <w:multiLevelType w:val="hybridMultilevel"/>
    <w:tmpl w:val="6646EBAA"/>
    <w:lvl w:ilvl="0" w:tplc="714E2B7A">
      <w:start w:val="1"/>
      <w:numFmt w:val="upperLetter"/>
      <w:lvlText w:val="%1)"/>
      <w:lvlJc w:val="left"/>
      <w:pPr>
        <w:tabs>
          <w:tab w:val="num" w:pos="369"/>
        </w:tabs>
        <w:ind w:left="62"/>
      </w:pPr>
      <w:rPr>
        <w:rFonts w:ascii="Comic Sans MS" w:hAnsi="Comic Sans MS" w:cs="Times New Roman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3B65A6"/>
    <w:multiLevelType w:val="hybridMultilevel"/>
    <w:tmpl w:val="C5BEB4C4"/>
    <w:lvl w:ilvl="0" w:tplc="D7CE7610">
      <w:start w:val="1"/>
      <w:numFmt w:val="upperLetter"/>
      <w:lvlText w:val="%1."/>
      <w:lvlJc w:val="left"/>
      <w:pPr>
        <w:ind w:left="862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47430E7E"/>
    <w:multiLevelType w:val="hybridMultilevel"/>
    <w:tmpl w:val="5AC838CC"/>
    <w:lvl w:ilvl="0" w:tplc="BD80848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660"/>
    <w:rsid w:val="00035F36"/>
    <w:rsid w:val="0006364C"/>
    <w:rsid w:val="00095D46"/>
    <w:rsid w:val="000B0F72"/>
    <w:rsid w:val="001513A8"/>
    <w:rsid w:val="001700B6"/>
    <w:rsid w:val="001F4D9D"/>
    <w:rsid w:val="00230313"/>
    <w:rsid w:val="0025364C"/>
    <w:rsid w:val="002875C5"/>
    <w:rsid w:val="002C0003"/>
    <w:rsid w:val="003A6C41"/>
    <w:rsid w:val="003C02F8"/>
    <w:rsid w:val="003F2A6C"/>
    <w:rsid w:val="004069B8"/>
    <w:rsid w:val="00480660"/>
    <w:rsid w:val="00495552"/>
    <w:rsid w:val="00554F94"/>
    <w:rsid w:val="00592387"/>
    <w:rsid w:val="00596DD8"/>
    <w:rsid w:val="005B0552"/>
    <w:rsid w:val="005F58BD"/>
    <w:rsid w:val="00607635"/>
    <w:rsid w:val="006B2DC2"/>
    <w:rsid w:val="00794706"/>
    <w:rsid w:val="007B2D9D"/>
    <w:rsid w:val="007D16B0"/>
    <w:rsid w:val="007F1352"/>
    <w:rsid w:val="0082394D"/>
    <w:rsid w:val="0085015F"/>
    <w:rsid w:val="00906242"/>
    <w:rsid w:val="00911834"/>
    <w:rsid w:val="00943612"/>
    <w:rsid w:val="00965D92"/>
    <w:rsid w:val="009743CD"/>
    <w:rsid w:val="00A7690B"/>
    <w:rsid w:val="00A94260"/>
    <w:rsid w:val="00BD51FF"/>
    <w:rsid w:val="00C178F0"/>
    <w:rsid w:val="00C33588"/>
    <w:rsid w:val="00C7460E"/>
    <w:rsid w:val="00C7593C"/>
    <w:rsid w:val="00C94EA7"/>
    <w:rsid w:val="00CA0CE4"/>
    <w:rsid w:val="00CB10DB"/>
    <w:rsid w:val="00D00061"/>
    <w:rsid w:val="00D37807"/>
    <w:rsid w:val="00D4327D"/>
    <w:rsid w:val="00DC5D01"/>
    <w:rsid w:val="00DE7233"/>
    <w:rsid w:val="00E212D6"/>
    <w:rsid w:val="00E26EF5"/>
    <w:rsid w:val="00E33094"/>
    <w:rsid w:val="00E40206"/>
    <w:rsid w:val="00E93430"/>
    <w:rsid w:val="00EA72DE"/>
    <w:rsid w:val="00ED1EDC"/>
    <w:rsid w:val="00EE2AEB"/>
    <w:rsid w:val="00F35594"/>
    <w:rsid w:val="00F42971"/>
    <w:rsid w:val="00FA2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66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3C02F8"/>
    <w:rPr>
      <w:rFonts w:cs="Times New Roman"/>
      <w:i/>
      <w:iCs/>
      <w:color w:val="808080"/>
    </w:rPr>
  </w:style>
  <w:style w:type="character" w:customStyle="1" w:styleId="A6">
    <w:name w:val="A6"/>
    <w:uiPriority w:val="99"/>
    <w:rsid w:val="00480660"/>
    <w:rPr>
      <w:b/>
      <w:color w:val="000000"/>
    </w:rPr>
  </w:style>
  <w:style w:type="paragraph" w:styleId="NormalIndent">
    <w:name w:val="Normal Indent"/>
    <w:aliases w:val="Normal Girinti Char,Normal Girinti Char Char Char"/>
    <w:basedOn w:val="Normal"/>
    <w:uiPriority w:val="99"/>
    <w:rsid w:val="00480660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paragraph" w:customStyle="1" w:styleId="Pa9">
    <w:name w:val="Pa9"/>
    <w:basedOn w:val="Normal"/>
    <w:next w:val="Normal"/>
    <w:uiPriority w:val="99"/>
    <w:rsid w:val="0048066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10">
    <w:name w:val="Pa10"/>
    <w:basedOn w:val="Normal"/>
    <w:next w:val="Normal"/>
    <w:uiPriority w:val="99"/>
    <w:rsid w:val="0048066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customStyle="1" w:styleId="A5">
    <w:name w:val="A5"/>
    <w:uiPriority w:val="99"/>
    <w:rsid w:val="00480660"/>
    <w:rPr>
      <w:color w:val="000000"/>
      <w:sz w:val="20"/>
    </w:rPr>
  </w:style>
  <w:style w:type="paragraph" w:customStyle="1" w:styleId="Pa12">
    <w:name w:val="Pa12"/>
    <w:basedOn w:val="Normal"/>
    <w:next w:val="Normal"/>
    <w:uiPriority w:val="99"/>
    <w:rsid w:val="0048066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13">
    <w:name w:val="Pa13"/>
    <w:basedOn w:val="Normal"/>
    <w:next w:val="Normal"/>
    <w:uiPriority w:val="99"/>
    <w:rsid w:val="0048066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Default">
    <w:name w:val="Default"/>
    <w:uiPriority w:val="99"/>
    <w:rsid w:val="0048066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8066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15">
    <w:name w:val="Pa15"/>
    <w:basedOn w:val="Normal"/>
    <w:next w:val="Normal"/>
    <w:uiPriority w:val="99"/>
    <w:rsid w:val="0048066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11">
    <w:name w:val="Pa11"/>
    <w:basedOn w:val="Normal"/>
    <w:next w:val="Normal"/>
    <w:uiPriority w:val="99"/>
    <w:rsid w:val="0048066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18">
    <w:name w:val="Pa18"/>
    <w:basedOn w:val="Default"/>
    <w:next w:val="Default"/>
    <w:uiPriority w:val="99"/>
    <w:rsid w:val="00480660"/>
    <w:pPr>
      <w:spacing w:line="201" w:lineRule="atLeast"/>
    </w:pPr>
    <w:rPr>
      <w:rFonts w:cs="Times New Roman"/>
      <w:color w:val="auto"/>
    </w:rPr>
  </w:style>
  <w:style w:type="paragraph" w:styleId="NormalWeb">
    <w:name w:val="Normal (Web)"/>
    <w:basedOn w:val="Normal"/>
    <w:uiPriority w:val="99"/>
    <w:rsid w:val="0048066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48066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1095</Words>
  <Characters>6242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ADI-SOYADI: ………………………………………</dc:title>
  <dc:subject/>
  <dc:creator>recep</dc:creator>
  <cp:keywords/>
  <dc:description/>
  <cp:lastModifiedBy>ecem</cp:lastModifiedBy>
  <cp:revision>2</cp:revision>
  <dcterms:created xsi:type="dcterms:W3CDTF">2012-04-11T13:16:00Z</dcterms:created>
  <dcterms:modified xsi:type="dcterms:W3CDTF">2012-04-11T13:16:00Z</dcterms:modified>
</cp:coreProperties>
</file>