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3B7" w:rsidRPr="007C37A1" w:rsidRDefault="006603B7" w:rsidP="004C1C41">
      <w:pPr>
        <w:pStyle w:val="NoSpacing"/>
        <w:jc w:val="center"/>
        <w:rPr>
          <w:rFonts w:ascii="Comic Sans MS" w:hAnsi="Comic Sans MS"/>
          <w:b/>
          <w:sz w:val="16"/>
          <w:szCs w:val="16"/>
        </w:rPr>
      </w:pPr>
      <w:r>
        <w:rPr>
          <w:noProof/>
          <w:lang w:eastAsia="tr-TR"/>
        </w:rPr>
        <w:pict>
          <v:roundrect id="_x0000_s1026" style="position:absolute;left:0;text-align:left;margin-left:419.25pt;margin-top:-24pt;width:129.75pt;height:41.25pt;z-index:251638784" arcsize="10923f">
            <v:textbox>
              <w:txbxContent>
                <w:p w:rsidR="006603B7" w:rsidRDefault="006603B7">
                  <w:r>
                    <w:t xml:space="preserve">Aldığı not: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left:0;text-align:left;margin-left:-26.25pt;margin-top:-24pt;width:129.75pt;height:41.25pt;z-index:251637760" arcsize="10923f">
            <v:textbox>
              <w:txbxContent>
                <w:p w:rsidR="006603B7" w:rsidRDefault="006603B7">
                  <w:r>
                    <w:t xml:space="preserve">Adı ve Soyadı: </w:t>
                  </w:r>
                </w:p>
              </w:txbxContent>
            </v:textbox>
          </v:roundrect>
        </w:pict>
      </w:r>
      <w:r w:rsidRPr="007C37A1">
        <w:rPr>
          <w:rFonts w:ascii="Comic Sans MS" w:hAnsi="Comic Sans MS"/>
          <w:b/>
          <w:sz w:val="16"/>
          <w:szCs w:val="16"/>
        </w:rPr>
        <w:t>SUATLAR TOKİ İLKÖĞRETİM OKULU 2011-2012 EĞİTİM ÖĞRETİM YILI</w:t>
      </w:r>
    </w:p>
    <w:p w:rsidR="006603B7" w:rsidRPr="007C37A1" w:rsidRDefault="006603B7" w:rsidP="004C1C41">
      <w:pPr>
        <w:pStyle w:val="NoSpacing"/>
        <w:jc w:val="center"/>
        <w:rPr>
          <w:rFonts w:ascii="Comic Sans MS" w:hAnsi="Comic Sans MS"/>
          <w:b/>
          <w:sz w:val="16"/>
          <w:szCs w:val="16"/>
        </w:rPr>
      </w:pPr>
      <w:r w:rsidRPr="007C37A1">
        <w:rPr>
          <w:rFonts w:ascii="Comic Sans MS" w:hAnsi="Comic Sans MS"/>
          <w:b/>
          <w:sz w:val="16"/>
          <w:szCs w:val="16"/>
        </w:rPr>
        <w:t>5-B SINIFI II. DÖNEM III. SOSYAL BİLGİLER YAZILI SINAVI</w:t>
      </w:r>
    </w:p>
    <w:p w:rsidR="006603B7" w:rsidRDefault="006603B7" w:rsidP="004C1C41">
      <w:pPr>
        <w:pStyle w:val="NoSpacing"/>
        <w:jc w:val="center"/>
        <w:sectPr w:rsidR="006603B7" w:rsidSect="004C1C4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603B7" w:rsidRDefault="006603B7" w:rsidP="004C1C41">
      <w:pPr>
        <w:pStyle w:val="NoSpacing"/>
      </w:pPr>
    </w:p>
    <w:p w:rsidR="006603B7" w:rsidRDefault="006603B7" w:rsidP="004C1C41">
      <w:pPr>
        <w:pStyle w:val="NoSpacing"/>
        <w:rPr>
          <w:rFonts w:ascii="Comic Sans MS" w:hAnsi="Comic Sans MS"/>
          <w:b/>
          <w:sz w:val="16"/>
          <w:szCs w:val="16"/>
          <w:u w:val="single"/>
        </w:rPr>
      </w:pPr>
      <w:r w:rsidRPr="004C1C41">
        <w:rPr>
          <w:rFonts w:ascii="Comic Sans MS" w:hAnsi="Comic Sans MS"/>
          <w:b/>
          <w:sz w:val="16"/>
          <w:szCs w:val="16"/>
        </w:rPr>
        <w:t xml:space="preserve">1. İlköğretim beşinci sınıfta okuyan bir öğrencinin aşağıdaki sorumluluklarından hangisi yaşına uygun </w:t>
      </w:r>
      <w:r w:rsidRPr="004C1C41">
        <w:rPr>
          <w:rFonts w:ascii="Comic Sans MS" w:hAnsi="Comic Sans MS"/>
          <w:b/>
          <w:sz w:val="16"/>
          <w:szCs w:val="16"/>
          <w:u w:val="single"/>
        </w:rPr>
        <w:t>değildir?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Odasının temiz ve düzenli olmasına özen göstermek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b.Bir işte çalışıp para kazanarak aile bütçesine katkıda bulunmak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c. Kardeşleri ile iyi geçinip onları korumak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d. Ev işlerinde annesine yardımcı olmak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35.25pt;margin-top:1pt;width:296.25pt;height:.75pt;z-index:251650048" o:connectortype="straight"/>
        </w:pict>
      </w:r>
      <w:r>
        <w:rPr>
          <w:noProof/>
          <w:lang w:eastAsia="tr-TR"/>
        </w:rPr>
        <w:pict>
          <v:rect id="_x0000_s1029" style="position:absolute;margin-left:11.25pt;margin-top:9.2pt;width:228.75pt;height:43.5pt;z-index:251639808" strokecolor="#4f81bd" strokeweight="1pt">
            <v:stroke dashstyle="dash"/>
            <v:shadow color="#868686"/>
            <v:textbox>
              <w:txbxContent>
                <w:p w:rsidR="006603B7" w:rsidRPr="00886C26" w:rsidRDefault="006603B7" w:rsidP="00886C26">
                  <w:pPr>
                    <w:pStyle w:val="NoSpacing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Akdeniz Bölgesi’nde sebzeli yemekler daha çok tüketilirken Doğu Anadolu Bölgesi’nde hayvan ürünleri ve et yemekleri daha çok tüketilmektedir. </w:t>
                  </w:r>
                </w:p>
              </w:txbxContent>
            </v:textbox>
          </v:rect>
        </w:pict>
      </w:r>
    </w:p>
    <w:p w:rsidR="006603B7" w:rsidRPr="00886C26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886C26">
        <w:rPr>
          <w:rFonts w:ascii="Comic Sans MS" w:hAnsi="Comic Sans MS"/>
          <w:b/>
          <w:sz w:val="16"/>
          <w:szCs w:val="16"/>
        </w:rPr>
        <w:t xml:space="preserve">2. 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30" type="#_x0000_t32" style="position:absolute;margin-left:261pt;margin-top:8.1pt;width:296.25pt;height:.75pt;z-index:251652096" o:connectortype="straight"/>
        </w:pict>
      </w:r>
    </w:p>
    <w:p w:rsidR="006603B7" w:rsidRPr="00886C26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886C26">
        <w:rPr>
          <w:rFonts w:ascii="Comic Sans MS" w:hAnsi="Comic Sans MS"/>
          <w:b/>
          <w:sz w:val="16"/>
          <w:szCs w:val="16"/>
        </w:rPr>
        <w:t>Bu iki bölgenin beslenme farklılığının nedeni aşağıdakilerden hangisidir?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Eğitim kalitesi                     b. İklimi ve bitki örtüsü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c. Tarihi zenginlikleri              d. Farklı kıyafetleri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31" type="#_x0000_t32" style="position:absolute;margin-left:-35.25pt;margin-top:6.5pt;width:296.25pt;height:.75pt;z-index:251651072" o:connectortype="straight"/>
        </w:pict>
      </w:r>
    </w:p>
    <w:p w:rsidR="006603B7" w:rsidRPr="00FD79A4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FD79A4">
        <w:rPr>
          <w:rFonts w:ascii="Comic Sans MS" w:hAnsi="Comic Sans MS"/>
          <w:b/>
          <w:sz w:val="16"/>
          <w:szCs w:val="16"/>
        </w:rPr>
        <w:t>3</w:t>
      </w:r>
      <w:r>
        <w:rPr>
          <w:rFonts w:ascii="Comic Sans MS" w:hAnsi="Comic Sans MS"/>
          <w:b/>
          <w:sz w:val="16"/>
          <w:szCs w:val="16"/>
        </w:rPr>
        <w:t>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32" type="#_x0000_t32" style="position:absolute;margin-left:261pt;margin-top:44.9pt;width:296.25pt;height:.75pt;z-index:251654144" o:connectortype="straight"/>
        </w:pict>
      </w:r>
      <w:r>
        <w:rPr>
          <w:noProof/>
          <w:lang w:eastAsia="tr-TR"/>
        </w:rPr>
        <w:pict>
          <v:rect id="_x0000_s1033" style="position:absolute;margin-left:103.5pt;margin-top:2.9pt;width:136.5pt;height:42pt;z-index:251640832" strokecolor="#8064a2" strokeweight="1pt">
            <v:stroke dashstyle="dash"/>
            <v:shadow color="#868686"/>
            <v:textbox>
              <w:txbxContent>
                <w:p w:rsidR="006603B7" w:rsidRDefault="006603B7" w:rsidP="00886C26">
                  <w:pPr>
                    <w:pStyle w:val="NoSpacing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Balonla Ürgüp , Göreme civarında bulunan …………………..</w:t>
                  </w:r>
                </w:p>
                <w:p w:rsidR="006603B7" w:rsidRPr="00886C26" w:rsidRDefault="006603B7" w:rsidP="00886C26">
                  <w:pPr>
                    <w:pStyle w:val="NoSpacing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görmeye gittim. </w:t>
                  </w:r>
                </w:p>
              </w:txbxContent>
            </v:textbox>
          </v:rect>
        </w:pict>
      </w:r>
      <w:r w:rsidRPr="00886C26">
        <w:rPr>
          <w:noProof/>
          <w:lang w:eastAsia="tr-TR"/>
        </w:rPr>
        <w:t xml:space="preserve"> </w:t>
      </w:r>
      <w:r w:rsidRPr="00F924E7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www.pressmedya.com/resim/250x190/2012/01/07/balonc.jpg" style="width:96.75pt;height:60pt;visibility:visible">
            <v:imagedata r:id="rId4" o:title=""/>
          </v:shape>
        </w:pict>
      </w:r>
    </w:p>
    <w:p w:rsidR="006603B7" w:rsidRPr="00FD79A4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FD79A4">
        <w:rPr>
          <w:rFonts w:ascii="Comic Sans MS" w:hAnsi="Comic Sans MS"/>
          <w:b/>
          <w:sz w:val="16"/>
          <w:szCs w:val="16"/>
        </w:rPr>
        <w:t>Buna göre boş bırakılan yere hangisi yazılmalıdır?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Damlataş Mağarasını                b. Truva Atını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c. Nemrut Harabelerini               d. Peri Bacalarını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34" type="#_x0000_t32" style="position:absolute;margin-left:-35.25pt;margin-top:6.35pt;width:296.25pt;height:.75pt;z-index:251653120" o:connectortype="straight"/>
        </w:pic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 w:rsidRPr="00FD79A4">
        <w:rPr>
          <w:rFonts w:ascii="Comic Sans MS" w:hAnsi="Comic Sans MS"/>
          <w:b/>
          <w:sz w:val="16"/>
          <w:szCs w:val="16"/>
        </w:rPr>
        <w:t>4</w:t>
      </w:r>
      <w:r>
        <w:rPr>
          <w:rFonts w:ascii="Comic Sans MS" w:hAnsi="Comic Sans MS"/>
          <w:sz w:val="16"/>
          <w:szCs w:val="16"/>
        </w:rPr>
        <w:t>.  I. Herkese bir soyadı verildi.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II. Yeni fabrikalar açıldı.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III. Etibank ve Sümerbank kuruldu.</w:t>
      </w:r>
    </w:p>
    <w:p w:rsidR="006603B7" w:rsidRPr="00FD79A4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>
        <w:rPr>
          <w:noProof/>
          <w:lang w:eastAsia="tr-TR"/>
        </w:rPr>
        <w:pict>
          <v:shape id="_x0000_s1035" type="#_x0000_t32" style="position:absolute;margin-left:261pt;margin-top:6.75pt;width:296.25pt;height:.75pt;z-index:251655168" o:connectortype="straight"/>
        </w:pict>
      </w:r>
      <w:r w:rsidRPr="00FD79A4">
        <w:rPr>
          <w:rFonts w:ascii="Comic Sans MS" w:hAnsi="Comic Sans MS"/>
          <w:b/>
          <w:sz w:val="16"/>
          <w:szCs w:val="16"/>
        </w:rPr>
        <w:t>Yukarıdakilerden hangisi ya da hangileri ekonomiyle yapılan bir yeniliktir?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 II ve III         b. yalnız III        c. I ve III          d. Hepsi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36" type="#_x0000_t32" style="position:absolute;margin-left:-35.25pt;margin-top:6.4pt;width:296.25pt;height:.75pt;z-index:251656192" o:connectortype="straight"/>
        </w:pict>
      </w:r>
    </w:p>
    <w:p w:rsidR="006603B7" w:rsidRPr="00FD79A4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FD79A4">
        <w:rPr>
          <w:rFonts w:ascii="Comic Sans MS" w:hAnsi="Comic Sans MS"/>
          <w:b/>
          <w:sz w:val="16"/>
          <w:szCs w:val="16"/>
        </w:rPr>
        <w:t xml:space="preserve">5. Aşağıdakilerden hangisi Atatürk’ün devlet yönetimi alanında yaptığı inkılaplardan </w:t>
      </w:r>
      <w:r w:rsidRPr="00FD79A4">
        <w:rPr>
          <w:rFonts w:ascii="Comic Sans MS" w:hAnsi="Comic Sans MS"/>
          <w:b/>
          <w:sz w:val="16"/>
          <w:szCs w:val="16"/>
          <w:u w:val="single"/>
        </w:rPr>
        <w:t>değildir?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Saltanatın kaldırılması                      b. Harf inkılabı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c. Halifeliğin kaldırılması                      d. Cumhuriyetin ilanı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37" type="#_x0000_t32" style="position:absolute;margin-left:-35.25pt;margin-top:7.05pt;width:296.25pt;height:.75pt;z-index:251657216" o:connectortype="straight"/>
        </w:pict>
      </w:r>
    </w:p>
    <w:p w:rsidR="006603B7" w:rsidRPr="00FD79A4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FD79A4">
        <w:rPr>
          <w:rFonts w:ascii="Comic Sans MS" w:hAnsi="Comic Sans MS"/>
          <w:b/>
          <w:sz w:val="16"/>
          <w:szCs w:val="16"/>
        </w:rPr>
        <w:t xml:space="preserve">6. Aşağıdakilerden hangisi  Atatürk ilkelerinden biri </w:t>
      </w:r>
      <w:r w:rsidRPr="00FD79A4">
        <w:rPr>
          <w:rFonts w:ascii="Comic Sans MS" w:hAnsi="Comic Sans MS"/>
          <w:b/>
          <w:sz w:val="16"/>
          <w:szCs w:val="16"/>
          <w:u w:val="single"/>
        </w:rPr>
        <w:t>değildir?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Laiklik          b. Vatandaşlık       c. Halkçılık          d. İnkılapçılık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38" type="#_x0000_t32" style="position:absolute;margin-left:-35.25pt;margin-top:5.2pt;width:296.25pt;height:.75pt;z-index:251659264" o:connectortype="straight"/>
        </w:pict>
      </w:r>
    </w:p>
    <w:p w:rsidR="006603B7" w:rsidRPr="007E15A2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>
        <w:rPr>
          <w:noProof/>
          <w:lang w:eastAsia="tr-TR"/>
        </w:rPr>
        <w:pict>
          <v:rect id="_x0000_s1039" style="position:absolute;margin-left:11.25pt;margin-top:4.6pt;width:228.75pt;height:29.25pt;z-index:251641856" strokecolor="#c0504d" strokeweight="1pt">
            <v:stroke dashstyle="dash"/>
            <v:shadow color="#868686"/>
            <v:textbox style="mso-next-textbox:#_x0000_s1039">
              <w:txbxContent>
                <w:p w:rsidR="006603B7" w:rsidRPr="007E15A2" w:rsidRDefault="006603B7" w:rsidP="007E15A2">
                  <w:pPr>
                    <w:pStyle w:val="NoSpacing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Genellikle içinde akarsuların aktığı ,  “ V ” şeklindeki uzun çukurluklardır. </w:t>
                  </w:r>
                </w:p>
              </w:txbxContent>
            </v:textbox>
          </v:rect>
        </w:pict>
      </w:r>
      <w:r w:rsidRPr="007E15A2">
        <w:rPr>
          <w:rFonts w:ascii="Comic Sans MS" w:hAnsi="Comic Sans MS"/>
          <w:b/>
          <w:sz w:val="16"/>
          <w:szCs w:val="16"/>
        </w:rPr>
        <w:t xml:space="preserve">7. 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40" type="#_x0000_t32" style="position:absolute;margin-left:261pt;margin-top:1.65pt;width:296.25pt;height:.75pt;z-index:251658240" o:connectortype="straight"/>
        </w:pic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Pr="007E15A2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7E15A2">
        <w:rPr>
          <w:rFonts w:ascii="Comic Sans MS" w:hAnsi="Comic Sans MS"/>
          <w:b/>
          <w:sz w:val="16"/>
          <w:szCs w:val="16"/>
        </w:rPr>
        <w:t>Aşağıdakilerden  hangisi  tanımı verilen yüzey şekline örnektir?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Van Gölü   b. Yıldız Dağları   c. Taşeli Platosu    d. Fırtına Vadisi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41" type="#_x0000_t32" style="position:absolute;margin-left:-35.25pt;margin-top:4.5pt;width:296.25pt;height:.75pt;z-index:251660288" o:connectortype="straight"/>
        </w:pic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42" type="#_x0000_t32" style="position:absolute;margin-left:261pt;margin-top:10.6pt;width:296.25pt;height:.75pt;z-index:251662336" o:connectortype="straight"/>
        </w:pict>
      </w:r>
      <w:r>
        <w:rPr>
          <w:noProof/>
          <w:lang w:eastAsia="tr-TR"/>
        </w:rPr>
        <w:pict>
          <v:rect id="_x0000_s1043" style="position:absolute;margin-left:52.5pt;margin-top:1.65pt;width:187.5pt;height:31.5pt;z-index:251642880" strokecolor="#c0504d" strokeweight="1pt">
            <v:stroke dashstyle="dash"/>
            <v:shadow color="#868686"/>
            <v:textbox>
              <w:txbxContent>
                <w:p w:rsidR="006603B7" w:rsidRPr="007E15A2" w:rsidRDefault="006603B7" w:rsidP="007E15A2">
                  <w:pPr>
                    <w:pStyle w:val="NoSpacing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Kabartma haritalarında kullanılan renkler yükseltinin ne kadar olduğunu gösterir.</w:t>
                  </w:r>
                </w:p>
              </w:txbxContent>
            </v:textbox>
          </v:rect>
        </w:pict>
      </w:r>
      <w:r w:rsidRPr="007E15A2">
        <w:rPr>
          <w:rFonts w:ascii="Comic Sans MS" w:hAnsi="Comic Sans MS"/>
          <w:b/>
          <w:sz w:val="16"/>
          <w:szCs w:val="16"/>
        </w:rPr>
        <w:t>8.</w:t>
      </w:r>
      <w:r>
        <w:rPr>
          <w:rFonts w:ascii="Comic Sans MS" w:hAnsi="Comic Sans MS"/>
          <w:sz w:val="16"/>
          <w:szCs w:val="16"/>
        </w:rPr>
        <w:t xml:space="preserve">  </w:t>
      </w:r>
      <w:r w:rsidRPr="00F924E7">
        <w:rPr>
          <w:noProof/>
          <w:lang w:eastAsia="tr-TR"/>
        </w:rPr>
        <w:pict>
          <v:shape id="Resim 10" o:spid="_x0000_i1026" type="#_x0000_t75" alt="garfield resimleri" style="width:27pt;height:36pt;visibility:visible">
            <v:imagedata r:id="rId5" o:title=""/>
          </v:shape>
        </w:pict>
      </w:r>
    </w:p>
    <w:p w:rsidR="006603B7" w:rsidRPr="007E15A2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7E15A2">
        <w:rPr>
          <w:rFonts w:ascii="Comic Sans MS" w:hAnsi="Comic Sans MS"/>
          <w:b/>
          <w:sz w:val="16"/>
          <w:szCs w:val="16"/>
        </w:rPr>
        <w:t xml:space="preserve">Buna göre Doğu Anadolu Bölgesi’nde </w:t>
      </w:r>
      <w:r w:rsidRPr="007E15A2">
        <w:rPr>
          <w:rFonts w:ascii="Comic Sans MS" w:hAnsi="Comic Sans MS"/>
          <w:b/>
          <w:sz w:val="16"/>
          <w:szCs w:val="16"/>
          <w:u w:val="single"/>
        </w:rPr>
        <w:t>daha fazla</w:t>
      </w:r>
      <w:r w:rsidRPr="007E15A2">
        <w:rPr>
          <w:rFonts w:ascii="Comic Sans MS" w:hAnsi="Comic Sans MS"/>
          <w:b/>
          <w:sz w:val="16"/>
          <w:szCs w:val="16"/>
        </w:rPr>
        <w:t xml:space="preserve"> kullanılan renk hangisidir?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yeşil                b. kahverengi            c. sarı        d. turuncu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44" type="#_x0000_t32" style="position:absolute;margin-left:261pt;margin-top:8.3pt;width:296.25pt;height:.75pt;z-index:251663360" o:connectortype="straight"/>
        </w:pict>
      </w:r>
      <w:r>
        <w:rPr>
          <w:noProof/>
          <w:lang w:eastAsia="tr-TR"/>
        </w:rPr>
        <w:pict>
          <v:shape id="_x0000_s1045" type="#_x0000_t32" style="position:absolute;margin-left:-35.25pt;margin-top:7.55pt;width:296.25pt;height:.75pt;z-index:251661312" o:connectortype="straight"/>
        </w:pic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rect id="_x0000_s1046" style="position:absolute;margin-left:65.65pt;margin-top:.25pt;width:200.25pt;height:45pt;z-index:251643904">
            <v:textbox>
              <w:txbxContent>
                <w:p w:rsidR="006603B7" w:rsidRPr="007C37A1" w:rsidRDefault="006603B7" w:rsidP="007C37A1">
                  <w:pPr>
                    <w:pStyle w:val="NoSpacing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İnsanların bir yeri yerleşim bölgesi olarak  seçmeleri için uygun bazı özelliklerin olması gerekir. </w:t>
                  </w:r>
                </w:p>
              </w:txbxContent>
            </v:textbox>
          </v:rect>
        </w:pict>
      </w:r>
      <w:r w:rsidRPr="007C37A1">
        <w:rPr>
          <w:rFonts w:ascii="Comic Sans MS" w:hAnsi="Comic Sans MS"/>
          <w:b/>
          <w:sz w:val="16"/>
          <w:szCs w:val="16"/>
        </w:rPr>
        <w:t>9.</w:t>
      </w:r>
      <w:r>
        <w:rPr>
          <w:rFonts w:ascii="Comic Sans MS" w:hAnsi="Comic Sans MS"/>
          <w:sz w:val="16"/>
          <w:szCs w:val="16"/>
        </w:rPr>
        <w:t xml:space="preserve"> </w:t>
      </w:r>
      <w:r w:rsidRPr="00F924E7">
        <w:rPr>
          <w:noProof/>
          <w:lang w:eastAsia="tr-TR"/>
        </w:rPr>
        <w:pict>
          <v:shape id="Resim 13" o:spid="_x0000_i1027" type="#_x0000_t75" alt="http://www.locopoco.com/skins/pepee/images/karakter/sila.jpg" style="width:48.75pt;height:47.25pt;visibility:visible">
            <v:imagedata r:id="rId6" o:title=""/>
          </v:shape>
        </w:pict>
      </w:r>
      <w:r>
        <w:rPr>
          <w:rFonts w:ascii="Comic Sans MS" w:hAnsi="Comic Sans MS"/>
          <w:sz w:val="16"/>
          <w:szCs w:val="16"/>
        </w:rPr>
        <w:t xml:space="preserve">  </w:t>
      </w:r>
    </w:p>
    <w:p w:rsidR="006603B7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7C37A1">
        <w:rPr>
          <w:rFonts w:ascii="Comic Sans MS" w:hAnsi="Comic Sans MS"/>
          <w:b/>
          <w:sz w:val="16"/>
          <w:szCs w:val="16"/>
        </w:rPr>
        <w:t>Bir yerin nüfusunun kalabalık olmasında aşağıdaki özelliklerden  hangisi yer almaz?</w:t>
      </w:r>
    </w:p>
    <w:p w:rsidR="006603B7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İş imkanlarının iyi olması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b. Sanayi kuruluşlarının bulunması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c. Yeryüzü şekillerinin sade, iklimin ılıman olması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d. Bataklık ve sık ormanların fazla olması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7" type="#_x0000_t61" style="position:absolute;margin-left:105.4pt;margin-top:3.3pt;width:160.5pt;height:45.75pt;z-index:251644928" adj="-2382,14518" strokecolor="#c0504d" strokeweight="1pt">
            <v:stroke dashstyle="dash"/>
            <v:shadow color="#868686"/>
            <v:textbox>
              <w:txbxContent>
                <w:p w:rsidR="006603B7" w:rsidRPr="00AF363C" w:rsidRDefault="006603B7" w:rsidP="00AF363C">
                  <w:pPr>
                    <w:pStyle w:val="NoSpacing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Kışın ılık olan yerlerde yetişirim. Nezle ve grip olmamak için beni bol bol yemenizi tavsiye ederim.</w:t>
                  </w:r>
                </w:p>
              </w:txbxContent>
            </v:textbox>
          </v:shape>
        </w:pict>
      </w:r>
      <w:r w:rsidRPr="00AF363C">
        <w:rPr>
          <w:rFonts w:ascii="Comic Sans MS" w:hAnsi="Comic Sans MS"/>
          <w:b/>
          <w:sz w:val="16"/>
          <w:szCs w:val="16"/>
        </w:rPr>
        <w:t>10.</w:t>
      </w:r>
      <w:r>
        <w:rPr>
          <w:rFonts w:ascii="Comic Sans MS" w:hAnsi="Comic Sans MS"/>
          <w:sz w:val="16"/>
          <w:szCs w:val="16"/>
        </w:rPr>
        <w:t xml:space="preserve"> </w:t>
      </w:r>
      <w:r w:rsidRPr="00F924E7">
        <w:rPr>
          <w:noProof/>
          <w:lang w:eastAsia="tr-TR"/>
        </w:rPr>
        <w:pict>
          <v:shape id="Resim 16" o:spid="_x0000_i1028" type="#_x0000_t75" alt="http://www.sagliksiteniz.com/i/limon_diyeti.jpg" style="width:83.25pt;height:54.75pt;visibility:visible">
            <v:imagedata r:id="rId7" o:title=""/>
          </v:shape>
        </w:pict>
      </w:r>
    </w:p>
    <w:p w:rsidR="006603B7" w:rsidRPr="00AF363C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AF363C">
        <w:rPr>
          <w:rFonts w:ascii="Comic Sans MS" w:hAnsi="Comic Sans MS"/>
          <w:b/>
          <w:sz w:val="16"/>
          <w:szCs w:val="16"/>
        </w:rPr>
        <w:t>Kendini tanıtan meyve aşağıdaki bölgelerimizin hangisinde daha çok yetiştirilir?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Marmara Bölgesi                   b. Akdeniz Bölgesi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c. Karadeniz Bölgesi                  d. İç Anadolu Bölgesi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 w:rsidRPr="00CC4737">
        <w:rPr>
          <w:rFonts w:ascii="Comic Sans MS" w:hAnsi="Comic Sans MS"/>
          <w:b/>
          <w:sz w:val="16"/>
          <w:szCs w:val="16"/>
        </w:rPr>
        <w:t>11.</w:t>
      </w:r>
      <w:r>
        <w:rPr>
          <w:rFonts w:ascii="Comic Sans MS" w:hAnsi="Comic Sans MS"/>
          <w:sz w:val="16"/>
          <w:szCs w:val="16"/>
        </w:rPr>
        <w:t xml:space="preserve">  I. Otlakları bol , tarıma elverişli olmayan yerlerde …………………….. gelişmiştir.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II. Tarihi eser ve doğal güzellikleriyle ünlü bir yerde ……………………. Gelişmiştir.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Pr="00CC4737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CC4737">
        <w:rPr>
          <w:rFonts w:ascii="Comic Sans MS" w:hAnsi="Comic Sans MS"/>
          <w:b/>
          <w:sz w:val="16"/>
          <w:szCs w:val="16"/>
        </w:rPr>
        <w:t>Yukarıdaki boşluklara sırasıyla hangi kelimeler gelmelidir?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hayvancılık – turizm                  b. sanayi - balıkçılık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c. ormancılık – ticaret                  d. Hayvancılık – ticaret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rect id="_x0000_s1048" style="position:absolute;margin-left:70.15pt;margin-top:6.45pt;width:189.75pt;height:45pt;z-index:251645952" strokecolor="#c0504d" strokeweight="1pt">
            <v:stroke dashstyle="dash"/>
            <v:shadow color="#868686"/>
            <v:textbox>
              <w:txbxContent>
                <w:p w:rsidR="006603B7" w:rsidRPr="007E15A2" w:rsidRDefault="006603B7" w:rsidP="00CC4737">
                  <w:pPr>
                    <w:pStyle w:val="NoSpacing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Teknolojik gelişmeler beraberinde yeni sorunlar getirebilir. Bu sorunların çözümü için de genellikle teknolojiye başvurulur.</w:t>
                  </w:r>
                </w:p>
              </w:txbxContent>
            </v:textbox>
          </v:rect>
        </w:pict>
      </w:r>
      <w:r w:rsidRPr="00CC4737">
        <w:rPr>
          <w:rFonts w:ascii="Comic Sans MS" w:hAnsi="Comic Sans MS"/>
          <w:b/>
          <w:sz w:val="16"/>
          <w:szCs w:val="16"/>
        </w:rPr>
        <w:t>12.</w:t>
      </w:r>
      <w:r>
        <w:rPr>
          <w:rFonts w:ascii="Comic Sans MS" w:hAnsi="Comic Sans MS"/>
          <w:sz w:val="16"/>
          <w:szCs w:val="16"/>
        </w:rPr>
        <w:t xml:space="preserve"> </w:t>
      </w:r>
      <w:r w:rsidRPr="00F924E7">
        <w:rPr>
          <w:noProof/>
          <w:lang w:eastAsia="tr-TR"/>
        </w:rPr>
        <w:pict>
          <v:shape id="Resim 25" o:spid="_x0000_i1029" type="#_x0000_t75" alt="http://www.ozetbilgiler.com/wp-content/uploads/2012/01/edison-225x300.jpg" style="width:54pt;height:60pt;visibility:visible">
            <v:imagedata r:id="rId8" o:title=""/>
          </v:shape>
        </w:pict>
      </w:r>
    </w:p>
    <w:p w:rsidR="006603B7" w:rsidRPr="00CC4737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CC4737">
        <w:rPr>
          <w:rFonts w:ascii="Comic Sans MS" w:hAnsi="Comic Sans MS"/>
          <w:b/>
          <w:sz w:val="16"/>
          <w:szCs w:val="16"/>
        </w:rPr>
        <w:t xml:space="preserve">Aşağıdakilerden hangisi bu duruma örnek olarak </w:t>
      </w:r>
      <w:r w:rsidRPr="00CC4737">
        <w:rPr>
          <w:rFonts w:ascii="Comic Sans MS" w:hAnsi="Comic Sans MS"/>
          <w:b/>
          <w:sz w:val="16"/>
          <w:szCs w:val="16"/>
          <w:u w:val="single"/>
        </w:rPr>
        <w:t>gösterilemez?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Fabrika atıkları için arıtma tesislerinin kurulması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b. Telefonun icadıyla beraber artık mektup yazmaya gerek kalmaması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c. Çevre kirliliğini önlemek için fabrika bacalarına filtre takılması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d. Arabayı kullanan sürücülerin hayatını kurtarmak için emniyet kemerlerinin geliştirilmesi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Pr="00CC4737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CC4737">
        <w:rPr>
          <w:rFonts w:ascii="Comic Sans MS" w:hAnsi="Comic Sans MS"/>
          <w:b/>
          <w:sz w:val="16"/>
          <w:szCs w:val="16"/>
        </w:rPr>
        <w:t>13. Aşağıdakilerden  hangisi  sivil toplum kuruluşlarının amaçlarından biridir?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Üyelerinin maaşlarını düzenli olarak ödemek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b. Bulunduğu ilde sokakların temiz olmasını sağlamak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c. Ülkeyi düşmanlara karşı savunmak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d. Gönüllü üyelerle toplumun çeşitli ihtiyaçlarını karşılamak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Pr="004308B7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4308B7">
        <w:rPr>
          <w:rFonts w:ascii="Comic Sans MS" w:hAnsi="Comic Sans MS"/>
          <w:b/>
          <w:sz w:val="16"/>
          <w:szCs w:val="16"/>
        </w:rPr>
        <w:t xml:space="preserve">14. Kaymakamla ilgili aşağıdaki bilgilerden  hangisi </w:t>
      </w:r>
      <w:r w:rsidRPr="004308B7">
        <w:rPr>
          <w:rFonts w:ascii="Comic Sans MS" w:hAnsi="Comic Sans MS"/>
          <w:b/>
          <w:sz w:val="16"/>
          <w:szCs w:val="16"/>
          <w:u w:val="single"/>
        </w:rPr>
        <w:t>yanlıştır?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İlde  devleti temsil eden en üst düzeyde yetkilidir.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b. İçişleri Bakanlığına bağlıdır.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c. Seçimle göreve gelmez.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d. Devlet tarafından görevlendirilir. 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rect id="_x0000_s1049" style="position:absolute;margin-left:14.25pt;margin-top:-15pt;width:157.5pt;height:75pt;z-index:251646976">
            <v:textbox>
              <w:txbxContent>
                <w:p w:rsidR="006603B7" w:rsidRPr="0065794B" w:rsidRDefault="006603B7" w:rsidP="0065794B">
                  <w:pPr>
                    <w:pStyle w:val="NoSpacing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Ahmet okuldan eve gelirken minibüste hamile bir bayana yerini vermiş, karşıdan karşıya geçerken yeşil ışığı beklemiş, yaşlı bir teyzenin poşetini taşımış ve eve döndüğünde annesine selam vermiştir. </w:t>
                  </w:r>
                </w:p>
              </w:txbxContent>
            </v:textbox>
          </v:rect>
        </w:pict>
      </w:r>
      <w:r w:rsidRPr="0065794B">
        <w:rPr>
          <w:rFonts w:ascii="Comic Sans MS" w:hAnsi="Comic Sans MS"/>
          <w:b/>
          <w:sz w:val="16"/>
          <w:szCs w:val="16"/>
        </w:rPr>
        <w:t>15</w:t>
      </w:r>
      <w:r>
        <w:rPr>
          <w:rFonts w:ascii="Comic Sans MS" w:hAnsi="Comic Sans MS"/>
          <w:b/>
          <w:sz w:val="16"/>
          <w:szCs w:val="16"/>
        </w:rPr>
        <w:t>.</w:t>
      </w:r>
      <w:r>
        <w:rPr>
          <w:rFonts w:ascii="Comic Sans MS" w:hAnsi="Comic Sans MS"/>
          <w:sz w:val="16"/>
          <w:szCs w:val="16"/>
        </w:rPr>
        <w:t xml:space="preserve">                                                                  . </w:t>
      </w:r>
      <w:r w:rsidRPr="00F924E7">
        <w:rPr>
          <w:noProof/>
          <w:lang w:eastAsia="tr-TR"/>
        </w:rPr>
        <w:pict>
          <v:shape id="Resim 28" o:spid="_x0000_i1030" type="#_x0000_t75" alt="here I am boy cartoon" style="width:35.25pt;height:45pt;visibility:visible">
            <v:imagedata r:id="rId9" o:title=""/>
          </v:shape>
        </w:pic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Pr="0065794B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65794B">
        <w:rPr>
          <w:rFonts w:ascii="Comic Sans MS" w:hAnsi="Comic Sans MS"/>
          <w:b/>
          <w:sz w:val="16"/>
          <w:szCs w:val="16"/>
        </w:rPr>
        <w:t>Ahmet ‘in göstermiş olduğu davranışlardan hangisi yazılı kurallardandır?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Hamile bir bayana  yer vermek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b.Yeşil ışıkta geçmek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c. Yaşlı teyzenin poşetini taşımak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d. Aile bireylerine selam vermek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50" type="#_x0000_t32" style="position:absolute;margin-left:-33.75pt;margin-top:5.25pt;width:296.25pt;height:.75pt;z-index:251664384" o:connectortype="straight"/>
        </w:pict>
      </w:r>
    </w:p>
    <w:p w:rsidR="006603B7" w:rsidRPr="0065794B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65794B">
        <w:rPr>
          <w:rFonts w:ascii="Comic Sans MS" w:hAnsi="Comic Sans MS"/>
          <w:b/>
          <w:sz w:val="16"/>
          <w:szCs w:val="16"/>
        </w:rPr>
        <w:t xml:space="preserve">16. Demokratik bir düşünceye sahip bir kişiden aşağıdaki tutumlardan hangisi </w:t>
      </w:r>
      <w:r w:rsidRPr="0065794B">
        <w:rPr>
          <w:rFonts w:ascii="Comic Sans MS" w:hAnsi="Comic Sans MS"/>
          <w:b/>
          <w:sz w:val="16"/>
          <w:szCs w:val="16"/>
          <w:u w:val="single"/>
        </w:rPr>
        <w:t>beklenemez?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Başkalarının haklarına saygılıdır.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b. Başkalarının düşüncelerine saygı gösterir.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c. Başkalarının da kendisi gibi düşünmesini ister.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d. Kanunlara ve yasalara saygılıdır.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51" type="#_x0000_t32" style="position:absolute;margin-left:-33.75pt;margin-top:5.3pt;width:296.25pt;height:.75pt;z-index:251667456" o:connectortype="straight"/>
        </w:pict>
      </w:r>
    </w:p>
    <w:p w:rsidR="006603B7" w:rsidRPr="0065794B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65794B">
        <w:rPr>
          <w:rFonts w:ascii="Comic Sans MS" w:hAnsi="Comic Sans MS"/>
          <w:b/>
          <w:sz w:val="16"/>
          <w:szCs w:val="16"/>
        </w:rPr>
        <w:t>17. İhracat ile ilgili aşağıdakilerden hangisi söylenebilir?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Üretimin ihtiyaçtan fazla olmasına bağlıdır.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b. Gelir elde etme amacı yoktur.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c. Başka ülkelerden mal alınması ile yapılır.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d. İhracatta sadece sanayi malları satılır. 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52" type="#_x0000_t32" style="position:absolute;margin-left:-33.75pt;margin-top:3.75pt;width:296.25pt;height:.75pt;z-index:251669504" o:connectortype="straight"/>
        </w:pict>
      </w:r>
    </w:p>
    <w:p w:rsidR="006603B7" w:rsidRPr="0065794B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65794B">
        <w:rPr>
          <w:rFonts w:ascii="Comic Sans MS" w:hAnsi="Comic Sans MS"/>
          <w:b/>
          <w:sz w:val="16"/>
          <w:szCs w:val="16"/>
        </w:rPr>
        <w:t>18. Aşağıdakilerden  hangisi bağımsızlık sembollerimizden birisidir?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Andımız                            b. Atasözlerimiz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c. Türkülerimiz                    d. İstiklal Marşı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53" type="#_x0000_t32" style="position:absolute;margin-left:-33.75pt;margin-top:4.35pt;width:296.25pt;height:.75pt;z-index:251671552" o:connectortype="straight"/>
        </w:pict>
      </w:r>
    </w:p>
    <w:p w:rsidR="006603B7" w:rsidRPr="00E36B1A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E36B1A">
        <w:rPr>
          <w:rFonts w:ascii="Comic Sans MS" w:hAnsi="Comic Sans MS"/>
          <w:b/>
          <w:sz w:val="16"/>
          <w:szCs w:val="16"/>
        </w:rPr>
        <w:t>19. Bir ürün ya da hizmet başka bir ülkeden satıl alındığında aşağıdakilerden hangisi yapılmış olur?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a. ithalat          b. ihracat        c. ticaret      d. üretim 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54" type="#_x0000_t32" style="position:absolute;margin-left:-33.75pt;margin-top:9.35pt;width:296.25pt;height:.75pt;z-index:251672576" o:connectortype="straight"/>
        </w:pict>
      </w:r>
    </w:p>
    <w:p w:rsidR="006603B7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</w:p>
    <w:p w:rsidR="006603B7" w:rsidRPr="001123FD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1123FD">
        <w:rPr>
          <w:rFonts w:ascii="Comic Sans MS" w:hAnsi="Comic Sans MS"/>
          <w:b/>
          <w:sz w:val="16"/>
          <w:szCs w:val="16"/>
        </w:rPr>
        <w:t xml:space="preserve">20. Aşağıda tarım ürünleri ve yetiştiği coğrafi özellikler verilmiştir. </w:t>
      </w:r>
    </w:p>
    <w:p w:rsidR="006603B7" w:rsidRPr="001123FD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1123FD">
        <w:rPr>
          <w:rFonts w:ascii="Comic Sans MS" w:hAnsi="Comic Sans MS"/>
          <w:b/>
          <w:sz w:val="16"/>
          <w:szCs w:val="16"/>
        </w:rPr>
        <w:t>Hangi tarım ürününün yetiştiği coğrafi özellik yanlış verilmiştir?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a. </w:t>
      </w:r>
      <w:r w:rsidRPr="00F924E7">
        <w:rPr>
          <w:noProof/>
          <w:lang w:eastAsia="tr-TR"/>
        </w:rPr>
        <w:pict>
          <v:shape id="Resim 31" o:spid="_x0000_i1031" type="#_x0000_t75" alt="http://www.masaustu-resimleri.com/d/4379-2/Portakal+Resimleri.jpg" style="width:32.25pt;height:27pt;visibility:visible">
            <v:imagedata r:id="rId10" o:title=""/>
          </v:shape>
        </w:pict>
      </w:r>
      <w:r>
        <w:rPr>
          <w:rFonts w:ascii="Comic Sans MS" w:hAnsi="Comic Sans MS"/>
          <w:sz w:val="16"/>
          <w:szCs w:val="16"/>
        </w:rPr>
        <w:t>Portakal: Kış ılıklığı ister.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b. </w:t>
      </w:r>
      <w:r w:rsidRPr="00F924E7">
        <w:rPr>
          <w:noProof/>
          <w:lang w:eastAsia="tr-TR"/>
        </w:rPr>
        <w:pict>
          <v:shape id="Resim 34" o:spid="_x0000_i1032" type="#_x0000_t75" alt="http://www.gidatarim.com/contents/icerik/12_2783319.jpg" style="width:30pt;height:28.5pt;visibility:visible">
            <v:imagedata r:id="rId11" o:title=""/>
          </v:shape>
        </w:pict>
      </w:r>
      <w:r>
        <w:rPr>
          <w:rFonts w:ascii="Comic Sans MS" w:hAnsi="Comic Sans MS"/>
          <w:sz w:val="16"/>
          <w:szCs w:val="16"/>
        </w:rPr>
        <w:t xml:space="preserve"> Çay: Bol yağış ister.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c. </w:t>
      </w:r>
      <w:r w:rsidRPr="00F924E7">
        <w:rPr>
          <w:noProof/>
          <w:lang w:eastAsia="tr-TR"/>
        </w:rPr>
        <w:pict>
          <v:shape id="Resim 43" o:spid="_x0000_i1033" type="#_x0000_t75" alt="http://www.delinetciler.net/forum/attachments/14700d1316092221-pamuk.jpg" style="width:33pt;height:30.75pt;visibility:visible">
            <v:imagedata r:id="rId12" o:title=""/>
          </v:shape>
        </w:pict>
      </w:r>
      <w:r>
        <w:rPr>
          <w:rFonts w:ascii="Comic Sans MS" w:hAnsi="Comic Sans MS"/>
          <w:sz w:val="16"/>
          <w:szCs w:val="16"/>
        </w:rPr>
        <w:t xml:space="preserve"> Pamuk: Sıcak iklimde düz ovalarda yetişir. 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d. </w:t>
      </w:r>
      <w:r w:rsidRPr="00F924E7">
        <w:rPr>
          <w:noProof/>
          <w:lang w:eastAsia="tr-TR"/>
        </w:rPr>
        <w:pict>
          <v:shape id="Resim 46" o:spid="_x0000_i1034" type="#_x0000_t75" alt="http://www.tasdemirlerun.com.tr/images/bugday2.jpg" style="width:27.75pt;height:29.25pt;visibility:visible">
            <v:imagedata r:id="rId13" o:title=""/>
          </v:shape>
        </w:pict>
      </w:r>
      <w:r>
        <w:rPr>
          <w:rFonts w:ascii="Comic Sans MS" w:hAnsi="Comic Sans MS"/>
          <w:sz w:val="16"/>
          <w:szCs w:val="16"/>
        </w:rPr>
        <w:t xml:space="preserve"> Buğday: Bol yağmurlu yerlerde yetişir. 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55" type="#_x0000_t32" style="position:absolute;margin-left:-33.75pt;margin-top:3.85pt;width:296.25pt;height:.75pt;z-index:251673600" o:connectortype="straight"/>
        </w:pict>
      </w:r>
    </w:p>
    <w:p w:rsidR="006603B7" w:rsidRPr="00291579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291579">
        <w:rPr>
          <w:rFonts w:ascii="Comic Sans MS" w:hAnsi="Comic Sans MS"/>
          <w:b/>
          <w:sz w:val="16"/>
          <w:szCs w:val="16"/>
        </w:rPr>
        <w:t xml:space="preserve">21. Aşağıdakilerden  hangisi demokrasinin getirdiklerinden biri </w:t>
      </w:r>
      <w:r w:rsidRPr="00291579">
        <w:rPr>
          <w:rFonts w:ascii="Comic Sans MS" w:hAnsi="Comic Sans MS"/>
          <w:b/>
          <w:sz w:val="16"/>
          <w:szCs w:val="16"/>
          <w:u w:val="single"/>
        </w:rPr>
        <w:t>değildir?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Yöneticilerini halkın kendisi seçer.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b. Yöneticiler belirli aralıklarla değişir.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c. Milletvekillerini cumhurbaşkanı seçer. 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d. Herkes yasalar karşısında eşittir. 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56" type="#_x0000_t32" style="position:absolute;margin-left:-33.75pt;margin-top:9.35pt;width:296.25pt;height:.75pt;z-index:251677696" o:connectortype="straight"/>
        </w:pic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rect id="_x0000_s1057" style="position:absolute;margin-left:68.65pt;margin-top:-19.5pt;width:185.25pt;height:46.5pt;z-index:251648000">
            <v:textbox>
              <w:txbxContent>
                <w:p w:rsidR="006603B7" w:rsidRPr="00291579" w:rsidRDefault="006603B7" w:rsidP="00291579">
                  <w:pPr>
                    <w:pStyle w:val="NoSpacing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291579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Cumhurbaşkanlığı forsumuzda bulunan on altı yıldız aşağıdakilerden  hangisinin simgesidir?</w:t>
                  </w:r>
                </w:p>
              </w:txbxContent>
            </v:textbox>
          </v:rect>
        </w:pict>
      </w:r>
      <w:r w:rsidRPr="00291579">
        <w:rPr>
          <w:rFonts w:ascii="Comic Sans MS" w:hAnsi="Comic Sans MS"/>
          <w:b/>
          <w:sz w:val="16"/>
          <w:szCs w:val="16"/>
        </w:rPr>
        <w:t>22</w:t>
      </w:r>
      <w:r>
        <w:rPr>
          <w:rFonts w:ascii="Comic Sans MS" w:hAnsi="Comic Sans MS"/>
          <w:sz w:val="16"/>
          <w:szCs w:val="16"/>
        </w:rPr>
        <w:t xml:space="preserve">. </w:t>
      </w:r>
      <w:r w:rsidRPr="00F924E7">
        <w:rPr>
          <w:noProof/>
          <w:lang w:eastAsia="tr-TR"/>
        </w:rPr>
        <w:pict>
          <v:shape id="Resim 49" o:spid="_x0000_i1035" type="#_x0000_t75" alt="http://upload.wikimedia.org/wikipedia/commons/thumb/3/37/Presidential_Seal_of_the_Republic_of_Turkey.svg/250px-Presidential_Seal_of_the_Republic_of_Turkey.svg.png" style="width:44.25pt;height:44.25pt;visibility:visible">
            <v:imagedata r:id="rId14" o:title=""/>
          </v:shape>
        </w:pic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a. Günümüze kadar  on altı ayrı Cumhurbaşkanı gelmiştir.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b. Türklerin tarihte kurduğu on altı  devleti temsil eder.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c. Kuruluşumuzun on altıncı yılını temsil eder.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d. On altı ayrı padişahı temsil eder.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58" type="#_x0000_t32" style="position:absolute;margin-left:-16.85pt;margin-top:7.05pt;width:296.25pt;height:.75pt;z-index:251665408" o:connectortype="straight"/>
        </w:pict>
      </w:r>
    </w:p>
    <w:p w:rsidR="006603B7" w:rsidRPr="00291579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291579">
        <w:rPr>
          <w:rFonts w:ascii="Comic Sans MS" w:hAnsi="Comic Sans MS"/>
          <w:b/>
          <w:sz w:val="16"/>
          <w:szCs w:val="16"/>
        </w:rPr>
        <w:t>23. Petrol , doğal gaz ve su  hangi ulaşım türü ile taşınmaktadır?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Deniz ulaşımı                      b.  Hava ulaşımı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c. Kara ulaşımı                        d. Boru hattı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59" type="#_x0000_t32" style="position:absolute;margin-left:-16.85pt;margin-top:8.45pt;width:296.25pt;height:.75pt;z-index:251666432" o:connectortype="straight"/>
        </w:pic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60" type="#_x0000_t61" style="position:absolute;margin-left:68.65pt;margin-top:1.9pt;width:185.25pt;height:33pt;z-index:251649024" adj="-2233,16593" strokecolor="#4f81bd" strokeweight="1pt">
            <v:stroke dashstyle="dash"/>
            <v:shadow color="#868686"/>
            <v:textbox>
              <w:txbxContent>
                <w:p w:rsidR="006603B7" w:rsidRPr="005F70D3" w:rsidRDefault="006603B7" w:rsidP="005F70D3">
                  <w:pPr>
                    <w:pStyle w:val="NoSpacing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Bir millet büyükse kendisini tanımakla daha da büyük olur.</w:t>
                  </w:r>
                </w:p>
              </w:txbxContent>
            </v:textbox>
          </v:shape>
        </w:pict>
      </w:r>
      <w:r w:rsidRPr="005F70D3">
        <w:rPr>
          <w:rFonts w:ascii="Comic Sans MS" w:hAnsi="Comic Sans MS"/>
          <w:b/>
          <w:sz w:val="16"/>
          <w:szCs w:val="16"/>
        </w:rPr>
        <w:t>24.</w:t>
      </w:r>
      <w:r>
        <w:rPr>
          <w:rFonts w:ascii="Comic Sans MS" w:hAnsi="Comic Sans MS"/>
          <w:sz w:val="16"/>
          <w:szCs w:val="16"/>
        </w:rPr>
        <w:t xml:space="preserve"> </w:t>
      </w:r>
      <w:r w:rsidRPr="00F924E7">
        <w:rPr>
          <w:noProof/>
          <w:lang w:eastAsia="tr-TR"/>
        </w:rPr>
        <w:pict>
          <v:shape id="Resim 52" o:spid="_x0000_i1036" type="#_x0000_t75" alt="http://resim.bilgicik.com/ataturk/ataturk_2.jpg" style="width:36pt;height:45.75pt;visibility:visible">
            <v:imagedata r:id="rId15" o:title=""/>
          </v:shape>
        </w:pict>
      </w:r>
    </w:p>
    <w:p w:rsidR="006603B7" w:rsidRPr="005F70D3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5F70D3">
        <w:rPr>
          <w:rFonts w:ascii="Comic Sans MS" w:hAnsi="Comic Sans MS"/>
          <w:b/>
          <w:sz w:val="16"/>
          <w:szCs w:val="16"/>
        </w:rPr>
        <w:t>Atatürk’ün bu sözü aşağıdakilerden hangisinin kurulmasını sağlamıştır?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Türk Dil Kurumu                    b. TBMM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c. Türk Tarih Kurumu               d. Bağımsız Mahkemeler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61" type="#_x0000_t32" style="position:absolute;margin-left:-16.85pt;margin-top:6pt;width:296.25pt;height:.75pt;z-index:251668480" o:connectortype="straight"/>
        </w:pic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 w:rsidRPr="005F70D3">
        <w:rPr>
          <w:rFonts w:ascii="Comic Sans MS" w:hAnsi="Comic Sans MS"/>
          <w:b/>
          <w:sz w:val="16"/>
          <w:szCs w:val="16"/>
        </w:rPr>
        <w:t>25</w:t>
      </w:r>
      <w:r>
        <w:rPr>
          <w:rFonts w:ascii="Comic Sans MS" w:hAnsi="Comic Sans MS"/>
          <w:sz w:val="16"/>
          <w:szCs w:val="16"/>
        </w:rPr>
        <w:t>.  – Ülkemizin yabancı ülkelerle ilişkilerini geliştirmek için yapılacakları belirleyip düzenler.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- Yabancı ülkelerde yaşayan Türkler için temsilcilikler açar ve yönetir.</w:t>
      </w:r>
    </w:p>
    <w:p w:rsidR="006603B7" w:rsidRPr="005F70D3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5F70D3">
        <w:rPr>
          <w:rFonts w:ascii="Comic Sans MS" w:hAnsi="Comic Sans MS"/>
          <w:b/>
          <w:sz w:val="16"/>
          <w:szCs w:val="16"/>
        </w:rPr>
        <w:t>Yukarıdaki görevler aşağıdaki hangi bakanlığa aittir?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Adalet Bakanlığı                     b. Milli Eğitim Bakanlığı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c. İçişleri Bakanlığı                    d. Dışişleri Bakanlığı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62" type="#_x0000_t32" style="position:absolute;margin-left:-16.85pt;margin-top:5.45pt;width:296.25pt;height:.75pt;z-index:251670528" o:connectortype="straight"/>
        </w:pict>
      </w:r>
    </w:p>
    <w:p w:rsidR="006603B7" w:rsidRPr="00F323F3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F323F3">
        <w:rPr>
          <w:rFonts w:ascii="Comic Sans MS" w:hAnsi="Comic Sans MS"/>
          <w:b/>
          <w:sz w:val="16"/>
          <w:szCs w:val="16"/>
        </w:rPr>
        <w:t>26.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</w:t>
      </w:r>
      <w:r w:rsidRPr="00F924E7">
        <w:rPr>
          <w:noProof/>
          <w:lang w:eastAsia="tr-TR"/>
        </w:rPr>
        <w:pict>
          <v:shape id="Resim 55" o:spid="_x0000_i1037" type="#_x0000_t75" alt="http://www.karasaban.net/wp-content/uploads/uzum11.jpg" style="width:54pt;height:49.5pt;visibility:visible">
            <v:imagedata r:id="rId16" o:title=""/>
          </v:shape>
        </w:pict>
      </w:r>
      <w:r>
        <w:rPr>
          <w:rFonts w:ascii="Comic Sans MS" w:hAnsi="Comic Sans MS"/>
          <w:sz w:val="16"/>
          <w:szCs w:val="16"/>
        </w:rPr>
        <w:t xml:space="preserve">             </w:t>
      </w:r>
      <w:r w:rsidRPr="00F924E7">
        <w:rPr>
          <w:noProof/>
          <w:lang w:eastAsia="tr-TR"/>
        </w:rPr>
        <w:pict>
          <v:shape id="Resim 58" o:spid="_x0000_i1038" type="#_x0000_t75" alt="https://encrypted-tbn3.google.com/images?q=tbn:ANd9GcRumj2U6Wnj7lejJTG9JlAnE5EGkQ0cBW4zfNEgsOdg5Fz0Pav-" style="width:41.25pt;height:46.5pt;visibility:visible">
            <v:imagedata r:id="rId17" o:title=""/>
          </v:shape>
        </w:pict>
      </w:r>
      <w:r>
        <w:rPr>
          <w:rFonts w:ascii="Comic Sans MS" w:hAnsi="Comic Sans MS"/>
          <w:sz w:val="16"/>
          <w:szCs w:val="16"/>
        </w:rPr>
        <w:t xml:space="preserve">                </w:t>
      </w:r>
      <w:r w:rsidRPr="00F924E7">
        <w:rPr>
          <w:noProof/>
          <w:lang w:eastAsia="tr-TR"/>
        </w:rPr>
        <w:pict>
          <v:shape id="Resim 61" o:spid="_x0000_i1039" type="#_x0000_t75" alt="https://encrypted-tbn1.google.com/images?q=tbn:ANd9GcQaDD-jgUx2CfKfPmtNd_pFgOFTycHmuVhre0rMxMEUYCihXHFNzQ" style="width:41.25pt;height:39pt;visibility:visible">
            <v:imagedata r:id="rId18" o:title=""/>
          </v:shape>
        </w:pic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Üzüm                            Elma                         Fındık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 w:rsidRPr="00F323F3">
        <w:rPr>
          <w:rFonts w:ascii="Comic Sans MS" w:hAnsi="Comic Sans MS"/>
          <w:b/>
          <w:sz w:val="16"/>
          <w:szCs w:val="16"/>
        </w:rPr>
        <w:t>Yukarıdaki meyvelerin en çok üretildiği iller sırasıyla hangi şıkta doğru olarak verilmiştir</w:t>
      </w:r>
      <w:r>
        <w:rPr>
          <w:rFonts w:ascii="Comic Sans MS" w:hAnsi="Comic Sans MS"/>
          <w:sz w:val="16"/>
          <w:szCs w:val="16"/>
        </w:rPr>
        <w:t>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Aydın  - Edirne –Siirt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b. İzmir  - Amasya  - Giresun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c. Konya – Samsun – Malatya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d. Trabzon – Antalya – Sinop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63" type="#_x0000_t32" style="position:absolute;margin-left:-16.85pt;margin-top:6.45pt;width:296.25pt;height:.75pt;z-index:251674624" o:connectortype="straight"/>
        </w:pic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 w:rsidRPr="009C6E6D">
        <w:rPr>
          <w:rFonts w:ascii="Comic Sans MS" w:hAnsi="Comic Sans MS"/>
          <w:b/>
          <w:sz w:val="16"/>
          <w:szCs w:val="16"/>
        </w:rPr>
        <w:t>27.</w:t>
      </w:r>
      <w:r>
        <w:rPr>
          <w:rFonts w:ascii="Comic Sans MS" w:hAnsi="Comic Sans MS"/>
          <w:sz w:val="16"/>
          <w:szCs w:val="16"/>
        </w:rPr>
        <w:t xml:space="preserve"> Dağın  yüksek bir yerinden kopup  yuvarlanarak büyüyen kar kütlesi dağın eteğindeki Hamidiye Köyü’nü tamamen kapattı.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Pr="009C6E6D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 w:rsidRPr="009C6E6D">
        <w:rPr>
          <w:rFonts w:ascii="Comic Sans MS" w:hAnsi="Comic Sans MS"/>
          <w:b/>
          <w:sz w:val="16"/>
          <w:szCs w:val="16"/>
        </w:rPr>
        <w:t>Yukarıdaki metinde hangi doğal afetten bahsedilmektedir?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deprem                                b. heyelan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c. erozyon                              d. çığ     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Pr="00737E88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>
        <w:rPr>
          <w:noProof/>
          <w:lang w:eastAsia="tr-TR"/>
        </w:rPr>
        <w:pict>
          <v:shape id="_x0000_s1064" type="#_x0000_t32" style="position:absolute;margin-left:-16.85pt;margin-top:-.15pt;width:296.25pt;height:.75pt;z-index:251675648" o:connectortype="straight"/>
        </w:pict>
      </w:r>
      <w:r w:rsidRPr="00737E88">
        <w:rPr>
          <w:rFonts w:ascii="Comic Sans MS" w:hAnsi="Comic Sans MS"/>
          <w:b/>
          <w:sz w:val="16"/>
          <w:szCs w:val="16"/>
        </w:rPr>
        <w:t>28. Avrupa ve Asya’yı birbirinden ayıran İstanbul ve Çanakkale Boğazları hangi coğrafi bölgemizdedir?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a. Marmara Bölgesi                     b.  Akdeniz Bölgesi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c. Ege Bölgesi                              d. Karadeniz Bölgesi </w: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shape id="_x0000_s1065" type="#_x0000_t32" style="position:absolute;margin-left:-16.85pt;margin-top:4.1pt;width:296.25pt;height:.75pt;z-index:251676672" o:connectortype="straight"/>
        </w:pict>
      </w:r>
    </w:p>
    <w:p w:rsidR="006603B7" w:rsidRDefault="006603B7" w:rsidP="004C1C41">
      <w:pPr>
        <w:pStyle w:val="NoSpacing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Not: İlk 16 soru 4, diğer sorular 3 puandır. </w:t>
      </w:r>
    </w:p>
    <w:p w:rsidR="006603B7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                                                </w:t>
      </w:r>
      <w:r w:rsidRPr="00D35643">
        <w:rPr>
          <w:rFonts w:ascii="Comic Sans MS" w:hAnsi="Comic Sans MS"/>
          <w:b/>
          <w:sz w:val="16"/>
          <w:szCs w:val="16"/>
        </w:rPr>
        <w:t>Semra Pınar Akarsu</w:t>
      </w:r>
    </w:p>
    <w:p w:rsidR="006603B7" w:rsidRPr="00D35643" w:rsidRDefault="006603B7" w:rsidP="004C1C41">
      <w:pPr>
        <w:pStyle w:val="NoSpacing"/>
        <w:rPr>
          <w:rFonts w:ascii="Comic Sans MS" w:hAnsi="Comic Sans MS"/>
          <w:b/>
          <w:sz w:val="16"/>
          <w:szCs w:val="16"/>
        </w:rPr>
      </w:pPr>
      <w:hyperlink r:id="rId19" w:history="1">
        <w:r>
          <w:rPr>
            <w:rStyle w:val="Hyperlink"/>
            <w:rFonts w:ascii="Comic Sans MS" w:hAnsi="Comic Sans MS"/>
          </w:rPr>
          <w:t>www.sorubak.com</w:t>
        </w:r>
      </w:hyperlink>
    </w:p>
    <w:sectPr w:rsidR="006603B7" w:rsidRPr="00D35643" w:rsidSect="004C1C4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1C41"/>
    <w:rsid w:val="000303C3"/>
    <w:rsid w:val="000848F5"/>
    <w:rsid w:val="001123FD"/>
    <w:rsid w:val="00291579"/>
    <w:rsid w:val="00324895"/>
    <w:rsid w:val="004308B7"/>
    <w:rsid w:val="004A465D"/>
    <w:rsid w:val="004C1C41"/>
    <w:rsid w:val="0054597F"/>
    <w:rsid w:val="005F70D3"/>
    <w:rsid w:val="0065794B"/>
    <w:rsid w:val="006603B7"/>
    <w:rsid w:val="00737E88"/>
    <w:rsid w:val="007C37A1"/>
    <w:rsid w:val="007E15A2"/>
    <w:rsid w:val="00886C26"/>
    <w:rsid w:val="009C6E6D"/>
    <w:rsid w:val="00A07FF2"/>
    <w:rsid w:val="00A23B7C"/>
    <w:rsid w:val="00AF363C"/>
    <w:rsid w:val="00C90A54"/>
    <w:rsid w:val="00CC4737"/>
    <w:rsid w:val="00D35643"/>
    <w:rsid w:val="00D61CA9"/>
    <w:rsid w:val="00E36B1A"/>
    <w:rsid w:val="00E57DDC"/>
    <w:rsid w:val="00F323F3"/>
    <w:rsid w:val="00F924E7"/>
    <w:rsid w:val="00FD7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65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C1C41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86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C2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23B7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hyperlink" Target="http://www.sorubak.com/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168</TotalTime>
  <Pages>2</Pages>
  <Words>1057</Words>
  <Characters>6028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>www.sorubak.com</cp:keywords>
  <dc:description/>
  <cp:lastModifiedBy>edanur</cp:lastModifiedBy>
  <cp:revision>8</cp:revision>
  <dcterms:created xsi:type="dcterms:W3CDTF">2012-05-19T18:05:00Z</dcterms:created>
  <dcterms:modified xsi:type="dcterms:W3CDTF">2012-05-20T19:58:00Z</dcterms:modified>
</cp:coreProperties>
</file>