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6DA7" w:rsidRDefault="00F76DA7" w:rsidP="006A2EF4">
      <w:r>
        <w:rPr>
          <w:noProof/>
          <w:lang w:eastAsia="tr-TR"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_x0000_s1026" type="#_x0000_t53" style="position:absolute;margin-left:333pt;margin-top:-27pt;width:185.65pt;height:48pt;z-index:251688960" strokeweight="1.5pt">
            <v:textbox>
              <w:txbxContent>
                <w:p w:rsidR="00F76DA7" w:rsidRPr="00A0496A" w:rsidRDefault="00F76DA7">
                  <w:pPr>
                    <w:rPr>
                      <w:b/>
                      <w:bCs/>
                      <w:i/>
                      <w:iCs/>
                    </w:rPr>
                  </w:pPr>
                  <w:r w:rsidRPr="00A0496A">
                    <w:rPr>
                      <w:b/>
                      <w:bCs/>
                      <w:i/>
                      <w:iCs/>
                    </w:rPr>
                    <w:t>ALDIĞI NOT: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02.4pt;margin-top:-54.35pt;width:102.05pt;height:48.75pt;z-index:251672576">
            <v:textbox>
              <w:txbxContent>
                <w:p w:rsidR="00F76DA7" w:rsidRPr="00A0496A" w:rsidRDefault="00F76DA7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……/05/2012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-57.35pt;margin-top:-54.35pt;width:119.3pt;height:48.75pt;z-index:251671552">
            <v:textbox>
              <w:txbxContent>
                <w:p w:rsidR="00F76DA7" w:rsidRDefault="00F76DA7">
                  <w:r>
                    <w:t>ADI     :</w:t>
                  </w:r>
                </w:p>
                <w:p w:rsidR="00F76DA7" w:rsidRDefault="00F76DA7">
                  <w:r>
                    <w:t>OKULNO: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61.95pt;margin-top:-54.35pt;width:340.45pt;height:48.75pt;z-index:251670528">
            <v:textbox>
              <w:txbxContent>
                <w:p w:rsidR="00F76DA7" w:rsidRPr="00B0239F" w:rsidRDefault="00F76DA7">
                  <w:pPr>
                    <w:rPr>
                      <w:b/>
                      <w:bCs/>
                      <w:i/>
                      <w:iCs/>
                      <w:color w:val="0000FF"/>
                      <w:sz w:val="24"/>
                      <w:szCs w:val="24"/>
                    </w:rPr>
                  </w:pPr>
                  <w:r>
                    <w:t xml:space="preserve">                  </w:t>
                  </w:r>
                  <w:r w:rsidRPr="00B0239F">
                    <w:rPr>
                      <w:b/>
                      <w:bCs/>
                      <w:i/>
                      <w:iCs/>
                      <w:color w:val="0000FF"/>
                      <w:sz w:val="24"/>
                      <w:szCs w:val="24"/>
                    </w:rPr>
                    <w:t>ÖĞRETMEN HASAN GÜNEY İLKÖĞRETİM OKULU</w:t>
                  </w:r>
                </w:p>
                <w:p w:rsidR="00F76DA7" w:rsidRPr="00B0239F" w:rsidRDefault="00F76DA7">
                  <w:pPr>
                    <w:rPr>
                      <w:b/>
                      <w:bCs/>
                      <w:i/>
                      <w:iCs/>
                      <w:color w:val="0000FF"/>
                      <w:sz w:val="24"/>
                      <w:szCs w:val="24"/>
                    </w:rPr>
                  </w:pPr>
                  <w:r w:rsidRPr="00B0239F">
                    <w:rPr>
                      <w:b/>
                      <w:bCs/>
                      <w:i/>
                      <w:iCs/>
                      <w:color w:val="0000FF"/>
                      <w:sz w:val="24"/>
                      <w:szCs w:val="24"/>
                    </w:rPr>
                    <w:t xml:space="preserve">                     5/A SINIFI   2. DÖNEM  3. YAZILI SORULAR</w:t>
                  </w:r>
                </w:p>
              </w:txbxContent>
            </v:textbox>
          </v:shape>
        </w:pict>
      </w:r>
    </w:p>
    <w:p w:rsidR="00F76DA7" w:rsidRDefault="00F76DA7" w:rsidP="004278C3">
      <w:r>
        <w:rPr>
          <w:noProof/>
          <w:lang w:eastAsia="tr-TR"/>
        </w:rPr>
        <w:pict>
          <v:shape id="_x0000_s1030" type="#_x0000_t202" style="position:absolute;margin-left:353.6pt;margin-top:19.2pt;width:64.25pt;height:45.75pt;z-index:251666432" strokecolor="white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l_fi" o:spid="_x0000_i1026" type="#_x0000_t75" alt="http://platform.ak.fbcdn.net/www/app_full_proxy.php?app=7146470109&amp;v=1&amp;size=o&amp;cksum=564aedf1896b90476e8690a8a648aa13&amp;src=http%3A%2F%2Fi1104.hizliresim.com%2F2011%2F4%2F8%2F5151.jpg" style="width:47.25pt;height:35.25pt;visibility:visible">
                        <v:imagedata r:id="rId7" o:title=""/>
                      </v:shape>
                    </w:pict>
                  </w:r>
                </w:p>
              </w:txbxContent>
            </v:textbox>
          </v:shape>
        </w:pict>
      </w:r>
      <w:r w:rsidRPr="007A2F6C">
        <w:rPr>
          <w:b/>
          <w:bCs/>
        </w:rPr>
        <w:t>1</w:t>
      </w:r>
      <w:r>
        <w:t>-Yazılı kurallara anayasa, yasa ve yönetmelikler örnek verilebilir.Bu kurallar insanların birbiriyle ve kurumlarla ilişkilerini düzenler.Hayatımızı güven içinde sürdürmemizi sağlar.</w:t>
      </w:r>
    </w:p>
    <w:p w:rsidR="00F76DA7" w:rsidRPr="007A2F6C" w:rsidRDefault="00F76DA7" w:rsidP="001F7AEB">
      <w:pPr>
        <w:outlineLvl w:val="0"/>
        <w:rPr>
          <w:b/>
          <w:bCs/>
          <w:i/>
          <w:iCs/>
        </w:rPr>
      </w:pPr>
      <w:r w:rsidRPr="007A2F6C">
        <w:rPr>
          <w:b/>
          <w:bCs/>
          <w:i/>
          <w:iCs/>
        </w:rPr>
        <w:t>Buna  göre aşağıdakilerden hangisine ulaşılabilir?</w:t>
      </w:r>
    </w:p>
    <w:p w:rsidR="00F76DA7" w:rsidRDefault="00F76DA7" w:rsidP="004278C3">
      <w:r>
        <w:t>A)Yasalara uymayanlar para cezasıyla cezalandırılır.  B)Kurallar toplumdan topluma değişiklik gösterir.</w:t>
      </w:r>
    </w:p>
    <w:p w:rsidR="00F76DA7" w:rsidRDefault="00F76DA7" w:rsidP="004278C3">
      <w:r>
        <w:t>C)Yazılı kurallar, toplumsal yaşamı düzenler               D)Sözlü kurallarda yazılı kurallar kadar  etkilidir.</w:t>
      </w:r>
    </w:p>
    <w:p w:rsidR="00F76DA7" w:rsidRDefault="00F76DA7" w:rsidP="004278C3">
      <w:r w:rsidRPr="007A2F6C">
        <w:rPr>
          <w:b/>
          <w:bCs/>
        </w:rPr>
        <w:t>2</w:t>
      </w:r>
      <w:r>
        <w:t>-Yazısız  kuralları yerine getirmediğimiz zaman kanun önünde suçlu sayılmasak da toplum tarafından ayıplanır ve tepki  görürüz.</w:t>
      </w:r>
    </w:p>
    <w:p w:rsidR="00F76DA7" w:rsidRPr="007A2F6C" w:rsidRDefault="00F76DA7" w:rsidP="001F7AEB">
      <w:pPr>
        <w:outlineLvl w:val="0"/>
        <w:rPr>
          <w:b/>
          <w:bCs/>
          <w:i/>
          <w:iCs/>
        </w:rPr>
      </w:pPr>
      <w:r w:rsidRPr="007A2F6C">
        <w:rPr>
          <w:b/>
          <w:bCs/>
          <w:i/>
          <w:iCs/>
        </w:rPr>
        <w:t>Verilen metne göre , aşağıdaki örneklerden hangisi yazısız kuralların kapsamının dışında kalır?</w:t>
      </w:r>
    </w:p>
    <w:p w:rsidR="00F76DA7" w:rsidRDefault="00F76DA7" w:rsidP="001F7AEB">
      <w:pPr>
        <w:outlineLvl w:val="0"/>
      </w:pPr>
      <w:r>
        <w:t xml:space="preserve">A)Ahmet’in otobüste yaşlılara yer vermemesi       </w:t>
      </w:r>
    </w:p>
    <w:p w:rsidR="00F76DA7" w:rsidRDefault="00F76DA7" w:rsidP="00D92E24">
      <w:r>
        <w:t xml:space="preserve">  B)Emre’nin saati soran komşusuna sert bir şekilde ”Bilmiyorum!”demesi.</w:t>
      </w:r>
    </w:p>
    <w:p w:rsidR="00F76DA7" w:rsidRDefault="00F76DA7" w:rsidP="00D92E24">
      <w:r>
        <w:t>C)Ramazan Bey’in bankada “İşim çok acele.” Diyerek sıra beklemek istememesi.</w:t>
      </w:r>
    </w:p>
    <w:p w:rsidR="00F76DA7" w:rsidRDefault="00F76DA7" w:rsidP="001F7AEB">
      <w:pPr>
        <w:outlineLvl w:val="0"/>
      </w:pPr>
      <w:r>
        <w:t>D)Elif Hanım’ın şehir içinde saatte 100 km hızla araba kullanması</w:t>
      </w:r>
    </w:p>
    <w:p w:rsidR="00F76DA7" w:rsidRDefault="00F76DA7" w:rsidP="00D92E24">
      <w:r>
        <w:rPr>
          <w:noProof/>
          <w:lang w:eastAsia="tr-TR"/>
        </w:rPr>
        <w:pict>
          <v:shape id="_x0000_s1031" type="#_x0000_t202" style="position:absolute;margin-left:5in;margin-top:31.25pt;width:148.75pt;height:68.25pt;z-index:251628544" strokecolor="white">
            <v:textbox style="mso-next-textbox:#_x0000_s1031">
              <w:txbxContent>
                <w:p w:rsidR="00F76DA7" w:rsidRDefault="00F76DA7">
                  <w:r w:rsidRPr="009779FC">
                    <w:rPr>
                      <w:rFonts w:ascii="Arial" w:hAnsi="Arial" w:cs="Arial"/>
                      <w:sz w:val="20"/>
                      <w:szCs w:val="20"/>
                    </w:rPr>
                    <w:pict>
                      <v:shape id="_x0000_i1029" type="#_x0000_t75" alt="" style="width:120pt;height:60pt">
                        <v:imagedata r:id="rId8" r:href="rId9"/>
                      </v:shape>
                    </w:pict>
                  </w:r>
                  <w:hyperlink r:id="rId10" w:history="1">
                    <w:r w:rsidRPr="009779FC">
                      <w:rPr>
                        <w:rFonts w:ascii="Arial" w:hAnsi="Arial" w:cs="Arial"/>
                        <w:noProof/>
                        <w:vanish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g_hi" o:spid="_x0000_i1030" type="#_x0000_t75" alt="http://t2.gstatic.com/images?q=tbn:ANd9GcRpjutt1iQcBtabxJrbM1AP5vKiL87jPeZOgZp8rG7jIVH2qllhbWmDAjvFLg" href="http://www.google.com.tr/imgres?imgurl=http://www.akbabahaber.com/resimler/1/5353.jpg&amp;imgrefurl=http://www.akbabahaber.com/haber/muglada-35truzim-haftasi-kutlaniyor-5353.html&amp;usg=__KLeVCbQ0LZKtZpqZgF19dwxFmYs=&amp;h=615&amp;w=640&amp;sz=63&amp;hl=tr&amp;start=5&amp;zoom=1&amp;tbnid=KjzyHeT1toqLXM:&amp;tbnh=132&amp;tbnw=137&amp;ei=7Qa8TaPGDoKl4Ab4gf25BQ&amp;prev=/search?q=bursa+valili%C4%9Fi&amp;hl=tr&amp;biw=1276&amp;bih=599&amp;gbv=2&amp;tbs=itp:lineart,ic:color&amp;tbm=isch" style="width:123pt;height:118.5pt;visibility:visible" o:button="t">
                          <v:fill o:detectmouseclick="t"/>
                          <v:imagedata r:id="rId11" o:title=""/>
                        </v:shape>
                      </w:pict>
                    </w:r>
                  </w:hyperlink>
                </w:p>
              </w:txbxContent>
            </v:textbox>
          </v:shape>
        </w:pict>
      </w:r>
      <w:r w:rsidRPr="007A2F6C">
        <w:rPr>
          <w:b/>
          <w:bCs/>
        </w:rPr>
        <w:t>3</w:t>
      </w:r>
      <w:r>
        <w:t>-Ülkemizde illerin yönetiminden sorumlu birim valiliktir. Askeri ve adli kurumlar dışında ilde görev yapan tüm kamu görevlileri valiliğe bağlıdır.</w:t>
      </w:r>
    </w:p>
    <w:p w:rsidR="00F76DA7" w:rsidRPr="007A2F6C" w:rsidRDefault="00F76DA7" w:rsidP="001F7AEB">
      <w:pPr>
        <w:outlineLvl w:val="0"/>
        <w:rPr>
          <w:b/>
          <w:bCs/>
          <w:i/>
          <w:iCs/>
        </w:rPr>
      </w:pPr>
      <w:r w:rsidRPr="007A2F6C">
        <w:rPr>
          <w:b/>
          <w:bCs/>
          <w:i/>
          <w:iCs/>
        </w:rPr>
        <w:t>Buna göre , aşağıdakilerden hangisi doğrudan valiliğe bağlı değildir?</w:t>
      </w:r>
    </w:p>
    <w:p w:rsidR="00F76DA7" w:rsidRDefault="00F76DA7" w:rsidP="006A2EF4">
      <w:r>
        <w:t>A)İlçe Sağlık Müdürlüğü                          B)İl Emniyet Müdürlüğü</w:t>
      </w:r>
    </w:p>
    <w:p w:rsidR="00F76DA7" w:rsidRDefault="00F76DA7" w:rsidP="006A2EF4">
      <w:r>
        <w:rPr>
          <w:noProof/>
          <w:lang w:eastAsia="tr-TR"/>
        </w:rPr>
        <w:pict>
          <v:shape id="_x0000_s1032" type="#_x0000_t202" style="position:absolute;margin-left:30.4pt;margin-top:19.4pt;width:90.75pt;height:1in;z-index:251629568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32" type="#_x0000_t75" alt="http://2.bp.blogspot.com/_cpe1zxZdAv4/SbGZTzT_9oI/AAAAAAAAAQA/rWUAT_QeY7A/s320/T.C.-CumhurbaskanligiForsu.png" style="width:79.5pt;height:67.5pt;visibility:visible">
                        <v:imagedata r:id="rId12" o:title=""/>
                      </v:shape>
                    </w:pict>
                  </w:r>
                </w:p>
              </w:txbxContent>
            </v:textbox>
          </v:shape>
        </w:pict>
      </w:r>
      <w:r>
        <w:t>C)İl Özel İdare Müdürlüğü                      D)İl Gençlik ve Spor Müdürlüğü</w:t>
      </w:r>
    </w:p>
    <w:p w:rsidR="00F76DA7" w:rsidRDefault="00F76DA7" w:rsidP="00CD0C41">
      <w:pPr>
        <w:tabs>
          <w:tab w:val="left" w:pos="2685"/>
        </w:tabs>
      </w:pPr>
      <w:r w:rsidRPr="007A2F6C">
        <w:rPr>
          <w:b/>
          <w:bCs/>
        </w:rPr>
        <w:t>4-</w:t>
      </w:r>
      <w:r>
        <w:tab/>
        <w:t xml:space="preserve">Cumhurbaşkanlığı forsundaki 16 yıldız aşağıdakilerden hangisini temsil </w:t>
      </w:r>
    </w:p>
    <w:p w:rsidR="00F76DA7" w:rsidRPr="007A2F6C" w:rsidRDefault="00F76DA7" w:rsidP="00CD0C41">
      <w:pPr>
        <w:tabs>
          <w:tab w:val="left" w:pos="2685"/>
        </w:tabs>
        <w:rPr>
          <w:b/>
          <w:bCs/>
        </w:rPr>
      </w:pPr>
      <w:r>
        <w:tab/>
        <w:t xml:space="preserve"> </w:t>
      </w:r>
      <w:r w:rsidRPr="007A2F6C">
        <w:rPr>
          <w:b/>
          <w:bCs/>
        </w:rPr>
        <w:t>etmektedir?</w:t>
      </w:r>
    </w:p>
    <w:p w:rsidR="00F76DA7" w:rsidRDefault="00F76DA7" w:rsidP="00CD0C41">
      <w:pPr>
        <w:tabs>
          <w:tab w:val="left" w:pos="2685"/>
        </w:tabs>
      </w:pPr>
      <w:r>
        <w:tab/>
      </w:r>
    </w:p>
    <w:p w:rsidR="00F76DA7" w:rsidRDefault="00F76DA7" w:rsidP="00CD0C41">
      <w:pPr>
        <w:tabs>
          <w:tab w:val="left" w:pos="2685"/>
        </w:tabs>
      </w:pPr>
      <w:r>
        <w:t xml:space="preserve">A)Bakanlıkların sayısını                                                            B)Eski Türk Devletlerini  </w:t>
      </w:r>
    </w:p>
    <w:p w:rsidR="00F76DA7" w:rsidRDefault="00F76DA7" w:rsidP="00CD0C41">
      <w:pPr>
        <w:tabs>
          <w:tab w:val="left" w:pos="2685"/>
        </w:tabs>
      </w:pP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33" type="#_x0000_t106" style="position:absolute;margin-left:82.9pt;margin-top:3.2pt;width:163.5pt;height:73.5pt;z-index:251631616" adj="-991,15825">
            <v:textbox>
              <w:txbxContent>
                <w:p w:rsidR="00F76DA7" w:rsidRDefault="00F76DA7">
                  <w:r>
                    <w:t>1.Bayrak 2.Milli Marş</w:t>
                  </w:r>
                </w:p>
                <w:p w:rsidR="00F76DA7" w:rsidRDefault="00F76DA7">
                  <w:r>
                    <w:t>3.Para  4.Anayasa</w:t>
                  </w:r>
                </w:p>
                <w:p w:rsidR="00F76DA7" w:rsidRDefault="00F76DA7"/>
                <w:p w:rsidR="00F76DA7" w:rsidRDefault="00F76DA7"/>
              </w:txbxContent>
            </v:textbox>
          </v:shape>
        </w:pict>
      </w:r>
      <w:r>
        <w:t xml:space="preserve"> C)Meclisteki partileri                                                               D)Cumhurbaşkanlarının sayısını</w:t>
      </w:r>
    </w:p>
    <w:p w:rsidR="00F76DA7" w:rsidRPr="007A2F6C" w:rsidRDefault="00F76DA7" w:rsidP="00D53E39">
      <w:pPr>
        <w:tabs>
          <w:tab w:val="left" w:pos="2685"/>
          <w:tab w:val="left" w:pos="5175"/>
        </w:tabs>
        <w:rPr>
          <w:b/>
          <w:bCs/>
        </w:rPr>
      </w:pPr>
      <w:r>
        <w:rPr>
          <w:noProof/>
          <w:lang w:eastAsia="tr-TR"/>
        </w:rPr>
        <w:pict>
          <v:shape id="_x0000_s1034" type="#_x0000_t202" style="position:absolute;margin-left:16.75pt;margin-top:9.25pt;width:91.55pt;height:91.5pt;z-index:251630592" strokecolor="white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34" type="#_x0000_t75" alt="http://kalemkoleji.com/resimler/images/bayrak_cocuk_erkek_gif.gif" style="width:76.5pt;height:76.5pt;visibility:visible">
                        <v:imagedata r:id="rId13" o:title=""/>
                        <o:lock v:ext="edit" cropping="t"/>
                      </v:shape>
                    </w:pict>
                  </w:r>
                </w:p>
              </w:txbxContent>
            </v:textbox>
          </v:shape>
        </w:pict>
      </w:r>
      <w:r w:rsidRPr="007A2F6C">
        <w:rPr>
          <w:b/>
          <w:bCs/>
        </w:rPr>
        <w:t>5-</w:t>
      </w:r>
    </w:p>
    <w:p w:rsidR="00F76DA7" w:rsidRDefault="00F76DA7" w:rsidP="00D53E39">
      <w:pPr>
        <w:tabs>
          <w:tab w:val="left" w:pos="2685"/>
          <w:tab w:val="left" w:pos="5175"/>
        </w:tabs>
      </w:pPr>
      <w:r>
        <w:t xml:space="preserve">                                                                                                  Sefer  her ulusun bağımsız olduğunu </w:t>
      </w:r>
    </w:p>
    <w:p w:rsidR="00F76DA7" w:rsidRDefault="00F76DA7" w:rsidP="00D53E39">
      <w:pPr>
        <w:jc w:val="center"/>
      </w:pPr>
      <w:r>
        <w:t xml:space="preserve">                                                                             gösteren   egemenlik sembollerine</w:t>
      </w:r>
    </w:p>
    <w:p w:rsidR="00F76DA7" w:rsidRDefault="00F76DA7" w:rsidP="00D53E39">
      <w:pPr>
        <w:jc w:val="center"/>
      </w:pPr>
      <w:r>
        <w:t xml:space="preserve">                                             örnekler  vermiştir.</w:t>
      </w:r>
    </w:p>
    <w:p w:rsidR="00F76DA7" w:rsidRPr="007A2F6C" w:rsidRDefault="00F76DA7" w:rsidP="001F7AEB">
      <w:pPr>
        <w:outlineLvl w:val="0"/>
        <w:rPr>
          <w:b/>
          <w:bCs/>
          <w:i/>
          <w:iCs/>
        </w:rPr>
      </w:pPr>
      <w:r w:rsidRPr="007A2F6C">
        <w:rPr>
          <w:b/>
          <w:bCs/>
          <w:i/>
          <w:iCs/>
        </w:rPr>
        <w:t>Sefer’in verdiği örneklerden  hangisi yanlıştır?</w:t>
      </w:r>
    </w:p>
    <w:p w:rsidR="00F76DA7" w:rsidRDefault="00F76DA7" w:rsidP="00D53E39">
      <w:r>
        <w:t>A)1                                         B)2                                                         C)3                          D)4</w:t>
      </w:r>
    </w:p>
    <w:p w:rsidR="00F76DA7" w:rsidRPr="007A2F6C" w:rsidRDefault="00F76DA7" w:rsidP="0015799B">
      <w:pPr>
        <w:tabs>
          <w:tab w:val="left" w:pos="2070"/>
        </w:tabs>
        <w:rPr>
          <w:b/>
          <w:bCs/>
        </w:rPr>
      </w:pP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5" type="#_x0000_t62" style="position:absolute;margin-left:100.9pt;margin-top:-13.85pt;width:267.75pt;height:48pt;z-index:251633664" adj="363">
            <v:textbox>
              <w:txbxContent>
                <w:p w:rsidR="00F76DA7" w:rsidRPr="007A2F6C" w:rsidRDefault="00F76DA7">
                  <w:pPr>
                    <w:rPr>
                      <w:b/>
                      <w:bCs/>
                      <w:i/>
                      <w:iCs/>
                    </w:rPr>
                  </w:pPr>
                  <w:r w:rsidRPr="007A2F6C">
                    <w:rPr>
                      <w:b/>
                      <w:bCs/>
                      <w:i/>
                      <w:iCs/>
                    </w:rPr>
                    <w:t>Hangi tarihte hazırlanan Anayasa  ,Kurtuluş Savaşı’nın devam ettiği döneme denk gelmiştir?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29.1pt;margin-top:-13.85pt;width:62.25pt;height:93.75pt;z-index:251632640" strokecolor="white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36" type="#_x0000_t75" alt="http://www.umutcocuk.com/resimler/haberler/6.jpg" style="width:47.25pt;height:84pt;visibility:visible">
                        <v:imagedata r:id="rId14" o:title=""/>
                      </v:shape>
                    </w:pict>
                  </w:r>
                </w:p>
              </w:txbxContent>
            </v:textbox>
          </v:shape>
        </w:pict>
      </w:r>
      <w:r w:rsidRPr="007A2F6C">
        <w:rPr>
          <w:b/>
          <w:bCs/>
        </w:rPr>
        <w:t>6-</w:t>
      </w:r>
      <w:r w:rsidRPr="007A2F6C">
        <w:rPr>
          <w:b/>
          <w:bCs/>
        </w:rPr>
        <w:tab/>
      </w:r>
    </w:p>
    <w:p w:rsidR="00F76DA7" w:rsidRDefault="00F76DA7" w:rsidP="006A2EF4"/>
    <w:p w:rsidR="00F76DA7" w:rsidRDefault="00F76DA7" w:rsidP="006A2EF4">
      <w:r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37" type="#_x0000_t63" style="position:absolute;margin-left:410.4pt;margin-top:19pt;width:49.5pt;height:30.75pt;z-index:251641856" adj="2618,27290">
            <v:textbox>
              <w:txbxContent>
                <w:p w:rsidR="00F76DA7" w:rsidRDefault="00F76DA7" w:rsidP="0015799B">
                  <w:r>
                    <w:rPr>
                      <w:sz w:val="16"/>
                      <w:szCs w:val="16"/>
                    </w:rPr>
                    <w:t>1982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63" style="position:absolute;margin-left:282.7pt;margin-top:19pt;width:49.5pt;height:30.75pt;z-index:251640832" adj="2618,27290">
            <v:textbox>
              <w:txbxContent>
                <w:p w:rsidR="00F76DA7" w:rsidRDefault="00F76DA7" w:rsidP="0015799B">
                  <w:r>
                    <w:rPr>
                      <w:sz w:val="16"/>
                      <w:szCs w:val="16"/>
                    </w:rPr>
                    <w:t>1961</w:t>
                  </w:r>
                </w:p>
                <w:p w:rsidR="00F76DA7" w:rsidRDefault="00F76DA7"/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63" style="position:absolute;margin-left:173.65pt;margin-top:19pt;width:49.5pt;height:30.75pt;z-index:251639808" adj="2618,27290">
            <v:textbox>
              <w:txbxContent>
                <w:p w:rsidR="00F76DA7" w:rsidRDefault="00F76DA7" w:rsidP="0015799B">
                  <w:r w:rsidRPr="0015799B">
                    <w:rPr>
                      <w:sz w:val="16"/>
                      <w:szCs w:val="16"/>
                    </w:rPr>
                    <w:t>192</w:t>
                  </w:r>
                  <w:r>
                    <w:rPr>
                      <w:sz w:val="16"/>
                      <w:szCs w:val="16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63" style="position:absolute;margin-left:61.9pt;margin-top:19pt;width:49.5pt;height:30.75pt;z-index:251638784" adj="2618,27290">
            <v:textbox>
              <w:txbxContent>
                <w:p w:rsidR="00F76DA7" w:rsidRDefault="00F76DA7">
                  <w:r w:rsidRPr="0015799B">
                    <w:rPr>
                      <w:sz w:val="16"/>
                      <w:szCs w:val="16"/>
                    </w:rPr>
                    <w:t>192</w:t>
                  </w:r>
                  <w:r>
                    <w:rPr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</w:p>
    <w:p w:rsidR="00F76DA7" w:rsidRDefault="00F76DA7" w:rsidP="0015799B">
      <w:pPr>
        <w:tabs>
          <w:tab w:val="left" w:pos="2520"/>
          <w:tab w:val="center" w:pos="4536"/>
          <w:tab w:val="left" w:pos="5865"/>
          <w:tab w:val="left" w:pos="7185"/>
          <w:tab w:val="right" w:pos="9072"/>
        </w:tabs>
      </w:pPr>
      <w:r>
        <w:rPr>
          <w:noProof/>
          <w:lang w:eastAsia="tr-TR"/>
        </w:rPr>
        <w:pict>
          <v:shape id="_x0000_s1041" type="#_x0000_t202" style="position:absolute;margin-left:369.4pt;margin-top:1.7pt;width:41pt;height:39.35pt;z-index:251637760">
            <v:textbox style="mso-next-textbox:#_x0000_s1041">
              <w:txbxContent>
                <w:p w:rsidR="00F76DA7" w:rsidRDefault="00F76DA7" w:rsidP="0015799B">
                  <w:r>
                    <w:rPr>
                      <w:noProof/>
                      <w:lang w:eastAsia="tr-TR"/>
                    </w:rPr>
                    <w:pict>
                      <v:shape id="_x0000_i1038" type="#_x0000_t75" alt="http://t3.gstatic.com/images?q=tbn:ANd9GcRGvdvT-76ck7s-j4EU8zc8v_Rn7AfDKRh8D4jPULkohHx5QA3afA&amp;t=1" style="width:18.75pt;height:21.75pt;visibility:visible">
                        <v:imagedata r:id="rId15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241.7pt;margin-top:2.65pt;width:41pt;height:38.4pt;z-index:251635712">
            <v:textbox style="mso-next-textbox:#_x0000_s1042">
              <w:txbxContent>
                <w:p w:rsidR="00F76DA7" w:rsidRDefault="00F76DA7" w:rsidP="0015799B">
                  <w:r>
                    <w:rPr>
                      <w:noProof/>
                      <w:lang w:eastAsia="tr-TR"/>
                    </w:rPr>
                    <w:pict>
                      <v:shape id="_x0000_i1040" type="#_x0000_t75" alt="http://photos3.fotosearch.com/thumb/IMZ/IMZ171/tow0015.jpg" style="width:25.5pt;height:25.5pt;visibility:visible">
                        <v:imagedata r:id="rId1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23.55pt;margin-top:1.7pt;width:41pt;height:34.35pt;z-index:251634688">
            <v:textbox style="mso-next-textbox:#_x0000_s1043"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42" type="#_x0000_t75" alt="http://t3.gstatic.com/images?q=tbn:ANd9GcRt2lXujYRKeow4nilqcwIaQYhUEtGE9v5Zzdcug68XBPuJMVwdDQ&amp;t=1" style="width:33.75pt;height:31.5pt;visibility:visible">
                        <v:imagedata r:id="rId1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202" style="position:absolute;margin-left:139.1pt;margin-top:2.65pt;width:41pt;height:38.4pt;z-index:251636736">
            <v:textbox style="mso-next-textbox:#_x0000_s1044">
              <w:txbxContent>
                <w:p w:rsidR="00F76DA7" w:rsidRDefault="00F76DA7" w:rsidP="0015799B">
                  <w:r>
                    <w:rPr>
                      <w:noProof/>
                      <w:lang w:eastAsia="tr-TR"/>
                    </w:rPr>
                    <w:pict>
                      <v:shape id="_x0000_i1044" type="#_x0000_t75" alt="http://www.onlineyunanca.com/yeni/yonetim/articlefiles/399-k%C4%B1z.jpg" style="width:24.75pt;height:25.5pt;visibility:visible">
                        <v:imagedata r:id="rId18" o:title=""/>
                      </v:shape>
                    </w:pict>
                  </w:r>
                </w:p>
              </w:txbxContent>
            </v:textbox>
          </v:shape>
        </w:pict>
      </w:r>
      <w:r>
        <w:t>A)</w:t>
      </w:r>
      <w:r>
        <w:tab/>
        <w:t>B)</w:t>
      </w:r>
      <w:r>
        <w:tab/>
        <w:t>C)</w:t>
      </w:r>
      <w:r>
        <w:tab/>
      </w:r>
      <w:r>
        <w:tab/>
        <w:t>D)</w:t>
      </w:r>
      <w:r>
        <w:tab/>
      </w:r>
    </w:p>
    <w:p w:rsidR="00F76DA7" w:rsidRPr="007A2F6C" w:rsidRDefault="00F76DA7" w:rsidP="006A2EF4">
      <w:pPr>
        <w:rPr>
          <w:b/>
          <w:bCs/>
        </w:rPr>
      </w:pPr>
    </w:p>
    <w:p w:rsidR="00F76DA7" w:rsidRPr="007A2F6C" w:rsidRDefault="00F76DA7" w:rsidP="0015799B">
      <w:pPr>
        <w:tabs>
          <w:tab w:val="left" w:pos="7440"/>
        </w:tabs>
        <w:rPr>
          <w:b/>
          <w:bCs/>
          <w:i/>
          <w:iCs/>
        </w:rPr>
      </w:pPr>
      <w:r w:rsidRPr="007A2F6C">
        <w:rPr>
          <w:b/>
          <w:bCs/>
        </w:rPr>
        <w:t xml:space="preserve">    </w:t>
      </w:r>
      <w:r w:rsidRPr="007A2F6C">
        <w:rPr>
          <w:b/>
          <w:bCs/>
          <w:i/>
          <w:iCs/>
        </w:rPr>
        <w:t>Ceren                                           Ezgi                                Hüseyin</w:t>
      </w:r>
      <w:r w:rsidRPr="007A2F6C">
        <w:rPr>
          <w:b/>
          <w:bCs/>
          <w:i/>
          <w:iCs/>
        </w:rPr>
        <w:tab/>
        <w:t>Bora</w:t>
      </w:r>
    </w:p>
    <w:p w:rsidR="00F76DA7" w:rsidRPr="007A2F6C" w:rsidRDefault="00F76DA7" w:rsidP="006A2EF4">
      <w:pPr>
        <w:rPr>
          <w:b/>
          <w:bCs/>
        </w:rPr>
      </w:pPr>
      <w:r>
        <w:rPr>
          <w:noProof/>
          <w:lang w:eastAsia="tr-TR"/>
        </w:rPr>
        <w:pict>
          <v:shape id="_x0000_s1045" type="#_x0000_t202" style="position:absolute;margin-left:173.65pt;margin-top:-.35pt;width:300pt;height:124.9pt;z-index:251626496">
            <v:textbox>
              <w:txbxContent>
                <w:p w:rsidR="00F76DA7" w:rsidRDefault="00F76DA7">
                  <w:r>
                    <w:t>5/A sınıfı öğrencileri yıl sonunda gezi planı yapmaktadır.Ancak gidecekleri yerin doğal varlıklarından birisi olmasını istemektedirler.</w:t>
                  </w:r>
                </w:p>
                <w:p w:rsidR="00F76DA7" w:rsidRPr="006A2EF4" w:rsidRDefault="00F76DA7">
                  <w:pPr>
                    <w:rPr>
                      <w:b/>
                      <w:bCs/>
                      <w:i/>
                      <w:iCs/>
                    </w:rPr>
                  </w:pPr>
                  <w:r w:rsidRPr="006A2EF4">
                    <w:rPr>
                      <w:b/>
                      <w:bCs/>
                      <w:i/>
                      <w:iCs/>
                    </w:rPr>
                    <w:t xml:space="preserve">Buna göre 5/A sınıfı öğrencilerinden aşağıdaki yerlerden hangisine gitmeleri </w:t>
                  </w:r>
                  <w:r w:rsidRPr="006A2EF4">
                    <w:rPr>
                      <w:b/>
                      <w:bCs/>
                      <w:i/>
                      <w:iCs/>
                      <w:u w:val="single"/>
                    </w:rPr>
                    <w:t>beklenemez?</w:t>
                  </w:r>
                </w:p>
              </w:txbxContent>
            </v:textbox>
          </v:shape>
        </w:pict>
      </w:r>
      <w:r>
        <w:rPr>
          <w:b/>
          <w:bCs/>
        </w:rPr>
        <w:t>7</w:t>
      </w:r>
      <w:r w:rsidRPr="007A2F6C">
        <w:rPr>
          <w:b/>
          <w:bCs/>
        </w:rPr>
        <w:t>)</w:t>
      </w:r>
      <w:r w:rsidRPr="009779FC">
        <w:rPr>
          <w:b/>
          <w:bCs/>
          <w:noProof/>
          <w:lang w:eastAsia="tr-TR"/>
        </w:rPr>
        <w:pict>
          <v:shape id="Resim 4" o:spid="_x0000_i1045" type="#_x0000_t75" style="width:150.75pt;height:118.5pt;visibility:visible">
            <v:imagedata r:id="rId19" o:title=""/>
          </v:shape>
        </w:pict>
      </w:r>
      <w:r w:rsidRPr="009779FC">
        <w:rPr>
          <w:rFonts w:ascii="Tahoma" w:hAnsi="Tahoma" w:cs="Tahoma"/>
          <w:b/>
          <w:bCs/>
          <w:noProof/>
          <w:vanish/>
          <w:color w:val="333333"/>
          <w:sz w:val="17"/>
          <w:szCs w:val="17"/>
          <w:lang w:eastAsia="tr-TR"/>
        </w:rPr>
        <w:pict>
          <v:shape id="Resim 1" o:spid="_x0000_i1046" type="#_x0000_t75" alt="http://a8.sphotos.ak.fbcdn.net/hphotos-ak-ash2/148499_1673957938192_1514736758_31657091_6380037_n.jpg" style="width:453.75pt;height:340.5pt;visibility:visible">
            <v:imagedata r:id="rId20" o:title=""/>
          </v:shape>
        </w:pict>
      </w:r>
    </w:p>
    <w:p w:rsidR="00F76DA7" w:rsidRDefault="00F76DA7" w:rsidP="006A2EF4">
      <w:r>
        <w:t xml:space="preserve">A)Pamukkale traverenleri                                                            B)Kapadokya,Peri bacaları    </w:t>
      </w:r>
    </w:p>
    <w:p w:rsidR="00F76DA7" w:rsidRDefault="00F76DA7" w:rsidP="006A2EF4">
      <w:r>
        <w:t>C)Edirne, Selimiye camii                                                              D)Manyas ,kuş cenneti</w:t>
      </w:r>
    </w:p>
    <w:p w:rsidR="00F76DA7" w:rsidRDefault="00F76DA7" w:rsidP="00E13AE3">
      <w:r w:rsidRPr="007A2F6C">
        <w:rPr>
          <w:b/>
          <w:bCs/>
        </w:rPr>
        <w:t>8)</w:t>
      </w:r>
      <w:r>
        <w:t>Osmanlı Devleti zamanında kişilerin adlarına lakap ,unvan,doğum yeri  ve babasının adı eklenirdi.B u da karışıklıkları önlemezdi.</w:t>
      </w:r>
    </w:p>
    <w:p w:rsidR="00F76DA7" w:rsidRPr="001A153C" w:rsidRDefault="00F76DA7" w:rsidP="00E13AE3">
      <w:r w:rsidRPr="00707D2B">
        <w:rPr>
          <w:b/>
          <w:bCs/>
        </w:rPr>
        <w:t>İsim benzerliklerinden dolayı çıkan karışıklıkları Atatürk’ün yaptığı aşağıdaki girişimlerden hangisi ile çözülmüş olur?</w:t>
      </w:r>
    </w:p>
    <w:p w:rsidR="00F76DA7" w:rsidRDefault="00F76DA7" w:rsidP="00707D2B">
      <w:r>
        <w:rPr>
          <w:b/>
          <w:bCs/>
        </w:rPr>
        <w:t>A)M</w:t>
      </w:r>
      <w:r>
        <w:t>edeni   Kanunu’nun kabulü ile                            B)Soyadı Kanunu’nun kabulü ile</w:t>
      </w:r>
    </w:p>
    <w:p w:rsidR="00F76DA7" w:rsidRDefault="00F76DA7" w:rsidP="00707D2B">
      <w:r>
        <w:rPr>
          <w:noProof/>
          <w:lang w:eastAsia="tr-TR"/>
        </w:rPr>
        <w:pict>
          <v:shape id="_x0000_s1046" type="#_x0000_t202" style="position:absolute;margin-left:316.65pt;margin-top:19.3pt;width:172.7pt;height:74.1pt;z-index:251627520" strokecolor="white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48" type="#_x0000_t75" alt="http://www.aydinegitimis.org.tr/upload/alimutlu_760003925.jpg" style="width:158.25pt;height:81pt;visibility:visible">
                        <v:imagedata r:id="rId21" o:title=""/>
                      </v:shape>
                    </w:pict>
                  </w:r>
                </w:p>
              </w:txbxContent>
            </v:textbox>
          </v:shape>
        </w:pict>
      </w:r>
      <w:r>
        <w:t>C)Tekke ve zaviyelerin kapatılması ile                       D)Tevhid-i Tedrisat Kanunu’nun kabulü ile</w:t>
      </w:r>
    </w:p>
    <w:p w:rsidR="00F76DA7" w:rsidRPr="007A2F6C" w:rsidRDefault="00F76DA7" w:rsidP="00707D2B">
      <w:pPr>
        <w:rPr>
          <w:b/>
          <w:bCs/>
          <w:i/>
          <w:iCs/>
        </w:rPr>
      </w:pPr>
      <w:r w:rsidRPr="007A2F6C">
        <w:rPr>
          <w:b/>
          <w:bCs/>
        </w:rPr>
        <w:t>9</w:t>
      </w:r>
      <w:r>
        <w:rPr>
          <w:b/>
          <w:bCs/>
        </w:rPr>
        <w:t>-</w:t>
      </w:r>
      <w:r w:rsidRPr="007A2F6C">
        <w:rPr>
          <w:b/>
          <w:bCs/>
          <w:i/>
          <w:iCs/>
        </w:rPr>
        <w:t>Eğitim birliğini sağlayan köklü değişiklik hangi kanunla sağlanmıştır?</w:t>
      </w:r>
    </w:p>
    <w:p w:rsidR="00F76DA7" w:rsidRDefault="00F76DA7" w:rsidP="004D5EB9">
      <w:r>
        <w:t>A)Ceza kanunu                          B) Tevhid-i Tedrisat Kanunu</w:t>
      </w:r>
    </w:p>
    <w:p w:rsidR="00F76DA7" w:rsidRDefault="00F76DA7" w:rsidP="004D5EB9">
      <w:r>
        <w:rPr>
          <w:noProof/>
          <w:lang w:eastAsia="tr-TR"/>
        </w:rPr>
        <w:pict>
          <v:shape id="_x0000_s1047" type="#_x0000_t63" style="position:absolute;margin-left:354.7pt;margin-top:22.85pt;width:164.45pt;height:69.8pt;z-index:251645952" adj="-3940,16912">
            <v:textbox>
              <w:txbxContent>
                <w:p w:rsidR="00F76DA7" w:rsidRPr="007A2F6C" w:rsidRDefault="00F76DA7" w:rsidP="004A0591">
                  <w:pPr>
                    <w:rPr>
                      <w:b/>
                      <w:bCs/>
                    </w:rPr>
                  </w:pPr>
                  <w:r w:rsidRPr="007A2F6C">
                    <w:rPr>
                      <w:b/>
                      <w:bCs/>
                    </w:rPr>
                    <w:t>Evet ,bizim ülkemizde de saklambaç oynanır.</w:t>
                  </w:r>
                </w:p>
              </w:txbxContent>
            </v:textbox>
          </v:shape>
        </w:pict>
      </w:r>
      <w:r>
        <w:t>C)Medeni Kanun                      D)Ölçüler Kanunu</w:t>
      </w:r>
    </w:p>
    <w:p w:rsidR="00F76DA7" w:rsidRPr="007A2F6C" w:rsidRDefault="00F76DA7" w:rsidP="004D5EB9">
      <w:pPr>
        <w:rPr>
          <w:b/>
          <w:bCs/>
        </w:rPr>
      </w:pPr>
      <w:r>
        <w:rPr>
          <w:noProof/>
          <w:lang w:eastAsia="tr-TR"/>
        </w:rPr>
        <w:pict>
          <v:shape id="_x0000_s1048" type="#_x0000_t202" style="position:absolute;margin-left:29.1pt;margin-top:2pt;width:1in;height:83.15pt;z-index:251642880" strokecolor="white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50" type="#_x0000_t75" alt="http://t0.gstatic.com/images?q=tbn:ANd9GcRX1F35XCzhk_aLwut3Ug0y-l1bLspOuTn-s3Wh1nqsW4qbHNKk&amp;t=1" style="width:56.25pt;height:79.5pt;visibility:visible">
                        <v:imagedata r:id="rId2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282.7pt;margin-top:2pt;width:1in;height:92.9pt;z-index:251643904" strokecolor="white">
            <v:textbox>
              <w:txbxContent>
                <w:p w:rsidR="00F76DA7" w:rsidRDefault="00F76DA7" w:rsidP="004A0591">
                  <w:r>
                    <w:rPr>
                      <w:noProof/>
                      <w:lang w:eastAsia="tr-TR"/>
                    </w:rPr>
                    <w:pict>
                      <v:shape id="_x0000_i1052" type="#_x0000_t75" alt="http://www.kiz-oyunlari.org/files/image/cinli_kizi_giydir.png" style="width:56.25pt;height:1in;visibility:visible">
                        <v:imagedata r:id="rId2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63" style="position:absolute;margin-left:111.4pt;margin-top:1.85pt;width:164.45pt;height:69.8pt;z-index:251644928" adj="-3940,16912">
            <v:textbox>
              <w:txbxContent>
                <w:p w:rsidR="00F76DA7" w:rsidRPr="007A2F6C" w:rsidRDefault="00F76DA7">
                  <w:pPr>
                    <w:rPr>
                      <w:b/>
                      <w:bCs/>
                    </w:rPr>
                  </w:pPr>
                  <w:r w:rsidRPr="007A2F6C">
                    <w:rPr>
                      <w:b/>
                      <w:bCs/>
                    </w:rPr>
                    <w:t>Saklambaç oyunu benim ülkemde oynanan bir oyundur.</w:t>
                  </w:r>
                </w:p>
              </w:txbxContent>
            </v:textbox>
          </v:shape>
        </w:pict>
      </w:r>
      <w:r>
        <w:rPr>
          <w:b/>
          <w:bCs/>
        </w:rPr>
        <w:t>10</w:t>
      </w:r>
      <w:r w:rsidRPr="007A2F6C">
        <w:rPr>
          <w:b/>
          <w:bCs/>
        </w:rPr>
        <w:t>-</w:t>
      </w:r>
    </w:p>
    <w:p w:rsidR="00F76DA7" w:rsidRPr="004A0591" w:rsidRDefault="00F76DA7" w:rsidP="004A0591"/>
    <w:p w:rsidR="00F76DA7" w:rsidRDefault="00F76DA7" w:rsidP="004A0591">
      <w:pPr>
        <w:tabs>
          <w:tab w:val="left" w:pos="7590"/>
        </w:tabs>
      </w:pPr>
      <w:r>
        <w:tab/>
      </w:r>
    </w:p>
    <w:p w:rsidR="00F76DA7" w:rsidRPr="007A2F6C" w:rsidRDefault="00F76DA7" w:rsidP="001A153C">
      <w:pPr>
        <w:tabs>
          <w:tab w:val="left" w:pos="8220"/>
        </w:tabs>
        <w:rPr>
          <w:b/>
          <w:bCs/>
        </w:rPr>
      </w:pPr>
      <w:r w:rsidRPr="007A2F6C">
        <w:rPr>
          <w:b/>
          <w:bCs/>
        </w:rPr>
        <w:tab/>
      </w:r>
    </w:p>
    <w:p w:rsidR="00F76DA7" w:rsidRPr="007A2F6C" w:rsidRDefault="00F76DA7" w:rsidP="001A153C">
      <w:pPr>
        <w:tabs>
          <w:tab w:val="left" w:pos="8220"/>
        </w:tabs>
        <w:rPr>
          <w:b/>
          <w:bCs/>
        </w:rPr>
      </w:pPr>
      <w:r w:rsidRPr="007A2F6C">
        <w:rPr>
          <w:b/>
          <w:bCs/>
        </w:rPr>
        <w:t>İki  çocuk  arasındaki konuşmaya göre ,aşağıdaki  yargılardan hangisine   varılır?</w:t>
      </w:r>
    </w:p>
    <w:p w:rsidR="00F76DA7" w:rsidRDefault="00F76DA7" w:rsidP="004A0591">
      <w:r>
        <w:t>A)Bütün çocuklar oyun oynamaktan hoşlanır.         B)Saklambaç oyununu bütün çocuklar sever.</w:t>
      </w:r>
    </w:p>
    <w:p w:rsidR="00F76DA7" w:rsidRDefault="00F76DA7" w:rsidP="004A0591">
      <w:r>
        <w:rPr>
          <w:noProof/>
          <w:lang w:eastAsia="tr-TR"/>
        </w:rPr>
        <w:pict>
          <v:shape id="_x0000_s1051" type="#_x0000_t202" style="position:absolute;margin-left:25.4pt;margin-top:35.65pt;width:72.5pt;height:94.5pt;z-index:251646976" strokecolor="white">
            <v:textbox style="mso-next-textbox:#_x0000_s1051"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54" type="#_x0000_t75" alt="http://3.bp.blogspot.com/_HqoeEv0tgoo/TKxGRu-fXnI/AAAAAAAAAEU/730ktPwSc8w/s1600/cartoon-business-man-02.jpg" style="width:51pt;height:90.75pt;visibility:visible">
                        <v:imagedata r:id="rId24" o:title=""/>
                      </v:shape>
                    </w:pict>
                  </w:r>
                </w:p>
              </w:txbxContent>
            </v:textbox>
          </v:shape>
        </w:pict>
      </w:r>
      <w:r>
        <w:t>C)Çocuk oyunları evrenseldir, tek bir ülkeye ait değildir    D)Saklambaç oynamak için çocuk olmak gerekir.</w:t>
      </w:r>
    </w:p>
    <w:p w:rsidR="00F76DA7" w:rsidRPr="007A2F6C" w:rsidRDefault="00F76DA7" w:rsidP="002A2DE1">
      <w:pPr>
        <w:tabs>
          <w:tab w:val="left" w:pos="2310"/>
        </w:tabs>
        <w:rPr>
          <w:b/>
          <w:bCs/>
        </w:rPr>
      </w:pPr>
      <w:r>
        <w:rPr>
          <w:noProof/>
          <w:lang w:eastAsia="tr-TR"/>
        </w:rPr>
        <w:pict>
          <v:shape id="_x0000_s1052" type="#_x0000_t62" style="position:absolute;margin-left:120.4pt;margin-top:3pt;width:266.25pt;height:95.65pt;z-index:251648000" adj="-3772,1660">
            <v:textbox>
              <w:txbxContent>
                <w:p w:rsidR="00F76DA7" w:rsidRPr="007A2F6C" w:rsidRDefault="00F76DA7">
                  <w:pPr>
                    <w:rPr>
                      <w:b/>
                      <w:bCs/>
                    </w:rPr>
                  </w:pPr>
                  <w:r w:rsidRPr="007A2F6C">
                    <w:rPr>
                      <w:b/>
                      <w:bCs/>
                    </w:rPr>
                    <w:t>Ben bir iş adamıyım.Ticaretin gelişmesinde önemli konulardan birisi; ürünlerin zamanında ve bozulmadan  tüketiciye iletilmesidir.</w:t>
                  </w:r>
                </w:p>
                <w:p w:rsidR="00F76DA7" w:rsidRPr="007A2F6C" w:rsidRDefault="00F76DA7">
                  <w:pPr>
                    <w:rPr>
                      <w:b/>
                      <w:bCs/>
                    </w:rPr>
                  </w:pPr>
                  <w:r w:rsidRPr="007A2F6C">
                    <w:rPr>
                      <w:b/>
                      <w:bCs/>
                    </w:rPr>
                    <w:t>Bunun için ihtiyaç duyulan en önemli  unsur nedir?</w:t>
                  </w:r>
                </w:p>
              </w:txbxContent>
            </v:textbox>
          </v:shape>
        </w:pict>
      </w:r>
      <w:r w:rsidRPr="007A2F6C">
        <w:rPr>
          <w:b/>
          <w:bCs/>
        </w:rPr>
        <w:t>11-</w:t>
      </w:r>
      <w:r w:rsidRPr="007A2F6C">
        <w:rPr>
          <w:b/>
          <w:bCs/>
        </w:rPr>
        <w:tab/>
      </w:r>
    </w:p>
    <w:p w:rsidR="00F76DA7" w:rsidRDefault="00F76DA7" w:rsidP="004A0591"/>
    <w:p w:rsidR="00F76DA7" w:rsidRPr="002A2DE1" w:rsidRDefault="00F76DA7" w:rsidP="002A2DE1"/>
    <w:p w:rsidR="00F76DA7" w:rsidRDefault="00F76DA7" w:rsidP="002A2DE1"/>
    <w:p w:rsidR="00F76DA7" w:rsidRDefault="00F76DA7" w:rsidP="002A2DE1">
      <w:pPr>
        <w:tabs>
          <w:tab w:val="left" w:pos="1530"/>
          <w:tab w:val="left" w:pos="2865"/>
        </w:tabs>
      </w:pPr>
      <w:r>
        <w:rPr>
          <w:noProof/>
          <w:lang w:eastAsia="tr-TR"/>
        </w:rPr>
        <w:pict>
          <v:shape id="_x0000_s1053" type="#_x0000_t202" style="position:absolute;margin-left:351.25pt;margin-top:18.25pt;width:129.45pt;height:1in;z-index:251649024" strokecolor="white">
            <v:textbox style="mso-next-textbox:#_x0000_s1053"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56" type="#_x0000_t75" alt="http://www.buzlu.org/images/2008/09/dunya-cocuk-gunu.jpg" style="width:113.25pt;height:60pt;visibility:visible">
                        <v:imagedata r:id="rId25" o:title=""/>
                      </v:shape>
                    </w:pict>
                  </w:r>
                </w:p>
              </w:txbxContent>
            </v:textbox>
          </v:shape>
        </w:pict>
      </w:r>
      <w:r>
        <w:t>A)İnternet</w:t>
      </w:r>
      <w:r>
        <w:tab/>
        <w:t xml:space="preserve"> </w:t>
      </w:r>
      <w:r>
        <w:tab/>
        <w:t>B) İklim                          C)   Ulaşım                      D) Nüfus yoğunluğu</w:t>
      </w:r>
    </w:p>
    <w:p w:rsidR="00F76DA7" w:rsidRPr="007A2F6C" w:rsidRDefault="00F76DA7" w:rsidP="002A2DE1">
      <w:pPr>
        <w:tabs>
          <w:tab w:val="left" w:pos="1530"/>
          <w:tab w:val="left" w:pos="2865"/>
        </w:tabs>
        <w:rPr>
          <w:b/>
          <w:bCs/>
        </w:rPr>
      </w:pPr>
      <w:r w:rsidRPr="007A2F6C">
        <w:rPr>
          <w:b/>
          <w:bCs/>
        </w:rPr>
        <w:t>12-Aşağıdakilerden  hangisi  dünya  çocuklarının ortak özelliklerini anlatır?</w:t>
      </w:r>
    </w:p>
    <w:p w:rsidR="00F76DA7" w:rsidRDefault="00F76DA7" w:rsidP="002A2DE1">
      <w:pPr>
        <w:tabs>
          <w:tab w:val="left" w:pos="1530"/>
          <w:tab w:val="left" w:pos="2865"/>
        </w:tabs>
      </w:pPr>
      <w:r>
        <w:t>A)Konuştukları dil                                  B)Kültür öğeleri</w:t>
      </w:r>
    </w:p>
    <w:p w:rsidR="00F76DA7" w:rsidRDefault="00F76DA7" w:rsidP="002A2DE1">
      <w:pPr>
        <w:tabs>
          <w:tab w:val="left" w:pos="1530"/>
          <w:tab w:val="left" w:pos="2865"/>
        </w:tabs>
      </w:pPr>
      <w:r>
        <w:t>C)Eşit haklara sahip olmaları              D)Aynı vatan topraklarında yaşamaları</w:t>
      </w:r>
    </w:p>
    <w:p w:rsidR="00F76DA7" w:rsidRPr="007A2F6C" w:rsidRDefault="00F76DA7" w:rsidP="002A2DE1">
      <w:pPr>
        <w:tabs>
          <w:tab w:val="left" w:pos="1530"/>
          <w:tab w:val="left" w:pos="2865"/>
        </w:tabs>
        <w:rPr>
          <w:b/>
          <w:bCs/>
          <w:i/>
          <w:iCs/>
        </w:rPr>
      </w:pPr>
      <w:r w:rsidRPr="007A2F6C">
        <w:rPr>
          <w:b/>
          <w:bCs/>
        </w:rPr>
        <w:t>13</w:t>
      </w:r>
      <w:r>
        <w:t>-Ortak miras: Tarih boyunca sonraki kuşaklara bırakılan maddi ve manevi değer ya da varlıkların tümüdür.</w:t>
      </w:r>
    </w:p>
    <w:p w:rsidR="00F76DA7" w:rsidRPr="007A2F6C" w:rsidRDefault="00F76DA7" w:rsidP="001F7AEB">
      <w:pPr>
        <w:tabs>
          <w:tab w:val="left" w:pos="1530"/>
          <w:tab w:val="left" w:pos="2865"/>
        </w:tabs>
        <w:outlineLvl w:val="0"/>
        <w:rPr>
          <w:b/>
          <w:bCs/>
          <w:i/>
          <w:iCs/>
        </w:rPr>
      </w:pPr>
      <w:r w:rsidRPr="007A2F6C">
        <w:rPr>
          <w:b/>
          <w:bCs/>
          <w:i/>
          <w:iCs/>
        </w:rPr>
        <w:t>Buna göre, aşağıdakilerden hangisi ortak miras değildir?</w:t>
      </w:r>
    </w:p>
    <w:p w:rsidR="00F76DA7" w:rsidRDefault="00F76DA7" w:rsidP="00C04533">
      <w:pPr>
        <w:tabs>
          <w:tab w:val="left" w:pos="2295"/>
          <w:tab w:val="left" w:pos="5085"/>
          <w:tab w:val="left" w:pos="7710"/>
        </w:tabs>
      </w:pPr>
      <w:r>
        <w:rPr>
          <w:noProof/>
          <w:lang w:eastAsia="tr-TR"/>
        </w:rPr>
        <w:pict>
          <v:shape id="_x0000_s1054" type="#_x0000_t202" style="position:absolute;margin-left:402.2pt;margin-top:.45pt;width:94.6pt;height:71.7pt;z-index:251652096">
            <v:textbox>
              <w:txbxContent>
                <w:p w:rsidR="00F76DA7" w:rsidRDefault="00F76DA7" w:rsidP="00C04533">
                  <w:r>
                    <w:rPr>
                      <w:noProof/>
                      <w:lang w:eastAsia="tr-TR"/>
                    </w:rPr>
                    <w:pict>
                      <v:shape id="_x0000_i1058" type="#_x0000_t75" alt="http://mw2.google.com/mw-panoramio/photos/medium/144508.jpg" style="width:78pt;height:73.5pt;visibility:visible">
                        <v:imagedata r:id="rId2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267.95pt;margin-top:.45pt;width:94.6pt;height:71.7pt;z-index:251653120">
            <v:textbox>
              <w:txbxContent>
                <w:p w:rsidR="00F76DA7" w:rsidRDefault="00F76DA7" w:rsidP="00C04533">
                  <w:r>
                    <w:rPr>
                      <w:noProof/>
                      <w:lang w:eastAsia="tr-TR"/>
                    </w:rPr>
                    <w:pict>
                      <v:shape id="_x0000_i1060" type="#_x0000_t75" alt="http://www.tarihtekiler.com/resimler/tuz-golu.jpg" style="width:78pt;height:55.5pt;visibility:visible">
                        <v:imagedata r:id="rId2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margin-left:133.7pt;margin-top:.45pt;width:94.6pt;height:75.45pt;z-index:251651072">
            <v:textbox>
              <w:txbxContent>
                <w:p w:rsidR="00F76DA7" w:rsidRDefault="00F76DA7" w:rsidP="00C04533">
                  <w:r>
                    <w:rPr>
                      <w:noProof/>
                      <w:lang w:eastAsia="tr-TR"/>
                    </w:rPr>
                    <w:pict>
                      <v:shape id="Resim 55" o:spid="_x0000_i1062" type="#_x0000_t75" alt="Mısır Piramitleri Resimleri" style="width:78pt;height:54pt;visibility:visible">
                        <v:imagedata r:id="rId2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15.95pt;margin-top:.45pt;width:94.6pt;height:75.45pt;z-index:251650048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64" type="#_x0000_t75" alt="http://galeri.uludagsozluk.com/38/tac-mahal_41600.jpg" style="width:76.5pt;height:69pt;visibility:visible">
                        <v:imagedata r:id="rId29" o:title=""/>
                      </v:shape>
                    </w:pict>
                  </w:r>
                </w:p>
              </w:txbxContent>
            </v:textbox>
          </v:shape>
        </w:pict>
      </w:r>
      <w:r>
        <w:t>A)</w:t>
      </w:r>
      <w:r>
        <w:tab/>
        <w:t>B)</w:t>
      </w:r>
      <w:r>
        <w:tab/>
        <w:t>C)</w:t>
      </w:r>
      <w:r>
        <w:tab/>
        <w:t>D)</w:t>
      </w:r>
    </w:p>
    <w:p w:rsidR="00F76DA7" w:rsidRPr="009B2CBB" w:rsidRDefault="00F76DA7" w:rsidP="009B2CBB"/>
    <w:p w:rsidR="00F76DA7" w:rsidRDefault="00F76DA7" w:rsidP="009B2CBB"/>
    <w:p w:rsidR="00F76DA7" w:rsidRDefault="00F76DA7" w:rsidP="009B2CBB">
      <w:r>
        <w:t xml:space="preserve">            Taç Mahal                          Mısır Piramitleri                                Tuz Gölü                         Berlin Müzesi</w:t>
      </w:r>
    </w:p>
    <w:p w:rsidR="00F76DA7" w:rsidRDefault="00F76DA7" w:rsidP="009B2CBB">
      <w:r>
        <w:rPr>
          <w:noProof/>
          <w:lang w:eastAsia="tr-TR"/>
        </w:rPr>
        <w:pict>
          <v:shape id="_x0000_s1058" type="#_x0000_t106" style="position:absolute;margin-left:144.2pt;margin-top:1.85pt;width:287.45pt;height:76.15pt;z-index:251655168" adj="-3494,11445">
            <v:textbox>
              <w:txbxContent>
                <w:p w:rsidR="00F76DA7" w:rsidRPr="007A2F6C" w:rsidRDefault="00F76DA7">
                  <w:pPr>
                    <w:rPr>
                      <w:b/>
                      <w:bCs/>
                      <w:i/>
                      <w:iCs/>
                    </w:rPr>
                  </w:pPr>
                  <w:r w:rsidRPr="007A2F6C">
                    <w:rPr>
                      <w:b/>
                      <w:bCs/>
                      <w:i/>
                      <w:iCs/>
                    </w:rPr>
                    <w:t>Çocuklar! Dış ülkelerden aldığımız ürünlerin başında petrol gelir. Bunun nedenini söyler misiniz?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9" type="#_x0000_t202" style="position:absolute;margin-left:19.1pt;margin-top:2pt;width:91.45pt;height:76.15pt;z-index:251654144" strokecolor="white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66" type="#_x0000_t75" alt="http://learnenglish.de/IMAGES/minime.gif" style="width:75pt;height:74.25pt;visibility:visible">
                        <v:imagedata r:id="rId30" o:title=""/>
                      </v:shape>
                    </w:pict>
                  </w:r>
                </w:p>
              </w:txbxContent>
            </v:textbox>
          </v:shape>
        </w:pict>
      </w:r>
      <w:r w:rsidRPr="007A2F6C">
        <w:rPr>
          <w:b/>
          <w:bCs/>
        </w:rPr>
        <w:t>14</w:t>
      </w:r>
      <w:r>
        <w:t>-</w:t>
      </w:r>
    </w:p>
    <w:p w:rsidR="00F76DA7" w:rsidRDefault="00F76DA7" w:rsidP="004F4DD2"/>
    <w:p w:rsidR="00F76DA7" w:rsidRDefault="00F76DA7" w:rsidP="004F4DD2">
      <w:pPr>
        <w:tabs>
          <w:tab w:val="left" w:pos="3465"/>
        </w:tabs>
      </w:pPr>
      <w:r>
        <w:tab/>
      </w:r>
    </w:p>
    <w:p w:rsidR="00F76DA7" w:rsidRDefault="00F76DA7" w:rsidP="004F4DD2"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60" type="#_x0000_t61" style="position:absolute;margin-left:126.2pt;margin-top:17.65pt;width:276pt;height:36.15pt;z-index:251657216" adj="-4152,13802">
            <v:textbox>
              <w:txbxContent>
                <w:p w:rsidR="00F76DA7" w:rsidRDefault="00F76DA7">
                  <w:r>
                    <w:t>Kullanabileceğimiz  başka enerji kaynağının olmaması.</w:t>
                  </w:r>
                </w:p>
              </w:txbxContent>
            </v:textbox>
          </v:shape>
        </w:pict>
      </w:r>
    </w:p>
    <w:p w:rsidR="00F76DA7" w:rsidRDefault="00F76DA7" w:rsidP="001F7AEB">
      <w:pPr>
        <w:outlineLvl w:val="0"/>
      </w:pPr>
      <w:r>
        <w:rPr>
          <w:noProof/>
          <w:lang w:eastAsia="tr-TR"/>
        </w:rPr>
        <w:pict>
          <v:shape id="_x0000_s1061" type="#_x0000_t202" style="position:absolute;margin-left:19.1pt;margin-top:.75pt;width:52.55pt;height:39.45pt;z-index:251656192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68" type="#_x0000_t75" alt="http://sultanbeyliturgutreis.k12.tr/FileUpload/op33774/File/student.jpg" style="width:33.75pt;height:27.75pt;visibility:visible">
                        <v:imagedata r:id="rId31" o:title=""/>
                      </v:shape>
                    </w:pict>
                  </w:r>
                </w:p>
              </w:txbxContent>
            </v:textbox>
          </v:shape>
        </w:pict>
      </w:r>
      <w:r>
        <w:t>A)</w:t>
      </w:r>
    </w:p>
    <w:p w:rsidR="00F76DA7" w:rsidRPr="007A2F6C" w:rsidRDefault="00F76DA7" w:rsidP="001F7AEB">
      <w:pPr>
        <w:tabs>
          <w:tab w:val="left" w:pos="1530"/>
        </w:tabs>
        <w:outlineLvl w:val="0"/>
        <w:rPr>
          <w:b/>
          <w:bCs/>
        </w:rPr>
      </w:pPr>
      <w:r>
        <w:rPr>
          <w:noProof/>
          <w:lang w:eastAsia="tr-TR"/>
        </w:rPr>
        <w:pict>
          <v:shape id="_x0000_s1062" type="#_x0000_t61" style="position:absolute;margin-left:133.7pt;margin-top:20.8pt;width:268.5pt;height:36.15pt;z-index:251659264" adj="-4268,13802">
            <v:textbox>
              <w:txbxContent>
                <w:p w:rsidR="00F76DA7" w:rsidRDefault="00F76DA7" w:rsidP="004F4DD2">
                  <w:r>
                    <w:t>Petrolün en ucuz enerji kaynağı olması.</w:t>
                  </w:r>
                </w:p>
              </w:txbxContent>
            </v:textbox>
          </v:shape>
        </w:pict>
      </w:r>
      <w:r>
        <w:tab/>
      </w:r>
      <w:r w:rsidRPr="007A2F6C">
        <w:rPr>
          <w:b/>
          <w:bCs/>
        </w:rPr>
        <w:t>Osman</w:t>
      </w:r>
    </w:p>
    <w:p w:rsidR="00F76DA7" w:rsidRPr="007A2F6C" w:rsidRDefault="00F76DA7" w:rsidP="001F7AEB">
      <w:pPr>
        <w:outlineLvl w:val="0"/>
        <w:rPr>
          <w:b/>
          <w:bCs/>
        </w:rPr>
      </w:pPr>
      <w:r>
        <w:rPr>
          <w:noProof/>
          <w:lang w:eastAsia="tr-TR"/>
        </w:rPr>
        <w:pict>
          <v:shape id="_x0000_s1063" type="#_x0000_t202" style="position:absolute;margin-left:15.95pt;margin-top:1.35pt;width:52.55pt;height:39.45pt;z-index:251658240">
            <v:textbox>
              <w:txbxContent>
                <w:p w:rsidR="00F76DA7" w:rsidRDefault="00F76DA7" w:rsidP="004F4DD2">
                  <w:r>
                    <w:rPr>
                      <w:noProof/>
                      <w:lang w:eastAsia="tr-TR"/>
                    </w:rPr>
                    <w:pict>
                      <v:shape id="_x0000_i1070" type="#_x0000_t75" alt="http://www.aatmlsincan.k12.tr/duyurular/student.gif" style="width:35.25pt;height:30.75pt;visibility:visible">
                        <v:imagedata r:id="rId32" o:title=""/>
                        <o:lock v:ext="edit" cropping="t"/>
                      </v:shape>
                    </w:pict>
                  </w:r>
                </w:p>
              </w:txbxContent>
            </v:textbox>
          </v:shape>
        </w:pict>
      </w:r>
      <w:r>
        <w:t>B)</w:t>
      </w:r>
    </w:p>
    <w:p w:rsidR="00F76DA7" w:rsidRPr="007A2F6C" w:rsidRDefault="00F76DA7" w:rsidP="001F7AEB">
      <w:pPr>
        <w:tabs>
          <w:tab w:val="left" w:pos="1455"/>
        </w:tabs>
        <w:outlineLvl w:val="0"/>
        <w:rPr>
          <w:b/>
          <w:bCs/>
        </w:rPr>
      </w:pPr>
      <w:r>
        <w:rPr>
          <w:noProof/>
          <w:lang w:eastAsia="tr-TR"/>
        </w:rPr>
        <w:pict>
          <v:shape id="_x0000_s1064" type="#_x0000_t61" style="position:absolute;margin-left:133.7pt;margin-top:22.55pt;width:268.5pt;height:36.15pt;z-index:251661312" adj="-4268,13802">
            <v:textbox>
              <w:txbxContent>
                <w:p w:rsidR="00F76DA7" w:rsidRDefault="00F76DA7" w:rsidP="00C70D01">
                  <w:r>
                    <w:t>Günümüzün en önemli enerji kaynağı olan petrolün ülkemizde yeteri kadar bulunmaması.</w:t>
                  </w:r>
                </w:p>
              </w:txbxContent>
            </v:textbox>
          </v:shape>
        </w:pict>
      </w:r>
      <w:r w:rsidRPr="007A2F6C">
        <w:rPr>
          <w:b/>
          <w:bCs/>
        </w:rPr>
        <w:tab/>
        <w:t>Hava</w:t>
      </w:r>
    </w:p>
    <w:p w:rsidR="00F76DA7" w:rsidRPr="007A2F6C" w:rsidRDefault="00F76DA7" w:rsidP="001F7AEB">
      <w:pPr>
        <w:outlineLvl w:val="0"/>
        <w:rPr>
          <w:b/>
          <w:bCs/>
        </w:rPr>
      </w:pPr>
      <w:r>
        <w:rPr>
          <w:noProof/>
          <w:lang w:eastAsia="tr-TR"/>
        </w:rPr>
        <w:pict>
          <v:shape id="_x0000_s1065" type="#_x0000_t202" style="position:absolute;margin-left:12.2pt;margin-top:1.9pt;width:52.55pt;height:39.45pt;z-index:251660288">
            <v:textbox style="mso-next-textbox:#_x0000_s1065">
              <w:txbxContent>
                <w:p w:rsidR="00F76DA7" w:rsidRDefault="00F76DA7" w:rsidP="004F4DD2">
                  <w:r>
                    <w:rPr>
                      <w:noProof/>
                      <w:lang w:eastAsia="tr-TR"/>
                    </w:rPr>
                    <w:pict>
                      <v:shape id="_x0000_i1072" type="#_x0000_t75" alt="http://www.wornthrough.com/blog/wp-content/uploads/2011/03/school_clipart_boy_writting.gif" style="width:36pt;height:31.5pt;visibility:visible">
                        <v:imagedata r:id="rId33" o:title=""/>
                      </v:shape>
                    </w:pict>
                  </w:r>
                </w:p>
              </w:txbxContent>
            </v:textbox>
          </v:shape>
        </w:pict>
      </w:r>
      <w:r>
        <w:t>C)</w:t>
      </w:r>
    </w:p>
    <w:p w:rsidR="00F76DA7" w:rsidRPr="007A2F6C" w:rsidRDefault="00F76DA7" w:rsidP="001F7AEB">
      <w:pPr>
        <w:tabs>
          <w:tab w:val="left" w:pos="1545"/>
        </w:tabs>
        <w:outlineLvl w:val="0"/>
        <w:rPr>
          <w:b/>
          <w:bCs/>
        </w:rPr>
      </w:pPr>
      <w:r w:rsidRPr="007A2F6C">
        <w:rPr>
          <w:b/>
          <w:bCs/>
        </w:rPr>
        <w:tab/>
        <w:t>Sezer</w:t>
      </w:r>
    </w:p>
    <w:p w:rsidR="00F76DA7" w:rsidRDefault="00F76DA7" w:rsidP="00C70D01">
      <w:pPr>
        <w:tabs>
          <w:tab w:val="left" w:pos="1545"/>
          <w:tab w:val="left" w:pos="8280"/>
        </w:tabs>
      </w:pPr>
      <w:r>
        <w:rPr>
          <w:noProof/>
          <w:lang w:eastAsia="tr-TR"/>
        </w:rPr>
        <w:pict>
          <v:shape id="_x0000_s1066" type="#_x0000_t61" style="position:absolute;margin-left:133.7pt;margin-top:2.45pt;width:268.5pt;height:36.15pt;z-index:251663360" adj="-4268,13802">
            <v:textbox>
              <w:txbxContent>
                <w:p w:rsidR="00F76DA7" w:rsidRDefault="00F76DA7" w:rsidP="00C70D01">
                  <w:r>
                    <w:t>Petrol aldığımız ülkeler ile  iyi ilişkiler içinde bulunmamız.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10.85pt;margin-top:2.45pt;width:50.15pt;height:39.45pt;z-index:251662336">
            <v:textbox style="mso-next-textbox:#_x0000_s1067">
              <w:txbxContent>
                <w:p w:rsidR="00F76DA7" w:rsidRDefault="00F76DA7" w:rsidP="00C70D01">
                  <w:r>
                    <w:rPr>
                      <w:noProof/>
                      <w:lang w:eastAsia="tr-TR"/>
                    </w:rPr>
                    <w:pict>
                      <v:shape id="_x0000_i1074" type="#_x0000_t75" alt="http://aam.govst.edu/projects/jshileny/images/clip%20art/student.jpg" style="width:35.25pt;height:29.25pt;visibility:visible">
                        <v:imagedata r:id="rId34" o:title=""/>
                      </v:shape>
                    </w:pict>
                  </w:r>
                </w:p>
              </w:txbxContent>
            </v:textbox>
          </v:shape>
        </w:pict>
      </w:r>
      <w:r>
        <w:t>D)</w:t>
      </w:r>
      <w:r>
        <w:tab/>
      </w:r>
      <w:r w:rsidRPr="007A2F6C">
        <w:rPr>
          <w:b/>
          <w:bCs/>
        </w:rPr>
        <w:t>Efekan</w:t>
      </w:r>
      <w:r>
        <w:tab/>
      </w:r>
    </w:p>
    <w:p w:rsidR="00F76DA7" w:rsidRPr="007A2F6C" w:rsidRDefault="00F76DA7" w:rsidP="00FF0B4F">
      <w:pPr>
        <w:tabs>
          <w:tab w:val="left" w:pos="2460"/>
        </w:tabs>
        <w:rPr>
          <w:b/>
          <w:bCs/>
        </w:rPr>
      </w:pPr>
      <w:r>
        <w:rPr>
          <w:noProof/>
          <w:lang w:eastAsia="tr-TR"/>
        </w:rPr>
        <w:pict>
          <v:shape id="_x0000_s1068" type="#_x0000_t61" style="position:absolute;margin-left:124.9pt;margin-top:-37.1pt;width:291.75pt;height:81pt;z-index:251665408" adj="-999,15560">
            <v:textbox>
              <w:txbxContent>
                <w:p w:rsidR="00F76DA7" w:rsidRPr="007A2F6C" w:rsidRDefault="00F76DA7">
                  <w:pPr>
                    <w:rPr>
                      <w:b/>
                      <w:bCs/>
                      <w:i/>
                      <w:iCs/>
                    </w:rPr>
                  </w:pPr>
                  <w:r w:rsidRPr="007A2F6C">
                    <w:rPr>
                      <w:b/>
                      <w:bCs/>
                      <w:i/>
                      <w:iCs/>
                    </w:rPr>
                    <w:t>997 ‘ de Buhara’da doğdum. Tıp denilince akla ben gelirim.</w:t>
                  </w:r>
                </w:p>
                <w:p w:rsidR="00F76DA7" w:rsidRPr="007A2F6C" w:rsidRDefault="00F76DA7">
                  <w:pPr>
                    <w:rPr>
                      <w:b/>
                      <w:bCs/>
                      <w:i/>
                      <w:iCs/>
                    </w:rPr>
                  </w:pPr>
                  <w:r w:rsidRPr="007A2F6C">
                    <w:rPr>
                      <w:b/>
                      <w:bCs/>
                      <w:i/>
                      <w:iCs/>
                    </w:rPr>
                    <w:t>Kitaplarım Avrupa’da yüzyıllarca ders kitabı olarak okutulmuştur.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23.9pt;margin-top:-37.1pt;width:92.3pt;height:85.9pt;z-index:251664384" strokecolor="white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76" type="#_x0000_t75" alt="http://www.gumushanesaglik.gov.tr/resim/ibni-sina.jpg" style="width:83.25pt;height:78.75pt;visibility:visible">
                        <v:imagedata r:id="rId35" o:title=""/>
                      </v:shape>
                    </w:pict>
                  </w:r>
                </w:p>
              </w:txbxContent>
            </v:textbox>
          </v:shape>
        </w:pict>
      </w:r>
      <w:r w:rsidRPr="007A2F6C">
        <w:rPr>
          <w:b/>
          <w:bCs/>
        </w:rPr>
        <w:t>15-</w:t>
      </w:r>
      <w:r w:rsidRPr="007A2F6C">
        <w:rPr>
          <w:b/>
          <w:bCs/>
        </w:rPr>
        <w:tab/>
      </w:r>
    </w:p>
    <w:p w:rsidR="00F76DA7" w:rsidRPr="00FF0B4F" w:rsidRDefault="00F76DA7" w:rsidP="00FF0B4F"/>
    <w:p w:rsidR="00F76DA7" w:rsidRPr="007A2F6C" w:rsidRDefault="00F76DA7" w:rsidP="00FF0B4F">
      <w:pPr>
        <w:rPr>
          <w:b/>
          <w:bCs/>
        </w:rPr>
      </w:pPr>
    </w:p>
    <w:p w:rsidR="00F76DA7" w:rsidRPr="007A2F6C" w:rsidRDefault="00F76DA7" w:rsidP="001F7AEB">
      <w:pPr>
        <w:outlineLvl w:val="0"/>
        <w:rPr>
          <w:b/>
          <w:bCs/>
        </w:rPr>
      </w:pPr>
      <w:r w:rsidRPr="007A2F6C">
        <w:rPr>
          <w:b/>
          <w:bCs/>
        </w:rPr>
        <w:t>Yukarıdaki bilgileri veren bilim insanı kimdir?</w:t>
      </w:r>
    </w:p>
    <w:p w:rsidR="00F76DA7" w:rsidRDefault="00F76DA7" w:rsidP="00FF0B4F">
      <w:r>
        <w:t>A)Buharalı Bekir          B)Uluğ Bey                     C)İbni Sina                                            D) Kaşkarlı Mahmut</w:t>
      </w:r>
    </w:p>
    <w:p w:rsidR="00F76DA7" w:rsidRDefault="00F76DA7" w:rsidP="00B308F5">
      <w:r>
        <w:rPr>
          <w:noProof/>
          <w:lang w:eastAsia="tr-TR"/>
        </w:rPr>
        <w:pict>
          <v:shape id="_x0000_s1070" type="#_x0000_t202" style="position:absolute;margin-left:206.95pt;margin-top:4.4pt;width:179.6pt;height:78pt;z-index:251667456" strokecolor="white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78" type="#_x0000_t75" alt="http://www.kentselhaber.com/img/hyh/406/40616/Kapikule-de-oy-verme-islemi-b0d.jpg" style="width:163.5pt;height:87.75pt;visibility:visible">
                        <v:imagedata r:id="rId36" o:title=""/>
                      </v:shape>
                    </w:pict>
                  </w:r>
                </w:p>
              </w:txbxContent>
            </v:textbox>
          </v:shape>
        </w:pict>
      </w:r>
      <w:r>
        <w:t xml:space="preserve">15-Ülkemizde yerel yöneticileri  seçmek </w:t>
      </w:r>
    </w:p>
    <w:p w:rsidR="00F76DA7" w:rsidRDefault="00F76DA7" w:rsidP="00B308F5">
      <w:r>
        <w:t>İçin kaç yılda bir seçim yapılır?</w:t>
      </w:r>
    </w:p>
    <w:p w:rsidR="00F76DA7" w:rsidRDefault="00F76DA7" w:rsidP="002A34F8">
      <w:r>
        <w:t>A)3     B)4       C)5      D)6</w:t>
      </w:r>
    </w:p>
    <w:p w:rsidR="00F76DA7" w:rsidRPr="007A2F6C" w:rsidRDefault="00F76DA7" w:rsidP="002A34F8">
      <w:pPr>
        <w:rPr>
          <w:b/>
          <w:bCs/>
        </w:rPr>
      </w:pPr>
    </w:p>
    <w:p w:rsidR="00F76DA7" w:rsidRDefault="00F76DA7" w:rsidP="002A34F8">
      <w:pPr>
        <w:tabs>
          <w:tab w:val="left" w:pos="2580"/>
        </w:tabs>
      </w:pPr>
      <w:r>
        <w:rPr>
          <w:noProof/>
          <w:lang w:eastAsia="tr-TR"/>
        </w:rPr>
        <w:pict>
          <v:shape id="_x0000_s1071" type="#_x0000_t61" style="position:absolute;margin-left:129.4pt;margin-top:6.9pt;width:315pt;height:27.75pt;z-index:251669504" adj="-3446,17397">
            <v:textbox>
              <w:txbxContent>
                <w:p w:rsidR="00F76DA7" w:rsidRDefault="00F76DA7">
                  <w:r>
                    <w:t>Yasama, yasa(kanun) yapma ya da yasayı değiştirme yetkisidir.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23.9pt;margin-top:1.35pt;width:91.55pt;height:126.3pt;z-index:251668480" strokecolor="white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80" type="#_x0000_t75" alt="http://yourtask.wikispaces.com/file/view/TEACHER.GIF/110571307/TEACHER.GIF" style="width:75pt;height:123pt;visibility:visible">
                        <v:imagedata r:id="rId37" o:title=""/>
                      </v:shape>
                    </w:pict>
                  </w:r>
                </w:p>
              </w:txbxContent>
            </v:textbox>
          </v:shape>
        </w:pict>
      </w:r>
      <w:r w:rsidRPr="007A2F6C">
        <w:rPr>
          <w:b/>
          <w:bCs/>
        </w:rPr>
        <w:t>16-</w:t>
      </w:r>
      <w:r>
        <w:tab/>
      </w:r>
    </w:p>
    <w:p w:rsidR="00F76DA7" w:rsidRPr="007A2F6C" w:rsidRDefault="00F76DA7" w:rsidP="009325FE">
      <w:pPr>
        <w:rPr>
          <w:b/>
          <w:bCs/>
          <w:i/>
          <w:iCs/>
        </w:rPr>
      </w:pPr>
    </w:p>
    <w:p w:rsidR="00F76DA7" w:rsidRPr="007A2F6C" w:rsidRDefault="00F76DA7" w:rsidP="001F7AEB">
      <w:pPr>
        <w:tabs>
          <w:tab w:val="left" w:pos="2685"/>
        </w:tabs>
        <w:outlineLvl w:val="0"/>
        <w:rPr>
          <w:b/>
          <w:bCs/>
          <w:i/>
          <w:iCs/>
        </w:rPr>
      </w:pPr>
      <w:r w:rsidRPr="007A2F6C">
        <w:rPr>
          <w:b/>
          <w:bCs/>
          <w:i/>
          <w:iCs/>
        </w:rPr>
        <w:tab/>
        <w:t>Ülkemizde yasama faaliyetlerini hangi kurum yerine getirmektedir?</w:t>
      </w:r>
    </w:p>
    <w:p w:rsidR="00F76DA7" w:rsidRDefault="00F76DA7" w:rsidP="009325FE">
      <w:pPr>
        <w:tabs>
          <w:tab w:val="left" w:pos="2685"/>
        </w:tabs>
      </w:pPr>
      <w:r>
        <w:tab/>
        <w:t xml:space="preserve">  A)Hükümet                   B)Bakanlar        C) TBMM      D)Başbakanlık</w:t>
      </w:r>
    </w:p>
    <w:p w:rsidR="00F76DA7" w:rsidRDefault="00F76DA7" w:rsidP="00425F86"/>
    <w:p w:rsidR="00F76DA7" w:rsidRPr="003220CC" w:rsidRDefault="00F76DA7" w:rsidP="00425F86">
      <w:pPr>
        <w:rPr>
          <w:b/>
          <w:bCs/>
          <w:i/>
          <w:iCs/>
        </w:rPr>
      </w:pPr>
      <w:r w:rsidRPr="003220CC">
        <w:rPr>
          <w:b/>
          <w:bCs/>
          <w:i/>
          <w:iCs/>
        </w:rPr>
        <w:t>17-Okul yaşamında kurallara uyma alışkanlığı ileriki yaşamımızda</w:t>
      </w:r>
    </w:p>
    <w:p w:rsidR="00F76DA7" w:rsidRPr="003220CC" w:rsidRDefault="00F76DA7" w:rsidP="001F7AEB">
      <w:pPr>
        <w:outlineLvl w:val="0"/>
        <w:rPr>
          <w:b/>
          <w:bCs/>
          <w:i/>
          <w:iCs/>
        </w:rPr>
      </w:pPr>
      <w:r>
        <w:rPr>
          <w:noProof/>
          <w:lang w:eastAsia="tr-TR"/>
        </w:rPr>
        <w:pict>
          <v:shape id="_x0000_s1073" type="#_x0000_t202" style="position:absolute;margin-left:297pt;margin-top:5.35pt;width:121.05pt;height:77.3pt;z-index:251673600">
            <v:textbox>
              <w:txbxContent>
                <w:p w:rsidR="00F76DA7" w:rsidRDefault="00F76DA7">
                  <w:hyperlink r:id="rId38" w:history="1">
                    <w:r w:rsidRPr="009779FC">
                      <w:rPr>
                        <w:rFonts w:ascii="Verdana" w:hAnsi="Verdana" w:cs="Verdana"/>
                        <w:noProof/>
                        <w:color w:val="000000"/>
                        <w:sz w:val="15"/>
                        <w:szCs w:val="15"/>
                        <w:lang w:eastAsia="tr-TR"/>
                      </w:rPr>
                      <w:pict>
                        <v:shape id="Resim 6" o:spid="_x0000_i1082" type="#_x0000_t75" alt="http://www.ohasanguneyio.k12.tr/upload/okul.jpg" href="http://www.ohasanguneyio.k12.tr/upload/o" style="width:90.75pt;height:70.5pt;visibility:visible" o:button="t">
                          <v:fill o:detectmouseclick="t"/>
                          <v:imagedata r:id="rId39" o:title=""/>
                        </v:shape>
                      </w:pict>
                    </w:r>
                  </w:hyperlink>
                </w:p>
              </w:txbxContent>
            </v:textbox>
          </v:shape>
        </w:pict>
      </w:r>
      <w:r w:rsidRPr="003220CC">
        <w:rPr>
          <w:b/>
          <w:bCs/>
          <w:i/>
          <w:iCs/>
        </w:rPr>
        <w:t>Bizim neye uymamızı  kolaylaştıracaktır?</w:t>
      </w:r>
    </w:p>
    <w:p w:rsidR="00F76DA7" w:rsidRDefault="00F76DA7" w:rsidP="00425F86">
      <w:r>
        <w:t xml:space="preserve">A)Geleneklere                                        B)Göreneklere        </w:t>
      </w:r>
    </w:p>
    <w:p w:rsidR="00F76DA7" w:rsidRDefault="00F76DA7" w:rsidP="00E45687">
      <w:pPr>
        <w:tabs>
          <w:tab w:val="left" w:pos="3210"/>
        </w:tabs>
      </w:pPr>
      <w:r>
        <w:t xml:space="preserve">C)Alışkanlıklara </w:t>
      </w:r>
      <w:r>
        <w:tab/>
        <w:t>D)Yasalara</w:t>
      </w:r>
    </w:p>
    <w:p w:rsidR="00F76DA7" w:rsidRPr="003220CC" w:rsidRDefault="00F76DA7" w:rsidP="00E45687">
      <w:pPr>
        <w:tabs>
          <w:tab w:val="left" w:pos="3210"/>
        </w:tabs>
        <w:rPr>
          <w:b/>
          <w:bCs/>
          <w:i/>
          <w:iCs/>
        </w:rPr>
      </w:pPr>
      <w:r w:rsidRPr="003220CC">
        <w:rPr>
          <w:b/>
          <w:bCs/>
          <w:i/>
          <w:iCs/>
        </w:rPr>
        <w:t>18-Aşağıdakilerden hangisi  yazılı  kurallardandır?</w:t>
      </w:r>
    </w:p>
    <w:p w:rsidR="00F76DA7" w:rsidRDefault="00F76DA7" w:rsidP="00E45687">
      <w:pPr>
        <w:tabs>
          <w:tab w:val="left" w:pos="3210"/>
        </w:tabs>
      </w:pPr>
      <w:r>
        <w:rPr>
          <w:noProof/>
          <w:lang w:eastAsia="tr-TR"/>
        </w:rPr>
        <w:pict>
          <v:shape id="_x0000_s1074" type="#_x0000_t202" style="position:absolute;margin-left:292.45pt;margin-top:22.5pt;width:131.3pt;height:106.05pt;z-index:251674624" strokecolor="white">
            <v:textbox>
              <w:txbxContent>
                <w:p w:rsidR="00F76DA7" w:rsidRDefault="00F76DA7">
                  <w:r>
                    <w:rPr>
                      <w:noProof/>
                      <w:lang w:eastAsia="tr-TR"/>
                    </w:rPr>
                    <w:pict>
                      <v:shape id="_x0000_i1084" type="#_x0000_t75" alt="http://www.delinetciler.net/forum/attachments/14221d1289135097-efes-harabelerinin-resimleri-efes.jpg" style="width:134.25pt;height:93.75pt;visibility:visible">
                        <v:imagedata r:id="rId40" o:title=""/>
                      </v:shape>
                    </w:pict>
                  </w:r>
                </w:p>
              </w:txbxContent>
            </v:textbox>
          </v:shape>
        </w:pict>
      </w:r>
      <w:r>
        <w:t>A)Gelenekler           B)Yasalar                   C)Ahlak  kuralları       D)Görenekler</w:t>
      </w:r>
    </w:p>
    <w:p w:rsidR="00F76DA7" w:rsidRPr="003220CC" w:rsidRDefault="00F76DA7" w:rsidP="00E45687">
      <w:pPr>
        <w:tabs>
          <w:tab w:val="left" w:pos="3210"/>
        </w:tabs>
        <w:rPr>
          <w:b/>
          <w:bCs/>
          <w:i/>
          <w:iCs/>
        </w:rPr>
      </w:pPr>
      <w:r w:rsidRPr="003220CC">
        <w:rPr>
          <w:b/>
          <w:bCs/>
          <w:i/>
          <w:iCs/>
        </w:rPr>
        <w:t>19-Dünya ortak miras  öğelerinin tanınması  ……………………….</w:t>
      </w:r>
    </w:p>
    <w:p w:rsidR="00F76DA7" w:rsidRPr="003220CC" w:rsidRDefault="00F76DA7" w:rsidP="001F7AEB">
      <w:pPr>
        <w:tabs>
          <w:tab w:val="left" w:pos="3210"/>
        </w:tabs>
        <w:outlineLvl w:val="0"/>
        <w:rPr>
          <w:b/>
          <w:bCs/>
          <w:i/>
          <w:iCs/>
        </w:rPr>
      </w:pPr>
      <w:r w:rsidRPr="003220CC">
        <w:rPr>
          <w:b/>
          <w:bCs/>
          <w:i/>
          <w:iCs/>
        </w:rPr>
        <w:t>Sayesinde olur.Ülkemizin tarihi ve doğal güzelliklerini   her</w:t>
      </w:r>
    </w:p>
    <w:p w:rsidR="00F76DA7" w:rsidRPr="003220CC" w:rsidRDefault="00F76DA7" w:rsidP="001F7AEB">
      <w:pPr>
        <w:tabs>
          <w:tab w:val="left" w:pos="3210"/>
        </w:tabs>
        <w:outlineLvl w:val="0"/>
        <w:rPr>
          <w:b/>
          <w:bCs/>
          <w:i/>
          <w:iCs/>
        </w:rPr>
      </w:pPr>
      <w:r w:rsidRPr="003220CC">
        <w:rPr>
          <w:b/>
          <w:bCs/>
          <w:i/>
          <w:iCs/>
        </w:rPr>
        <w:t>Yıl artan  sayıda  ……………….  Ziyaret  etmektedir.</w:t>
      </w:r>
    </w:p>
    <w:p w:rsidR="00F76DA7" w:rsidRPr="003220CC" w:rsidRDefault="00F76DA7" w:rsidP="00E45687">
      <w:pPr>
        <w:tabs>
          <w:tab w:val="left" w:pos="3210"/>
        </w:tabs>
        <w:rPr>
          <w:b/>
          <w:bCs/>
          <w:i/>
          <w:iCs/>
        </w:rPr>
      </w:pPr>
      <w:r w:rsidRPr="003220CC">
        <w:rPr>
          <w:b/>
          <w:bCs/>
          <w:i/>
          <w:iCs/>
        </w:rPr>
        <w:t>Yukarıdaki  boşlukları  tamamlayan  kelimeler   hangileridir?</w:t>
      </w:r>
    </w:p>
    <w:p w:rsidR="00F76DA7" w:rsidRDefault="00F76DA7" w:rsidP="00E45687">
      <w:pPr>
        <w:tabs>
          <w:tab w:val="left" w:pos="3210"/>
        </w:tabs>
      </w:pPr>
      <w:r>
        <w:t xml:space="preserve">A)turizm-grup               B)turizm-yabancı            C)turizm-turist              D)kültür-turist </w:t>
      </w:r>
    </w:p>
    <w:p w:rsidR="00F76DA7" w:rsidRPr="003220CC" w:rsidRDefault="00F76DA7" w:rsidP="00564A92">
      <w:pPr>
        <w:rPr>
          <w:b/>
          <w:bCs/>
        </w:rPr>
      </w:pPr>
      <w:r w:rsidRPr="003220CC">
        <w:rPr>
          <w:b/>
          <w:bCs/>
        </w:rPr>
        <w:t>20-Rio karnavalı ve samba dansı,kahve ,futbol, Amazon Yağmur Ormanları aşağıdaki ülkelerden hangisini hatırlatmaktadır.</w:t>
      </w:r>
    </w:p>
    <w:p w:rsidR="00F76DA7" w:rsidRDefault="00F76DA7" w:rsidP="00564A92">
      <w:r>
        <w:t>A)Brezilya         B)Japonya                    C)İran                 D)Almanya</w:t>
      </w:r>
    </w:p>
    <w:p w:rsidR="00F76DA7" w:rsidRDefault="00F76DA7" w:rsidP="00564A92">
      <w:r>
        <w:t>21-Aşağıdaki boşlukları uygun olan kelimeleri  yaz.</w:t>
      </w:r>
    </w:p>
    <w:p w:rsidR="00F76DA7" w:rsidRPr="007A2F6C" w:rsidRDefault="00F76DA7" w:rsidP="001F7AEB">
      <w:pPr>
        <w:outlineLvl w:val="0"/>
        <w:rPr>
          <w:b/>
          <w:bCs/>
          <w:i/>
          <w:iCs/>
        </w:rPr>
      </w:pPr>
      <w:r w:rsidRPr="007A2F6C">
        <w:rPr>
          <w:b/>
          <w:bCs/>
          <w:i/>
          <w:iCs/>
        </w:rPr>
        <w:t>Yasalar  -  -adalet --1982--bağımsızlık—bakanlık</w:t>
      </w:r>
    </w:p>
    <w:p w:rsidR="00F76DA7" w:rsidRDefault="00F76DA7" w:rsidP="00564A92">
      <w:r>
        <w:t>a)Şu anda yürürlükte olan anayasamız…………………………..Anayasası’dır.</w:t>
      </w:r>
    </w:p>
    <w:p w:rsidR="00F76DA7" w:rsidRDefault="00F76DA7" w:rsidP="00564A92">
      <w:r>
        <w:t>b)……………………..bir toplumun huzuru ,güvenliği , barışı için hazırlanıp uygulanır.</w:t>
      </w:r>
    </w:p>
    <w:p w:rsidR="00F76DA7" w:rsidRDefault="00F76DA7" w:rsidP="00564A92">
      <w:r>
        <w:t>c)Yöneticiler yapmış oldukları çalışmalarla …………….kavramına uygun hareket et etmelidir.</w:t>
      </w:r>
    </w:p>
    <w:p w:rsidR="00F76DA7" w:rsidRDefault="00F76DA7" w:rsidP="00564A92">
      <w:r>
        <w:t>d)Eğitim, sağlık, adalet, güvenlik toplumu yakından ilgilendiren konularda………………..birimleri kurulmuştur.</w:t>
      </w:r>
    </w:p>
    <w:p w:rsidR="00F76DA7" w:rsidRDefault="00F76DA7" w:rsidP="00564A92">
      <w:r>
        <w:t>e)Bayrağımız, milli marşımız, başkentimiz, bilimiz……………….ve egemenlik sembollerimizdendir.</w:t>
      </w:r>
    </w:p>
    <w:p w:rsidR="00F76DA7" w:rsidRPr="007A2F6C" w:rsidRDefault="00F76DA7" w:rsidP="00564A92">
      <w:pPr>
        <w:rPr>
          <w:b/>
          <w:bCs/>
        </w:rPr>
      </w:pPr>
      <w:r>
        <w:rPr>
          <w:noProof/>
          <w:lang w:eastAsia="tr-TR"/>
        </w:rPr>
        <w:pict>
          <v:roundrect id="_x0000_s1075" style="position:absolute;margin-left:198pt;margin-top:13.45pt;width:121.5pt;height:40.6pt;z-index:251681792" arcsize="10923f"/>
        </w:pict>
      </w:r>
      <w:r>
        <w:rPr>
          <w:noProof/>
          <w:lang w:eastAsia="tr-TR"/>
        </w:rPr>
        <w:pict>
          <v:roundrect id="_x0000_s1076" style="position:absolute;margin-left:63pt;margin-top:13.45pt;width:121.5pt;height:40.6pt;z-index:251680768" arcsize="10923f"/>
        </w:pict>
      </w:r>
      <w:r w:rsidRPr="007A2F6C">
        <w:rPr>
          <w:b/>
          <w:bCs/>
        </w:rPr>
        <w:t>22-Aşağıdaki şemayı inceleyiniz. Şemada boş bırakılan kutucuklara uygun kelimeleri yazınız.</w:t>
      </w:r>
    </w:p>
    <w:p w:rsidR="00F76DA7" w:rsidRDefault="00F76DA7" w:rsidP="00564A92"/>
    <w:p w:rsidR="00F76DA7" w:rsidRDefault="00F76DA7" w:rsidP="00564A92">
      <w:r>
        <w:rPr>
          <w:noProof/>
          <w:lang w:eastAsia="tr-TR"/>
        </w:rPr>
        <w:pict>
          <v:roundrect id="_x0000_s1077" style="position:absolute;margin-left:-9pt;margin-top:16.6pt;width:121.5pt;height:40.6pt;z-index:251676672" arcsize="10923f"/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8" type="#_x0000_t32" style="position:absolute;margin-left:252pt;margin-top:7.6pt;width:21pt;height:20.25pt;flip:y;z-index:251682816" o:connectortype="straight">
            <v:stroke endarrow="block"/>
          </v:shape>
        </w:pict>
      </w:r>
      <w:r>
        <w:rPr>
          <w:noProof/>
          <w:lang w:eastAsia="tr-TR"/>
        </w:rPr>
        <w:pict>
          <v:shape id="_x0000_s1079" type="#_x0000_t32" style="position:absolute;margin-left:135pt;margin-top:7.6pt;width:24pt;height:15.85pt;flip:x y;z-index:251685888" o:connectortype="straight">
            <v:stroke endarrow="block"/>
          </v:shape>
        </w:pict>
      </w:r>
    </w:p>
    <w:p w:rsidR="00F76DA7" w:rsidRDefault="00F76DA7" w:rsidP="00564A92">
      <w:r>
        <w:rPr>
          <w:noProof/>
          <w:lang w:eastAsia="tr-TR"/>
        </w:rPr>
        <w:pict>
          <v:shape id="_x0000_s1080" type="#_x0000_t32" style="position:absolute;margin-left:279pt;margin-top:18.15pt;width:18pt;height:10.4pt;flip:y;z-index:251683840" o:connectortype="straight">
            <v:stroke endarrow="block"/>
          </v:shape>
        </w:pict>
      </w:r>
      <w:r>
        <w:rPr>
          <w:noProof/>
          <w:lang w:eastAsia="tr-TR"/>
        </w:rPr>
        <w:pict>
          <v:roundrect id="_x0000_s1081" style="position:absolute;margin-left:315pt;margin-top:.15pt;width:121.5pt;height:40.6pt;z-index:251679744" arcsize="10923f"/>
        </w:pict>
      </w:r>
      <w:r>
        <w:rPr>
          <w:noProof/>
          <w:lang w:eastAsia="tr-TR"/>
        </w:rPr>
        <w:pict>
          <v:shape id="_x0000_s1082" type="#_x0000_t32" style="position:absolute;margin-left:126pt;margin-top:18.15pt;width:17.25pt;height:0;flip:x;z-index:251686912" o:connectortype="straight">
            <v:stroke endarrow="block"/>
          </v:shape>
        </w:pict>
      </w:r>
      <w:r>
        <w:rPr>
          <w:noProof/>
          <w:lang w:eastAsia="tr-TR"/>
        </w:rPr>
        <w:pict>
          <v:shape id="_x0000_s1083" type="#_x0000_t202" style="position:absolute;margin-left:2in;margin-top:.15pt;width:127.55pt;height:84.3pt;z-index:251675648">
            <v:textbox style="mso-fit-shape-to-text:t">
              <w:txbxContent>
                <w:p w:rsidR="00F76DA7" w:rsidRDefault="00F76DA7">
                  <w:r>
                    <w:t xml:space="preserve">ÜLKEMİZİN MERKEZİ </w:t>
                  </w:r>
                </w:p>
                <w:p w:rsidR="00F76DA7" w:rsidRDefault="00F76DA7">
                  <w:r>
                    <w:t>YÖNETİM YAPISINI</w:t>
                  </w:r>
                </w:p>
                <w:p w:rsidR="00F76DA7" w:rsidRDefault="00F76DA7">
                  <w:r>
                    <w:t xml:space="preserve"> OLUŞTURAN BİRİMLER</w:t>
                  </w:r>
                </w:p>
              </w:txbxContent>
            </v:textbox>
          </v:shape>
        </w:pict>
      </w:r>
    </w:p>
    <w:p w:rsidR="00F76DA7" w:rsidRDefault="00F76DA7" w:rsidP="00564A92">
      <w:r>
        <w:rPr>
          <w:noProof/>
          <w:lang w:eastAsia="tr-TR"/>
        </w:rPr>
        <w:pict>
          <v:roundrect id="_x0000_s1084" style="position:absolute;margin-left:-9pt;margin-top:19.7pt;width:121.5pt;height:40.6pt;z-index:251677696" arcsize="10923f">
            <v:textbox>
              <w:txbxContent>
                <w:p w:rsidR="00F76DA7" w:rsidRDefault="00F76DA7">
                  <w:r>
                    <w:t>BAKANLAR KURULU</w:t>
                  </w:r>
                </w:p>
              </w:txbxContent>
            </v:textbox>
          </v:roundrect>
        </w:pict>
      </w:r>
    </w:p>
    <w:p w:rsidR="00F76DA7" w:rsidRDefault="00F76DA7" w:rsidP="00564A92">
      <w:r>
        <w:rPr>
          <w:noProof/>
          <w:lang w:eastAsia="tr-TR"/>
        </w:rPr>
        <w:pict>
          <v:roundrect id="_x0000_s1085" style="position:absolute;margin-left:315pt;margin-top:3.25pt;width:121.5pt;height:40.6pt;z-index:251678720" arcsize="10923f"/>
        </w:pict>
      </w:r>
      <w:r>
        <w:rPr>
          <w:noProof/>
          <w:lang w:eastAsia="tr-TR"/>
        </w:rPr>
        <w:pict>
          <v:shape id="_x0000_s1086" type="#_x0000_t32" style="position:absolute;margin-left:126pt;margin-top:21.25pt;width:17.25pt;height:0;flip:x;z-index:251687936" o:connectortype="straight">
            <v:stroke endarrow="block"/>
          </v:shape>
        </w:pict>
      </w:r>
    </w:p>
    <w:p w:rsidR="00F76DA7" w:rsidRDefault="00F76DA7" w:rsidP="00B0239F">
      <w:r>
        <w:rPr>
          <w:noProof/>
          <w:lang w:eastAsia="tr-TR"/>
        </w:rPr>
        <w:pict>
          <v:shape id="_x0000_s1087" type="#_x0000_t32" style="position:absolute;margin-left:279pt;margin-top:4.8pt;width:13.6pt;height:0;z-index:251684864" o:connectortype="straight">
            <v:stroke endarrow="block"/>
          </v:shape>
        </w:pict>
      </w:r>
    </w:p>
    <w:p w:rsidR="00F76DA7" w:rsidRPr="00A0496A" w:rsidRDefault="00F76DA7" w:rsidP="00B0239F">
      <w:r>
        <w:rPr>
          <w:b/>
          <w:bCs/>
        </w:rPr>
        <w:t>23</w:t>
      </w:r>
      <w:r w:rsidRPr="00A75D60">
        <w:rPr>
          <w:b/>
          <w:bCs/>
        </w:rPr>
        <w:t xml:space="preserve">-Aşağıdaki cümlelerden doğru olanlarına “D”, yanlış olanlarına “Y” harfi koyunuz. </w:t>
      </w:r>
    </w:p>
    <w:p w:rsidR="00F76DA7" w:rsidRPr="00A75D60" w:rsidRDefault="00F76DA7" w:rsidP="00B0239F">
      <w:pPr>
        <w:rPr>
          <w:b/>
          <w:bCs/>
        </w:rPr>
      </w:pPr>
      <w:r w:rsidRPr="00A75D60">
        <w:t>1- (</w:t>
      </w:r>
      <w:r>
        <w:t xml:space="preserve">  </w:t>
      </w:r>
      <w:r w:rsidRPr="00A75D60">
        <w:rPr>
          <w:b/>
          <w:bCs/>
        </w:rPr>
        <w:t xml:space="preserve"> </w:t>
      </w:r>
      <w:r w:rsidRPr="00A75D60">
        <w:t xml:space="preserve">) </w:t>
      </w:r>
      <w:r>
        <w:t>Resmi kurumlarda çalışanlar yaş,eğitim gibi bazı şartlarla işe alınırlar.</w:t>
      </w:r>
    </w:p>
    <w:p w:rsidR="00F76DA7" w:rsidRPr="00A75D60" w:rsidRDefault="00F76DA7" w:rsidP="00B0239F">
      <w:pPr>
        <w:rPr>
          <w:b/>
          <w:bCs/>
        </w:rPr>
      </w:pPr>
      <w:r w:rsidRPr="00A75D60">
        <w:t>2- (</w:t>
      </w:r>
      <w:r w:rsidRPr="00A75D60">
        <w:rPr>
          <w:b/>
          <w:bCs/>
        </w:rPr>
        <w:t xml:space="preserve"> </w:t>
      </w:r>
      <w:r>
        <w:rPr>
          <w:b/>
          <w:bCs/>
        </w:rPr>
        <w:t xml:space="preserve"> </w:t>
      </w:r>
      <w:r w:rsidRPr="00A75D60">
        <w:rPr>
          <w:b/>
          <w:bCs/>
        </w:rPr>
        <w:t xml:space="preserve"> </w:t>
      </w:r>
      <w:r w:rsidRPr="00A75D60">
        <w:t>)</w:t>
      </w:r>
      <w:r>
        <w:t xml:space="preserve"> Sivil toplum örgütleri yasalarla kurulmaz,bağımsız çalışırlar.</w:t>
      </w:r>
    </w:p>
    <w:p w:rsidR="00F76DA7" w:rsidRPr="00A75D60" w:rsidRDefault="00F76DA7" w:rsidP="00B0239F">
      <w:pPr>
        <w:spacing w:after="80"/>
      </w:pPr>
      <w:r w:rsidRPr="00A75D60">
        <w:t>3- (</w:t>
      </w:r>
      <w:r w:rsidRPr="00A75D60">
        <w:rPr>
          <w:b/>
          <w:bCs/>
        </w:rPr>
        <w:t xml:space="preserve"> </w:t>
      </w:r>
      <w:r>
        <w:rPr>
          <w:b/>
          <w:bCs/>
        </w:rPr>
        <w:t xml:space="preserve">  </w:t>
      </w:r>
      <w:r>
        <w:t>) SSK işçilerin haklarını korumak için kurulmuş bir sivil toplum örgütüdür.</w:t>
      </w:r>
    </w:p>
    <w:p w:rsidR="00F76DA7" w:rsidRPr="00A75D60" w:rsidRDefault="00F76DA7" w:rsidP="00B0239F">
      <w:pPr>
        <w:spacing w:after="80"/>
      </w:pPr>
      <w:r w:rsidRPr="00A75D60">
        <w:t>4- (</w:t>
      </w:r>
      <w:r w:rsidRPr="00A75D60">
        <w:rPr>
          <w:b/>
          <w:bCs/>
        </w:rPr>
        <w:t xml:space="preserve"> </w:t>
      </w:r>
      <w:r>
        <w:rPr>
          <w:b/>
          <w:bCs/>
        </w:rPr>
        <w:t xml:space="preserve">  </w:t>
      </w:r>
      <w:r>
        <w:t>) Yalnız sosyal ihtiyaçlarımız için başkalarından yardım alırız.</w:t>
      </w:r>
    </w:p>
    <w:p w:rsidR="00F76DA7" w:rsidRPr="00A75D60" w:rsidRDefault="00F76DA7" w:rsidP="00B0239F">
      <w:pPr>
        <w:spacing w:after="80"/>
      </w:pPr>
      <w:r w:rsidRPr="00A75D60">
        <w:t>5- (</w:t>
      </w:r>
      <w:r w:rsidRPr="00A75D60">
        <w:rPr>
          <w:b/>
          <w:bCs/>
        </w:rPr>
        <w:t xml:space="preserve"> </w:t>
      </w:r>
      <w:r>
        <w:rPr>
          <w:b/>
          <w:bCs/>
        </w:rPr>
        <w:t xml:space="preserve"> </w:t>
      </w:r>
      <w:r w:rsidRPr="00A75D60">
        <w:rPr>
          <w:b/>
          <w:bCs/>
        </w:rPr>
        <w:t xml:space="preserve"> </w:t>
      </w:r>
      <w:r w:rsidRPr="00A75D60">
        <w:t>)</w:t>
      </w:r>
      <w:r>
        <w:t xml:space="preserve"> Toplumun temel ihtiyaçlarının karşılanması için birçok kurum vardır.</w:t>
      </w:r>
    </w:p>
    <w:p w:rsidR="00F76DA7" w:rsidRPr="00A75D60" w:rsidRDefault="00F76DA7" w:rsidP="00B0239F">
      <w:r w:rsidRPr="00A75D60">
        <w:t>6- (</w:t>
      </w:r>
      <w:r w:rsidRPr="00A75D60">
        <w:rPr>
          <w:b/>
          <w:bCs/>
        </w:rPr>
        <w:t xml:space="preserve"> </w:t>
      </w:r>
      <w:r>
        <w:rPr>
          <w:b/>
          <w:bCs/>
        </w:rPr>
        <w:t xml:space="preserve">  </w:t>
      </w:r>
      <w:r w:rsidRPr="00A75D60">
        <w:t xml:space="preserve">) </w:t>
      </w:r>
      <w:r>
        <w:t>Bireyler ,aynı anda değişik rollere sahip olabilirler.</w:t>
      </w:r>
    </w:p>
    <w:p w:rsidR="00F76DA7" w:rsidRDefault="00F76DA7" w:rsidP="00A0496A">
      <w:r w:rsidRPr="00A75D60">
        <w:t>7-</w:t>
      </w:r>
      <w:r>
        <w:t xml:space="preserve"> </w:t>
      </w:r>
      <w:r w:rsidRPr="00A75D60">
        <w:t xml:space="preserve">( </w:t>
      </w:r>
      <w:r>
        <w:t xml:space="preserve"> </w:t>
      </w:r>
      <w:r w:rsidRPr="00A75D60">
        <w:rPr>
          <w:b/>
          <w:bCs/>
        </w:rPr>
        <w:t xml:space="preserve"> </w:t>
      </w:r>
      <w:r w:rsidRPr="00A75D60">
        <w:t xml:space="preserve">) </w:t>
      </w:r>
      <w:r>
        <w:t>Ülkemizde görülen tarihi yapıların çeşitliliği Anadolu’nun tarihi zenginliğini gösterir.</w:t>
      </w:r>
    </w:p>
    <w:p w:rsidR="00F76DA7" w:rsidRPr="00A75D60" w:rsidRDefault="00F76DA7" w:rsidP="00A0496A">
      <w:r w:rsidRPr="00A75D60">
        <w:t>8- (</w:t>
      </w:r>
      <w:r w:rsidRPr="00A75D60">
        <w:rPr>
          <w:b/>
          <w:bCs/>
        </w:rPr>
        <w:t xml:space="preserve"> </w:t>
      </w:r>
      <w:r>
        <w:rPr>
          <w:b/>
          <w:bCs/>
        </w:rPr>
        <w:t xml:space="preserve"> </w:t>
      </w:r>
      <w:r w:rsidRPr="00A75D60">
        <w:rPr>
          <w:b/>
          <w:bCs/>
        </w:rPr>
        <w:t xml:space="preserve"> </w:t>
      </w:r>
      <w:r>
        <w:t>) Devlet kurumlarında çalışanlar her ay düzenli olarak maaş alır.</w:t>
      </w:r>
    </w:p>
    <w:p w:rsidR="00F76DA7" w:rsidRPr="00A75D60" w:rsidRDefault="00F76DA7" w:rsidP="00B0239F">
      <w:pPr>
        <w:spacing w:after="80"/>
      </w:pPr>
      <w:r w:rsidRPr="00A75D60">
        <w:t>9-</w:t>
      </w:r>
      <w:r>
        <w:t xml:space="preserve"> </w:t>
      </w:r>
      <w:r w:rsidRPr="00A75D60">
        <w:t>(</w:t>
      </w:r>
      <w:r w:rsidRPr="00A75D60">
        <w:rPr>
          <w:b/>
          <w:bCs/>
        </w:rPr>
        <w:t xml:space="preserve"> </w:t>
      </w:r>
      <w:r>
        <w:rPr>
          <w:b/>
          <w:bCs/>
        </w:rPr>
        <w:t xml:space="preserve"> </w:t>
      </w:r>
      <w:r w:rsidRPr="00A75D60">
        <w:rPr>
          <w:b/>
          <w:bCs/>
        </w:rPr>
        <w:t xml:space="preserve"> </w:t>
      </w:r>
      <w:r>
        <w:t>) Tarihi mekan ve nesneler ait oldukları dönem hakkında bize bilgi verir.</w:t>
      </w:r>
    </w:p>
    <w:p w:rsidR="00F76DA7" w:rsidRDefault="00F76DA7" w:rsidP="00B0239F">
      <w:r w:rsidRPr="00A75D60">
        <w:t>10-</w:t>
      </w:r>
      <w:r>
        <w:t xml:space="preserve">  </w:t>
      </w:r>
      <w:r w:rsidRPr="00A75D60">
        <w:t>(</w:t>
      </w:r>
      <w:r w:rsidRPr="00A75D60">
        <w:rPr>
          <w:b/>
          <w:bCs/>
        </w:rPr>
        <w:t xml:space="preserve"> </w:t>
      </w:r>
      <w:r>
        <w:rPr>
          <w:b/>
          <w:bCs/>
        </w:rPr>
        <w:t xml:space="preserve"> </w:t>
      </w:r>
      <w:r w:rsidRPr="00A75D60">
        <w:rPr>
          <w:b/>
          <w:bCs/>
        </w:rPr>
        <w:t xml:space="preserve"> </w:t>
      </w:r>
      <w:r w:rsidRPr="00A75D60">
        <w:t xml:space="preserve">) </w:t>
      </w:r>
      <w:r>
        <w:t>Özgürlüklerin en kapsamlı olduğu anayasa 1962 Anayasasıdır.</w:t>
      </w:r>
    </w:p>
    <w:p w:rsidR="00F76DA7" w:rsidRDefault="00F76DA7" w:rsidP="00B0239F">
      <w:r w:rsidRPr="00B0239F">
        <w:rPr>
          <w:b/>
          <w:bCs/>
          <w:i/>
          <w:iCs/>
        </w:rPr>
        <w:t>20 ye kadar olan surular 4puan(20x4=80)          21 ve 22. Sorular  5 er puan(5x2=10)   23.soru 10x1=10</w:t>
      </w:r>
    </w:p>
    <w:p w:rsidR="00F76DA7" w:rsidRDefault="00F76DA7" w:rsidP="00A0496A">
      <w:pPr>
        <w:tabs>
          <w:tab w:val="center" w:pos="4536"/>
          <w:tab w:val="left" w:pos="7320"/>
        </w:tabs>
      </w:pPr>
      <w:r>
        <w:t xml:space="preserve">BAŞARILAR…….                                                                      5/A SINIF ÖĞRETMENİ   Fatmanur AKPINAR                                                                                                  </w:t>
      </w:r>
    </w:p>
    <w:p w:rsidR="00F76DA7" w:rsidRDefault="00F76DA7" w:rsidP="000F6225">
      <w:r>
        <w:rPr>
          <w:noProof/>
          <w:lang w:eastAsia="tr-TR"/>
        </w:rPr>
        <w:pict>
          <v:shape id="Resim 34" o:spid="_x0000_i1085" type="#_x0000_t75" alt="http://www.ohasanguneyio.k12.tr/tema/default/logo.jpg" style="width:452.25pt;height:33pt;visibility:visible">
            <v:imagedata r:id="rId41" o:title=""/>
          </v:shape>
        </w:pict>
      </w:r>
    </w:p>
    <w:p w:rsidR="00F76DA7" w:rsidRDefault="00F76DA7" w:rsidP="001F7AEB">
      <w:pPr>
        <w:outlineLvl w:val="0"/>
      </w:pPr>
      <w:r>
        <w:t>BİR ÜLKE, BİR BAYRAK</w:t>
      </w:r>
    </w:p>
    <w:p w:rsidR="00F76DA7" w:rsidRDefault="00F76DA7" w:rsidP="000F6225">
      <w:r>
        <w:t>1.kazanım.Toplumsal yaşamı düzenleyen yasaların varlığını ve önemini fark eder.(1.soru)</w:t>
      </w:r>
    </w:p>
    <w:p w:rsidR="00F76DA7" w:rsidRDefault="00F76DA7" w:rsidP="000F6225">
      <w:r>
        <w:t>2.kazanım.Yaşadığı yerdeki merkeze bağlı yönetim birimleri ile bu birimlerin temel görevlerini ilişkilendirir.(3.soru)</w:t>
      </w:r>
    </w:p>
    <w:p w:rsidR="00F76DA7" w:rsidRDefault="00F76DA7" w:rsidP="000F6225">
      <w:r>
        <w:t>3.kazanım.Merkezi yönetim birimlerini tanır(22.soru)</w:t>
      </w:r>
    </w:p>
    <w:p w:rsidR="00F76DA7" w:rsidRDefault="00F76DA7" w:rsidP="000F6225">
      <w:r>
        <w:t>4.kazanım.Demokratik yönetim birimlerindeki yetki ile ulusal arasındaki ilişkiyi açıklar(16.oru)</w:t>
      </w:r>
    </w:p>
    <w:p w:rsidR="00F76DA7" w:rsidRDefault="00F76DA7" w:rsidP="000F6225">
      <w:r>
        <w:t>5.kazanım.Ulusal egemenlik ve bağımsızlık sembollerini bilir.(5.soru)</w:t>
      </w:r>
    </w:p>
    <w:p w:rsidR="00F76DA7" w:rsidRDefault="00F76DA7" w:rsidP="000F6225"/>
    <w:p w:rsidR="00F76DA7" w:rsidRDefault="00F76DA7" w:rsidP="001F7AEB">
      <w:pPr>
        <w:outlineLvl w:val="0"/>
      </w:pPr>
      <w:r>
        <w:t>HEPİMİZİN DÜNYASI</w:t>
      </w:r>
    </w:p>
    <w:p w:rsidR="00F76DA7" w:rsidRDefault="00F76DA7" w:rsidP="000F6225">
      <w:r>
        <w:t>1.kazanım.Dünya çocuklarının ortak yönlerini ve ilgi alanlarını fark eder.(10.soru)</w:t>
      </w:r>
    </w:p>
    <w:p w:rsidR="00F76DA7" w:rsidRDefault="00F76DA7" w:rsidP="000F6225">
      <w:r>
        <w:t>2.kazanım.Ülkeler arasında ekonomik alışveriş olduğunu fark eder.(14.soru)</w:t>
      </w:r>
    </w:p>
    <w:p w:rsidR="00F76DA7" w:rsidRDefault="00F76DA7" w:rsidP="000F6225">
      <w:r>
        <w:t>3.kazanım.Ülkeler arasındaki ekonomik ilişkilere iletişim ve ulaşım  etkisini fark eder.(11.soru)</w:t>
      </w:r>
    </w:p>
    <w:p w:rsidR="00F76DA7" w:rsidRDefault="00F76DA7" w:rsidP="000F6225">
      <w:r>
        <w:t>4.kazanım.Çeşitli ülkelerde bulunan ortak miras öğelerine örnekler verir.(13.soru)</w:t>
      </w:r>
    </w:p>
    <w:p w:rsidR="00F76DA7" w:rsidRDefault="00F76DA7" w:rsidP="000F6225">
      <w:r>
        <w:t>5.kazanım.Ortak mirasın tanınmasında turizmin yerini fark eder.(19.soru)</w:t>
      </w:r>
    </w:p>
    <w:p w:rsidR="00F76DA7" w:rsidRPr="003220CC" w:rsidRDefault="00F76DA7" w:rsidP="003220CC">
      <w:pPr>
        <w:tabs>
          <w:tab w:val="left" w:pos="7155"/>
        </w:tabs>
      </w:pPr>
    </w:p>
    <w:sectPr w:rsidR="00F76DA7" w:rsidRPr="003220CC" w:rsidSect="00D9244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76DA7" w:rsidRDefault="00F76DA7" w:rsidP="006A2EF4">
      <w:pPr>
        <w:spacing w:after="0" w:line="240" w:lineRule="auto"/>
      </w:pPr>
      <w:r>
        <w:separator/>
      </w:r>
    </w:p>
  </w:endnote>
  <w:endnote w:type="continuationSeparator" w:id="0">
    <w:p w:rsidR="00F76DA7" w:rsidRDefault="00F76DA7" w:rsidP="006A2E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76DA7" w:rsidRDefault="00F76DA7" w:rsidP="006A2EF4">
      <w:pPr>
        <w:spacing w:after="0" w:line="240" w:lineRule="auto"/>
      </w:pPr>
      <w:r>
        <w:separator/>
      </w:r>
    </w:p>
  </w:footnote>
  <w:footnote w:type="continuationSeparator" w:id="0">
    <w:p w:rsidR="00F76DA7" w:rsidRDefault="00F76DA7" w:rsidP="006A2E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E31B0"/>
    <w:multiLevelType w:val="hybridMultilevel"/>
    <w:tmpl w:val="3F7AB896"/>
    <w:lvl w:ilvl="0" w:tplc="1A0E012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E33216"/>
    <w:multiLevelType w:val="hybridMultilevel"/>
    <w:tmpl w:val="3672FA6E"/>
    <w:lvl w:ilvl="0" w:tplc="F87C33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9135BF"/>
    <w:multiLevelType w:val="hybridMultilevel"/>
    <w:tmpl w:val="95FED0B4"/>
    <w:lvl w:ilvl="0" w:tplc="2438FC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F816B3"/>
    <w:multiLevelType w:val="hybridMultilevel"/>
    <w:tmpl w:val="47829440"/>
    <w:lvl w:ilvl="0" w:tplc="F3BAD76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217D05"/>
    <w:multiLevelType w:val="hybridMultilevel"/>
    <w:tmpl w:val="C28CF860"/>
    <w:lvl w:ilvl="0" w:tplc="584E41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82E4596"/>
    <w:multiLevelType w:val="hybridMultilevel"/>
    <w:tmpl w:val="89C48A7E"/>
    <w:lvl w:ilvl="0" w:tplc="02222DC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C83BC1"/>
    <w:multiLevelType w:val="hybridMultilevel"/>
    <w:tmpl w:val="77985D28"/>
    <w:lvl w:ilvl="0" w:tplc="038E984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9E5376B"/>
    <w:multiLevelType w:val="hybridMultilevel"/>
    <w:tmpl w:val="35DC8390"/>
    <w:lvl w:ilvl="0" w:tplc="94B677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9E10B0F"/>
    <w:multiLevelType w:val="hybridMultilevel"/>
    <w:tmpl w:val="6520EA02"/>
    <w:lvl w:ilvl="0" w:tplc="024C69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"/>
  </w:num>
  <w:num w:numId="3">
    <w:abstractNumId w:val="3"/>
  </w:num>
  <w:num w:numId="4">
    <w:abstractNumId w:val="5"/>
  </w:num>
  <w:num w:numId="5">
    <w:abstractNumId w:val="2"/>
  </w:num>
  <w:num w:numId="6">
    <w:abstractNumId w:val="0"/>
  </w:num>
  <w:num w:numId="7">
    <w:abstractNumId w:val="4"/>
  </w:num>
  <w:num w:numId="8">
    <w:abstractNumId w:val="6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5641D"/>
    <w:rsid w:val="00050F25"/>
    <w:rsid w:val="000F6225"/>
    <w:rsid w:val="00102C48"/>
    <w:rsid w:val="0015775D"/>
    <w:rsid w:val="0015799B"/>
    <w:rsid w:val="001A153C"/>
    <w:rsid w:val="001C5E07"/>
    <w:rsid w:val="001F6B32"/>
    <w:rsid w:val="001F7AEB"/>
    <w:rsid w:val="00227876"/>
    <w:rsid w:val="002A2DE1"/>
    <w:rsid w:val="002A34F8"/>
    <w:rsid w:val="002A6CBC"/>
    <w:rsid w:val="00305193"/>
    <w:rsid w:val="00320242"/>
    <w:rsid w:val="003220CC"/>
    <w:rsid w:val="00347683"/>
    <w:rsid w:val="00372809"/>
    <w:rsid w:val="003A7740"/>
    <w:rsid w:val="00425F86"/>
    <w:rsid w:val="004278C3"/>
    <w:rsid w:val="004A0591"/>
    <w:rsid w:val="004A4A74"/>
    <w:rsid w:val="004B0F43"/>
    <w:rsid w:val="004D5EB9"/>
    <w:rsid w:val="004E3FB6"/>
    <w:rsid w:val="004F4DD2"/>
    <w:rsid w:val="00540387"/>
    <w:rsid w:val="00564A92"/>
    <w:rsid w:val="005B2253"/>
    <w:rsid w:val="005E3551"/>
    <w:rsid w:val="00624EFF"/>
    <w:rsid w:val="00692482"/>
    <w:rsid w:val="006A2EF4"/>
    <w:rsid w:val="00707D2B"/>
    <w:rsid w:val="007369EA"/>
    <w:rsid w:val="0075641D"/>
    <w:rsid w:val="007A2F6C"/>
    <w:rsid w:val="008C007A"/>
    <w:rsid w:val="009325FE"/>
    <w:rsid w:val="009779FC"/>
    <w:rsid w:val="009B191B"/>
    <w:rsid w:val="009B2CBB"/>
    <w:rsid w:val="009E510F"/>
    <w:rsid w:val="00A0496A"/>
    <w:rsid w:val="00A25BF7"/>
    <w:rsid w:val="00A70B63"/>
    <w:rsid w:val="00A75D60"/>
    <w:rsid w:val="00A93DB3"/>
    <w:rsid w:val="00B0239F"/>
    <w:rsid w:val="00B05CE0"/>
    <w:rsid w:val="00B308F5"/>
    <w:rsid w:val="00BA1BDC"/>
    <w:rsid w:val="00C0026B"/>
    <w:rsid w:val="00C04533"/>
    <w:rsid w:val="00C04737"/>
    <w:rsid w:val="00C5191A"/>
    <w:rsid w:val="00C65B5F"/>
    <w:rsid w:val="00C70D01"/>
    <w:rsid w:val="00C9688B"/>
    <w:rsid w:val="00CB750D"/>
    <w:rsid w:val="00CD0C41"/>
    <w:rsid w:val="00CD6DC0"/>
    <w:rsid w:val="00D53E39"/>
    <w:rsid w:val="00D9244F"/>
    <w:rsid w:val="00D92E24"/>
    <w:rsid w:val="00E13AE3"/>
    <w:rsid w:val="00E223B8"/>
    <w:rsid w:val="00E45687"/>
    <w:rsid w:val="00EC414B"/>
    <w:rsid w:val="00ED0294"/>
    <w:rsid w:val="00F76DA7"/>
    <w:rsid w:val="00FF0B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8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nhideWhenUsed="0"/>
    <w:lsdException w:name="footer" w:unhideWhenUsed="0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nhideWhenUsed="0"/>
    <w:lsdException w:name="Balloon Text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244F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7564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641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6A2EF4"/>
    <w:pPr>
      <w:ind w:left="720"/>
    </w:pPr>
  </w:style>
  <w:style w:type="paragraph" w:styleId="Header">
    <w:name w:val="header"/>
    <w:basedOn w:val="Normal"/>
    <w:link w:val="HeaderChar"/>
    <w:uiPriority w:val="99"/>
    <w:semiHidden/>
    <w:rsid w:val="006A2E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A2EF4"/>
  </w:style>
  <w:style w:type="paragraph" w:styleId="Footer">
    <w:name w:val="footer"/>
    <w:basedOn w:val="Normal"/>
    <w:link w:val="FooterChar"/>
    <w:uiPriority w:val="99"/>
    <w:semiHidden/>
    <w:rsid w:val="006A2E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6A2EF4"/>
  </w:style>
  <w:style w:type="paragraph" w:styleId="DocumentMap">
    <w:name w:val="Document Map"/>
    <w:basedOn w:val="Normal"/>
    <w:link w:val="DocumentMapChar"/>
    <w:uiPriority w:val="99"/>
    <w:semiHidden/>
    <w:rsid w:val="001F7AE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779FC"/>
    <w:rPr>
      <w:rFonts w:ascii="Times New Roman" w:hAnsi="Times New Roman" w:cs="Times New Roman"/>
      <w:sz w:val="2"/>
      <w:szCs w:val="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gif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hyperlink" Target="http://www.ohasanguneyio.k12.tr/upload/okul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gif"/><Relationship Id="rId37" Type="http://schemas.openxmlformats.org/officeDocument/2006/relationships/image" Target="media/image29.png"/><Relationship Id="rId40" Type="http://schemas.openxmlformats.org/officeDocument/2006/relationships/image" Target="media/image31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hyperlink" Target="http://www.google.com.tr/imgres?imgurl=http://www.akbabahaber.com/resimler/1/5353.jpg&amp;imgrefurl=http://www.akbabahaber.com/haber/muglada-35truzim-haftasi-kutlaniyor-5353.html&amp;usg=__KLeVCbQ0LZKtZpqZgF19dwxFmYs=&amp;h=615&amp;w=640&amp;sz=63&amp;hl=tr&amp;start=5&amp;zoom=1&amp;tbnid=KjzyHeT1toqLXM:&amp;tbnh=132&amp;tbnw=137&amp;ei=7Qa8TaPGDoKl4Ab4gf25BQ&amp;prev=/search?q=bursa+valili%C4%9Fi&amp;hl=tr&amp;biw=1276&amp;bih=599&amp;gbv=2&amp;tbs=itp:lineart,ic:color&amp;tbm=isch&amp;itbs=1" TargetMode="External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http://balkanmediaforum.org/assets/Logolar/bursa-valiligi-tr.pn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6</Pages>
  <Words>1222</Words>
  <Characters>6972</Characters>
  <Application>Microsoft Office Outlook</Application>
  <DocSecurity>0</DocSecurity>
  <Lines>0</Lines>
  <Paragraphs>0</Paragraphs>
  <ScaleCrop>false</ScaleCrop>
  <Company>Milli Eğitim Bakanlığı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FATMANUR</dc:creator>
  <cp:keywords/>
  <dc:description/>
  <cp:lastModifiedBy>FATMANUR</cp:lastModifiedBy>
  <cp:revision>2</cp:revision>
  <dcterms:created xsi:type="dcterms:W3CDTF">2012-05-03T17:39:00Z</dcterms:created>
  <dcterms:modified xsi:type="dcterms:W3CDTF">2012-05-03T17:40:00Z</dcterms:modified>
</cp:coreProperties>
</file>