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13" w:rsidRPr="00EB7CF2" w:rsidRDefault="00572A13" w:rsidP="00EB7C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AKDERE HÜSEYİN ALİ BAYRAM ORTAOKUL</w:t>
      </w:r>
      <w:r w:rsidRPr="00EB7CF2">
        <w:rPr>
          <w:rFonts w:ascii="Times New Roman" w:hAnsi="Times New Roman"/>
          <w:b/>
          <w:sz w:val="24"/>
          <w:szCs w:val="24"/>
        </w:rPr>
        <w:t>OKULU</w:t>
      </w:r>
    </w:p>
    <w:p w:rsidR="00572A13" w:rsidRDefault="00572A13" w:rsidP="00EB7C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2012-2013</w:t>
      </w:r>
      <w:r w:rsidRPr="00EB7CF2">
        <w:rPr>
          <w:rFonts w:ascii="Times New Roman" w:hAnsi="Times New Roman"/>
          <w:b/>
          <w:sz w:val="24"/>
          <w:szCs w:val="24"/>
        </w:rPr>
        <w:t xml:space="preserve"> ÖĞRETİM YILI</w:t>
      </w:r>
      <w:r>
        <w:rPr>
          <w:rFonts w:ascii="Times New Roman" w:hAnsi="Times New Roman"/>
          <w:b/>
          <w:sz w:val="24"/>
          <w:szCs w:val="24"/>
        </w:rPr>
        <w:t xml:space="preserve"> PERFORMANS </w:t>
      </w:r>
      <w:r w:rsidRPr="00EB7CF2">
        <w:rPr>
          <w:rFonts w:ascii="Times New Roman" w:hAnsi="Times New Roman"/>
          <w:b/>
          <w:sz w:val="24"/>
          <w:szCs w:val="24"/>
        </w:rPr>
        <w:t>GÖREVİ</w:t>
      </w:r>
    </w:p>
    <w:p w:rsidR="00572A13" w:rsidRPr="00EB7CF2" w:rsidRDefault="00572A13" w:rsidP="00EB7CF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9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49"/>
        <w:gridCol w:w="1449"/>
        <w:gridCol w:w="2170"/>
      </w:tblGrid>
      <w:tr w:rsidR="00572A13">
        <w:trPr>
          <w:trHeight w:val="606"/>
        </w:trPr>
        <w:tc>
          <w:tcPr>
            <w:tcW w:w="3089" w:type="pct"/>
            <w:vMerge w:val="restart"/>
            <w:vAlign w:val="center"/>
          </w:tcPr>
          <w:p w:rsidR="00572A13" w:rsidRPr="00583391" w:rsidRDefault="00572A13" w:rsidP="007D3577">
            <w:pPr>
              <w:spacing w:after="0" w:line="240" w:lineRule="auto"/>
              <w:rPr>
                <w:b/>
              </w:rPr>
            </w:pPr>
            <w:r w:rsidRPr="00583391">
              <w:rPr>
                <w:b/>
              </w:rPr>
              <w:t>ÖĞRENCİ BİLGİLERİ</w:t>
            </w:r>
          </w:p>
          <w:p w:rsidR="00572A13" w:rsidRDefault="00572A13" w:rsidP="007D3577">
            <w:pPr>
              <w:spacing w:after="0" w:line="240" w:lineRule="auto"/>
            </w:pPr>
            <w:r>
              <w:t>ADI SOYADI:</w:t>
            </w:r>
          </w:p>
          <w:p w:rsidR="00572A13" w:rsidRPr="001E365F" w:rsidRDefault="00572A13" w:rsidP="007D3577">
            <w:pPr>
              <w:spacing w:after="0" w:line="240" w:lineRule="auto"/>
            </w:pPr>
            <w:r>
              <w:t>SINIFI:5/A</w:t>
            </w:r>
          </w:p>
        </w:tc>
        <w:tc>
          <w:tcPr>
            <w:tcW w:w="765" w:type="pct"/>
          </w:tcPr>
          <w:p w:rsidR="00572A13" w:rsidRPr="001E365F" w:rsidRDefault="00572A13" w:rsidP="00EB7CF2">
            <w:pPr>
              <w:spacing w:after="0" w:line="240" w:lineRule="auto"/>
              <w:jc w:val="center"/>
            </w:pPr>
            <w:r>
              <w:t>HAZIRLAMA SÜRESİ</w:t>
            </w:r>
          </w:p>
        </w:tc>
        <w:tc>
          <w:tcPr>
            <w:tcW w:w="1146" w:type="pct"/>
          </w:tcPr>
          <w:p w:rsidR="00572A13" w:rsidRPr="001E365F" w:rsidRDefault="00572A13" w:rsidP="00583391">
            <w:pPr>
              <w:spacing w:after="0" w:line="240" w:lineRule="auto"/>
            </w:pPr>
            <w:r>
              <w:t>DEĞERLENDİRME</w:t>
            </w:r>
          </w:p>
        </w:tc>
      </w:tr>
      <w:tr w:rsidR="00572A13">
        <w:trPr>
          <w:trHeight w:val="525"/>
        </w:trPr>
        <w:tc>
          <w:tcPr>
            <w:tcW w:w="3089" w:type="pct"/>
            <w:vMerge/>
            <w:tcBorders>
              <w:bottom w:val="single" w:sz="4" w:space="0" w:color="auto"/>
            </w:tcBorders>
            <w:vAlign w:val="center"/>
          </w:tcPr>
          <w:p w:rsidR="00572A13" w:rsidRDefault="00572A13" w:rsidP="007D3577"/>
        </w:tc>
        <w:tc>
          <w:tcPr>
            <w:tcW w:w="765" w:type="pct"/>
            <w:vMerge w:val="restart"/>
            <w:vAlign w:val="center"/>
          </w:tcPr>
          <w:p w:rsidR="00572A13" w:rsidRPr="009A7D82" w:rsidRDefault="00572A13" w:rsidP="009A7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HAFTA</w:t>
            </w:r>
          </w:p>
        </w:tc>
        <w:tc>
          <w:tcPr>
            <w:tcW w:w="1146" w:type="pct"/>
            <w:vMerge w:val="restart"/>
          </w:tcPr>
          <w:p w:rsidR="00572A13" w:rsidRDefault="00572A13" w:rsidP="00583391">
            <w:pPr>
              <w:spacing w:after="0"/>
            </w:pPr>
            <w:r>
              <w:t>Dereceli Puanlama Anahtarı</w:t>
            </w:r>
          </w:p>
        </w:tc>
      </w:tr>
      <w:tr w:rsidR="00572A13">
        <w:trPr>
          <w:trHeight w:val="323"/>
        </w:trPr>
        <w:tc>
          <w:tcPr>
            <w:tcW w:w="3089" w:type="pct"/>
            <w:tcBorders>
              <w:top w:val="single" w:sz="4" w:space="0" w:color="auto"/>
            </w:tcBorders>
            <w:vAlign w:val="center"/>
          </w:tcPr>
          <w:p w:rsidR="00572A13" w:rsidRDefault="00572A13" w:rsidP="007D3577">
            <w:pPr>
              <w:spacing w:after="0"/>
            </w:pPr>
            <w:r w:rsidRPr="009A7D82">
              <w:rPr>
                <w:b/>
              </w:rPr>
              <w:t>ALDIĞI PUAN</w:t>
            </w:r>
            <w:r>
              <w:t>:</w:t>
            </w:r>
          </w:p>
        </w:tc>
        <w:tc>
          <w:tcPr>
            <w:tcW w:w="765" w:type="pct"/>
            <w:vMerge/>
          </w:tcPr>
          <w:p w:rsidR="00572A13" w:rsidRDefault="00572A13"/>
        </w:tc>
        <w:tc>
          <w:tcPr>
            <w:tcW w:w="1146" w:type="pct"/>
            <w:vMerge/>
          </w:tcPr>
          <w:p w:rsidR="00572A13" w:rsidRDefault="00572A13" w:rsidP="00583391">
            <w:pPr>
              <w:spacing w:after="0"/>
            </w:pPr>
          </w:p>
        </w:tc>
      </w:tr>
    </w:tbl>
    <w:p w:rsidR="00572A13" w:rsidRDefault="00572A13"/>
    <w:tbl>
      <w:tblPr>
        <w:tblW w:w="94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482"/>
      </w:tblGrid>
      <w:tr w:rsidR="00572A13">
        <w:trPr>
          <w:trHeight w:val="1261"/>
        </w:trPr>
        <w:tc>
          <w:tcPr>
            <w:tcW w:w="9482" w:type="dxa"/>
          </w:tcPr>
          <w:p w:rsidR="00572A13" w:rsidRDefault="00572A13" w:rsidP="00583391">
            <w:pPr>
              <w:spacing w:after="0" w:line="240" w:lineRule="auto"/>
            </w:pPr>
            <w:r>
              <w:t xml:space="preserve"> </w:t>
            </w:r>
          </w:p>
          <w:p w:rsidR="00572A13" w:rsidRDefault="00572A13" w:rsidP="00583391">
            <w:pPr>
              <w:spacing w:after="0" w:line="240" w:lineRule="auto"/>
            </w:pPr>
            <w:r w:rsidRPr="009A7D82">
              <w:rPr>
                <w:b/>
              </w:rPr>
              <w:t>DERSİN ADI:</w:t>
            </w:r>
            <w:r>
              <w:t xml:space="preserve"> SOSYAL BİLGİLER</w:t>
            </w:r>
          </w:p>
          <w:p w:rsidR="00572A13" w:rsidRDefault="00572A13" w:rsidP="00583391">
            <w:pPr>
              <w:spacing w:after="0" w:line="240" w:lineRule="auto"/>
            </w:pPr>
            <w:r w:rsidRPr="009A7D82">
              <w:rPr>
                <w:b/>
              </w:rPr>
              <w:t>ÖDEVİN KONUSU:</w:t>
            </w:r>
            <w:r>
              <w:t xml:space="preserve"> Atatürk ilkelerinin kavram haritasının yapılması ve açıklamalarının yazılması.</w:t>
            </w:r>
          </w:p>
          <w:p w:rsidR="00572A13" w:rsidRDefault="00572A13" w:rsidP="00583391">
            <w:pPr>
              <w:spacing w:after="0" w:line="240" w:lineRule="auto"/>
            </w:pPr>
          </w:p>
        </w:tc>
      </w:tr>
    </w:tbl>
    <w:p w:rsidR="00572A13" w:rsidRDefault="00572A13"/>
    <w:tbl>
      <w:tblPr>
        <w:tblW w:w="9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28"/>
      </w:tblGrid>
      <w:tr w:rsidR="00572A13">
        <w:trPr>
          <w:trHeight w:val="318"/>
        </w:trPr>
        <w:tc>
          <w:tcPr>
            <w:tcW w:w="9528" w:type="dxa"/>
            <w:vAlign w:val="center"/>
          </w:tcPr>
          <w:p w:rsidR="00572A13" w:rsidRPr="00EB7CF2" w:rsidRDefault="00572A13" w:rsidP="00EB7CF2">
            <w:pPr>
              <w:spacing w:after="0"/>
              <w:jc w:val="center"/>
              <w:rPr>
                <w:b/>
              </w:rPr>
            </w:pPr>
            <w:r w:rsidRPr="00EB7CF2">
              <w:rPr>
                <w:b/>
              </w:rPr>
              <w:t>YÖNERGE</w:t>
            </w:r>
          </w:p>
        </w:tc>
      </w:tr>
      <w:tr w:rsidR="00572A13">
        <w:trPr>
          <w:trHeight w:val="569"/>
        </w:trPr>
        <w:tc>
          <w:tcPr>
            <w:tcW w:w="9528" w:type="dxa"/>
          </w:tcPr>
          <w:p w:rsidR="00572A13" w:rsidRDefault="00572A13" w:rsidP="00583391">
            <w:pPr>
              <w:spacing w:after="0" w:line="360" w:lineRule="auto"/>
            </w:pPr>
          </w:p>
          <w:p w:rsidR="00572A13" w:rsidRDefault="00572A13" w:rsidP="00583391">
            <w:pPr>
              <w:spacing w:after="0" w:line="360" w:lineRule="auto"/>
            </w:pPr>
            <w:r>
              <w:t>Çalışmayı nasıl yapacağınızı planlayınız.</w:t>
            </w:r>
          </w:p>
          <w:p w:rsidR="00572A13" w:rsidRDefault="00572A13" w:rsidP="00583391">
            <w:pPr>
              <w:spacing w:after="0" w:line="360" w:lineRule="auto"/>
            </w:pPr>
            <w:r>
              <w:t>Araştırmalarınızda ailenizden, kitaplarınızdan, ansiklopedilerden, arkadaşlarınızdan, yakınlarınızdan ve internetten yararlanabilirsiniz.</w:t>
            </w:r>
          </w:p>
          <w:p w:rsidR="00572A13" w:rsidRDefault="00572A13" w:rsidP="00583391">
            <w:pPr>
              <w:spacing w:after="0" w:line="360" w:lineRule="auto"/>
            </w:pPr>
            <w:r>
              <w:t>Çalışmanızı A4 kağıdına yapınız.</w:t>
            </w:r>
          </w:p>
          <w:p w:rsidR="00572A13" w:rsidRDefault="00572A13" w:rsidP="00583391">
            <w:pPr>
              <w:spacing w:after="0" w:line="360" w:lineRule="auto"/>
            </w:pPr>
            <w:r>
              <w:t>Çalışmanızı görsellerler destekleyiniz.</w:t>
            </w:r>
          </w:p>
          <w:p w:rsidR="00572A13" w:rsidRDefault="00572A13" w:rsidP="00583391">
            <w:pPr>
              <w:spacing w:after="0" w:line="360" w:lineRule="auto"/>
            </w:pPr>
            <w:r>
              <w:t>Çalışmalarınız puanlama anahtarına göre derecelendirilecektir.  Puanlama anahtarını inceleyiniz.</w:t>
            </w:r>
          </w:p>
          <w:p w:rsidR="00572A13" w:rsidRDefault="00572A13" w:rsidP="00583391">
            <w:pPr>
              <w:spacing w:after="0" w:line="360" w:lineRule="auto"/>
            </w:pPr>
            <w:r>
              <w:t>Çalışmanıza kapak hazırlayınız.</w:t>
            </w:r>
          </w:p>
          <w:p w:rsidR="00572A13" w:rsidRDefault="00572A13" w:rsidP="00583391">
            <w:pPr>
              <w:spacing w:after="0" w:line="360" w:lineRule="auto"/>
            </w:pPr>
            <w:r>
              <w:t>Çalışmanızı zamanında tamamlayarak kontrollerini yapınız.</w:t>
            </w:r>
          </w:p>
        </w:tc>
      </w:tr>
    </w:tbl>
    <w:p w:rsidR="00572A13" w:rsidRDefault="00572A13"/>
    <w:tbl>
      <w:tblPr>
        <w:tblW w:w="9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01"/>
        <w:gridCol w:w="1177"/>
        <w:gridCol w:w="1324"/>
        <w:gridCol w:w="1324"/>
        <w:gridCol w:w="1323"/>
        <w:gridCol w:w="1210"/>
      </w:tblGrid>
      <w:tr w:rsidR="00572A13">
        <w:trPr>
          <w:trHeight w:val="420"/>
        </w:trPr>
        <w:tc>
          <w:tcPr>
            <w:tcW w:w="3201" w:type="dxa"/>
          </w:tcPr>
          <w:p w:rsidR="00572A13" w:rsidRPr="00583391" w:rsidRDefault="00572A13" w:rsidP="00583391">
            <w:pPr>
              <w:spacing w:after="0"/>
              <w:rPr>
                <w:b/>
              </w:rPr>
            </w:pPr>
            <w:r w:rsidRPr="00583391">
              <w:rPr>
                <w:b/>
              </w:rPr>
              <w:t>Değerlendirme Ölçütleri</w:t>
            </w:r>
          </w:p>
        </w:tc>
        <w:tc>
          <w:tcPr>
            <w:tcW w:w="1177" w:type="dxa"/>
          </w:tcPr>
          <w:p w:rsidR="00572A13" w:rsidRDefault="00572A13" w:rsidP="00583391">
            <w:pPr>
              <w:spacing w:after="0"/>
              <w:jc w:val="center"/>
            </w:pPr>
            <w:r>
              <w:t>Çok İyi</w:t>
            </w:r>
          </w:p>
          <w:p w:rsidR="00572A13" w:rsidRDefault="00572A13" w:rsidP="00583391">
            <w:pPr>
              <w:spacing w:after="0"/>
              <w:jc w:val="center"/>
            </w:pPr>
            <w:r>
              <w:t>(4)</w:t>
            </w:r>
          </w:p>
        </w:tc>
        <w:tc>
          <w:tcPr>
            <w:tcW w:w="1324" w:type="dxa"/>
          </w:tcPr>
          <w:p w:rsidR="00572A13" w:rsidRDefault="00572A13" w:rsidP="00583391">
            <w:pPr>
              <w:spacing w:after="0"/>
              <w:jc w:val="center"/>
            </w:pPr>
            <w:r>
              <w:t>İyi</w:t>
            </w:r>
          </w:p>
          <w:p w:rsidR="00572A13" w:rsidRDefault="00572A13" w:rsidP="00583391">
            <w:pPr>
              <w:spacing w:after="0"/>
              <w:jc w:val="center"/>
            </w:pPr>
            <w:r>
              <w:t>(3)</w:t>
            </w:r>
          </w:p>
        </w:tc>
        <w:tc>
          <w:tcPr>
            <w:tcW w:w="1324" w:type="dxa"/>
          </w:tcPr>
          <w:p w:rsidR="00572A13" w:rsidRDefault="00572A13" w:rsidP="00583391">
            <w:pPr>
              <w:spacing w:after="0"/>
              <w:jc w:val="center"/>
            </w:pPr>
            <w:r>
              <w:t>Orta</w:t>
            </w:r>
          </w:p>
          <w:p w:rsidR="00572A13" w:rsidRDefault="00572A13" w:rsidP="00583391">
            <w:pPr>
              <w:spacing w:after="0"/>
              <w:jc w:val="center"/>
            </w:pPr>
            <w:r>
              <w:t>(2)</w:t>
            </w:r>
          </w:p>
        </w:tc>
        <w:tc>
          <w:tcPr>
            <w:tcW w:w="1323" w:type="dxa"/>
          </w:tcPr>
          <w:p w:rsidR="00572A13" w:rsidRDefault="00572A13" w:rsidP="00583391">
            <w:pPr>
              <w:spacing w:after="0"/>
              <w:jc w:val="center"/>
            </w:pPr>
            <w:r>
              <w:t>Gelişmeli</w:t>
            </w:r>
          </w:p>
          <w:p w:rsidR="00572A13" w:rsidRDefault="00572A13" w:rsidP="00583391">
            <w:pPr>
              <w:spacing w:after="0"/>
              <w:jc w:val="center"/>
            </w:pPr>
            <w:r>
              <w:t>(1)</w:t>
            </w:r>
          </w:p>
        </w:tc>
        <w:tc>
          <w:tcPr>
            <w:tcW w:w="1210" w:type="dxa"/>
          </w:tcPr>
          <w:p w:rsidR="00572A13" w:rsidRPr="00583391" w:rsidRDefault="00572A13" w:rsidP="00583391">
            <w:pPr>
              <w:spacing w:after="0"/>
              <w:jc w:val="center"/>
              <w:rPr>
                <w:b/>
              </w:rPr>
            </w:pPr>
            <w:r w:rsidRPr="00583391">
              <w:rPr>
                <w:b/>
              </w:rPr>
              <w:t>Toplam</w:t>
            </w:r>
          </w:p>
        </w:tc>
      </w:tr>
      <w:tr w:rsidR="00572A13">
        <w:trPr>
          <w:trHeight w:val="290"/>
        </w:trPr>
        <w:tc>
          <w:tcPr>
            <w:tcW w:w="3201" w:type="dxa"/>
            <w:vAlign w:val="center"/>
          </w:tcPr>
          <w:p w:rsidR="00572A13" w:rsidRDefault="00572A13" w:rsidP="007D3577">
            <w:pPr>
              <w:spacing w:line="240" w:lineRule="auto"/>
            </w:pPr>
            <w:r>
              <w:t>Ödevlerin Tamamlanması</w:t>
            </w:r>
          </w:p>
        </w:tc>
        <w:tc>
          <w:tcPr>
            <w:tcW w:w="1177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3" w:type="dxa"/>
          </w:tcPr>
          <w:p w:rsidR="00572A13" w:rsidRDefault="00572A13"/>
        </w:tc>
        <w:tc>
          <w:tcPr>
            <w:tcW w:w="1210" w:type="dxa"/>
          </w:tcPr>
          <w:p w:rsidR="00572A13" w:rsidRDefault="00572A13"/>
        </w:tc>
      </w:tr>
      <w:tr w:rsidR="00572A13">
        <w:trPr>
          <w:trHeight w:val="290"/>
        </w:trPr>
        <w:tc>
          <w:tcPr>
            <w:tcW w:w="3201" w:type="dxa"/>
            <w:vAlign w:val="center"/>
          </w:tcPr>
          <w:p w:rsidR="00572A13" w:rsidRDefault="00572A13" w:rsidP="007D3577">
            <w:pPr>
              <w:spacing w:line="240" w:lineRule="auto"/>
            </w:pPr>
            <w:r>
              <w:t>Kapak Hazırlama</w:t>
            </w:r>
          </w:p>
        </w:tc>
        <w:tc>
          <w:tcPr>
            <w:tcW w:w="1177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3" w:type="dxa"/>
          </w:tcPr>
          <w:p w:rsidR="00572A13" w:rsidRDefault="00572A13"/>
        </w:tc>
        <w:tc>
          <w:tcPr>
            <w:tcW w:w="1210" w:type="dxa"/>
          </w:tcPr>
          <w:p w:rsidR="00572A13" w:rsidRDefault="00572A13"/>
        </w:tc>
      </w:tr>
      <w:tr w:rsidR="00572A13">
        <w:trPr>
          <w:trHeight w:val="281"/>
        </w:trPr>
        <w:tc>
          <w:tcPr>
            <w:tcW w:w="3201" w:type="dxa"/>
            <w:vAlign w:val="center"/>
          </w:tcPr>
          <w:p w:rsidR="00572A13" w:rsidRDefault="00572A13" w:rsidP="007D3577">
            <w:pPr>
              <w:spacing w:line="240" w:lineRule="auto"/>
            </w:pPr>
            <w:r>
              <w:t>Yazı Güzelliği</w:t>
            </w:r>
          </w:p>
        </w:tc>
        <w:tc>
          <w:tcPr>
            <w:tcW w:w="1177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3" w:type="dxa"/>
          </w:tcPr>
          <w:p w:rsidR="00572A13" w:rsidRDefault="00572A13"/>
        </w:tc>
        <w:tc>
          <w:tcPr>
            <w:tcW w:w="1210" w:type="dxa"/>
          </w:tcPr>
          <w:p w:rsidR="00572A13" w:rsidRDefault="00572A13"/>
        </w:tc>
      </w:tr>
      <w:tr w:rsidR="00572A13">
        <w:trPr>
          <w:trHeight w:val="290"/>
        </w:trPr>
        <w:tc>
          <w:tcPr>
            <w:tcW w:w="3201" w:type="dxa"/>
            <w:vAlign w:val="center"/>
          </w:tcPr>
          <w:p w:rsidR="00572A13" w:rsidRDefault="00572A13" w:rsidP="00F57BAB">
            <w:pPr>
              <w:spacing w:line="240" w:lineRule="auto"/>
            </w:pPr>
            <w:r>
              <w:t>Harcanan Zaman ve Emek</w:t>
            </w:r>
          </w:p>
        </w:tc>
        <w:tc>
          <w:tcPr>
            <w:tcW w:w="1177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3" w:type="dxa"/>
          </w:tcPr>
          <w:p w:rsidR="00572A13" w:rsidRDefault="00572A13"/>
        </w:tc>
        <w:tc>
          <w:tcPr>
            <w:tcW w:w="1210" w:type="dxa"/>
          </w:tcPr>
          <w:p w:rsidR="00572A13" w:rsidRDefault="00572A13"/>
        </w:tc>
      </w:tr>
      <w:tr w:rsidR="00572A13">
        <w:trPr>
          <w:trHeight w:val="297"/>
        </w:trPr>
        <w:tc>
          <w:tcPr>
            <w:tcW w:w="3201" w:type="dxa"/>
            <w:vAlign w:val="center"/>
          </w:tcPr>
          <w:p w:rsidR="00572A13" w:rsidRDefault="00572A13" w:rsidP="00F57BAB">
            <w:pPr>
              <w:spacing w:line="240" w:lineRule="auto"/>
            </w:pPr>
            <w:r>
              <w:t>Düzen ve Temizlik</w:t>
            </w:r>
          </w:p>
        </w:tc>
        <w:tc>
          <w:tcPr>
            <w:tcW w:w="1177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3" w:type="dxa"/>
          </w:tcPr>
          <w:p w:rsidR="00572A13" w:rsidRDefault="00572A13"/>
        </w:tc>
        <w:tc>
          <w:tcPr>
            <w:tcW w:w="1210" w:type="dxa"/>
          </w:tcPr>
          <w:p w:rsidR="00572A13" w:rsidRDefault="00572A13"/>
        </w:tc>
      </w:tr>
      <w:tr w:rsidR="00572A13" w:rsidTr="000A6C24">
        <w:trPr>
          <w:trHeight w:val="297"/>
        </w:trPr>
        <w:tc>
          <w:tcPr>
            <w:tcW w:w="3201" w:type="dxa"/>
            <w:vAlign w:val="center"/>
          </w:tcPr>
          <w:p w:rsidR="00572A13" w:rsidRDefault="00572A13" w:rsidP="00F57BAB">
            <w:pPr>
              <w:spacing w:line="240" w:lineRule="auto"/>
            </w:pPr>
            <w:r>
              <w:t>Zamanında Teslim Etme</w:t>
            </w:r>
          </w:p>
        </w:tc>
        <w:tc>
          <w:tcPr>
            <w:tcW w:w="1177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4" w:type="dxa"/>
          </w:tcPr>
          <w:p w:rsidR="00572A13" w:rsidRDefault="00572A13"/>
        </w:tc>
        <w:tc>
          <w:tcPr>
            <w:tcW w:w="1323" w:type="dxa"/>
          </w:tcPr>
          <w:p w:rsidR="00572A13" w:rsidRDefault="00572A13"/>
        </w:tc>
        <w:tc>
          <w:tcPr>
            <w:tcW w:w="1210" w:type="dxa"/>
          </w:tcPr>
          <w:p w:rsidR="00572A13" w:rsidRDefault="00572A13"/>
        </w:tc>
      </w:tr>
    </w:tbl>
    <w:p w:rsidR="00572A13" w:rsidRDefault="00572A13">
      <w:hyperlink r:id="rId4" w:history="1">
        <w:r w:rsidRPr="00F3360B">
          <w:rPr>
            <w:rStyle w:val="Hyperlink"/>
          </w:rPr>
          <w:t>www.sorubak.com</w:t>
        </w:r>
      </w:hyperlink>
      <w:r>
        <w:t xml:space="preserve"> </w:t>
      </w:r>
    </w:p>
    <w:sectPr w:rsidR="00572A13" w:rsidSect="009A7D82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0A4"/>
    <w:rsid w:val="000A6C24"/>
    <w:rsid w:val="000C7F3A"/>
    <w:rsid w:val="000F5A09"/>
    <w:rsid w:val="00107E26"/>
    <w:rsid w:val="001919DB"/>
    <w:rsid w:val="001E365F"/>
    <w:rsid w:val="00201277"/>
    <w:rsid w:val="002A1469"/>
    <w:rsid w:val="003647B1"/>
    <w:rsid w:val="003D3B1F"/>
    <w:rsid w:val="004042D1"/>
    <w:rsid w:val="004D12A8"/>
    <w:rsid w:val="00572A13"/>
    <w:rsid w:val="005817E8"/>
    <w:rsid w:val="00583391"/>
    <w:rsid w:val="00587CE2"/>
    <w:rsid w:val="0077728B"/>
    <w:rsid w:val="007D3577"/>
    <w:rsid w:val="007F373F"/>
    <w:rsid w:val="00876656"/>
    <w:rsid w:val="008E3792"/>
    <w:rsid w:val="009200A4"/>
    <w:rsid w:val="00975D24"/>
    <w:rsid w:val="009A7D82"/>
    <w:rsid w:val="00B5078E"/>
    <w:rsid w:val="00D86758"/>
    <w:rsid w:val="00DE539A"/>
    <w:rsid w:val="00E76921"/>
    <w:rsid w:val="00E8364E"/>
    <w:rsid w:val="00EB7CF2"/>
    <w:rsid w:val="00F3360B"/>
    <w:rsid w:val="00F5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D2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E365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87CE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160</Words>
  <Characters>913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AKDERE HÜSEYİN ALİ BAYRAM İLKÖĞRETİM OKULU</dc:title>
  <dc:subject/>
  <dc:creator>www.sorubak.com; Corporate Edition</dc:creator>
  <cp:keywords>www.sorubak.com</cp:keywords>
  <dc:description/>
  <cp:lastModifiedBy>edanur</cp:lastModifiedBy>
  <cp:revision>4</cp:revision>
  <cp:lastPrinted>2010-10-26T10:42:00Z</cp:lastPrinted>
  <dcterms:created xsi:type="dcterms:W3CDTF">2010-12-21T20:35:00Z</dcterms:created>
  <dcterms:modified xsi:type="dcterms:W3CDTF">2012-08-27T08:55:00Z</dcterms:modified>
</cp:coreProperties>
</file>