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480"/>
        <w:gridCol w:w="1444"/>
      </w:tblGrid>
      <w:tr w:rsidR="0075044F" w:rsidRPr="00931B91" w:rsidTr="00670AB2">
        <w:tc>
          <w:tcPr>
            <w:tcW w:w="2988" w:type="dxa"/>
          </w:tcPr>
          <w:p w:rsidR="0075044F" w:rsidRPr="00931B91" w:rsidRDefault="0075044F" w:rsidP="00670AB2">
            <w:r w:rsidRPr="00931B91">
              <w:t>Adı:</w:t>
            </w:r>
          </w:p>
          <w:p w:rsidR="0075044F" w:rsidRPr="00931B91" w:rsidRDefault="0075044F" w:rsidP="00670AB2">
            <w:r w:rsidRPr="00931B91">
              <w:t>Soyadı:</w:t>
            </w:r>
          </w:p>
          <w:p w:rsidR="0075044F" w:rsidRPr="00931B91" w:rsidRDefault="0075044F" w:rsidP="00670AB2">
            <w:r w:rsidRPr="00931B91">
              <w:t>No:</w:t>
            </w:r>
          </w:p>
        </w:tc>
        <w:tc>
          <w:tcPr>
            <w:tcW w:w="6480" w:type="dxa"/>
          </w:tcPr>
          <w:p w:rsidR="0075044F" w:rsidRPr="00931B91" w:rsidRDefault="0075044F" w:rsidP="00670AB2">
            <w:pPr>
              <w:jc w:val="center"/>
            </w:pPr>
            <w:r w:rsidRPr="00931B91">
              <w:t>2011-2012  Eğitim Öğretim Yılı</w:t>
            </w:r>
          </w:p>
          <w:p w:rsidR="0075044F" w:rsidRPr="00931B91" w:rsidRDefault="0075044F" w:rsidP="00670AB2">
            <w:pPr>
              <w:jc w:val="center"/>
            </w:pPr>
            <w:r w:rsidRPr="00931B91">
              <w:t>İsmet İnönü İlköğretim Okulu 4/D Sınıfı II.Dönem</w:t>
            </w:r>
          </w:p>
          <w:p w:rsidR="0075044F" w:rsidRPr="00931B91" w:rsidRDefault="0075044F" w:rsidP="00670AB2">
            <w:pPr>
              <w:jc w:val="center"/>
            </w:pPr>
            <w:r>
              <w:t>Türkçe</w:t>
            </w:r>
            <w:r w:rsidRPr="00931B91">
              <w:t xml:space="preserve"> Dersi I</w:t>
            </w:r>
            <w:r>
              <w:t>I</w:t>
            </w:r>
            <w:r w:rsidRPr="00931B91">
              <w:t>. Yazılı Sınav Soruları</w:t>
            </w:r>
          </w:p>
        </w:tc>
        <w:tc>
          <w:tcPr>
            <w:tcW w:w="1444" w:type="dxa"/>
          </w:tcPr>
          <w:p w:rsidR="0075044F" w:rsidRPr="00931B91" w:rsidRDefault="0075044F" w:rsidP="00670AB2">
            <w:r w:rsidRPr="00931B91">
              <w:t>Aldığı Not:</w:t>
            </w:r>
          </w:p>
        </w:tc>
      </w:tr>
    </w:tbl>
    <w:p w:rsidR="0075044F" w:rsidRDefault="0075044F">
      <w:pPr>
        <w:sectPr w:rsidR="0075044F" w:rsidSect="00250E5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5044F" w:rsidRDefault="0075044F" w:rsidP="00250E5E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</w:t>
      </w:r>
    </w:p>
    <w:tbl>
      <w:tblPr>
        <w:tblpPr w:leftFromText="141" w:rightFromText="141" w:vertAnchor="text" w:horzAnchor="margin" w:tblpXSpec="right" w:tblpY="9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5"/>
      </w:tblGrid>
      <w:tr w:rsidR="0075044F" w:rsidRPr="00D85DCE" w:rsidTr="005E01FC">
        <w:trPr>
          <w:trHeight w:val="1700"/>
        </w:trPr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44F" w:rsidRPr="005E01FC" w:rsidRDefault="0075044F" w:rsidP="005E01FC">
            <w:pPr>
              <w:rPr>
                <w:sz w:val="20"/>
                <w:szCs w:val="20"/>
              </w:rPr>
            </w:pPr>
            <w:r w:rsidRPr="005E01FC">
              <w:rPr>
                <w:sz w:val="20"/>
                <w:szCs w:val="20"/>
              </w:rPr>
              <w:t>Tatlı dil yılanı            ....         iki elin sesi var.            1</w:t>
            </w:r>
          </w:p>
          <w:p w:rsidR="0075044F" w:rsidRPr="005E01FC" w:rsidRDefault="0075044F" w:rsidP="005E01FC">
            <w:pPr>
              <w:rPr>
                <w:sz w:val="20"/>
                <w:szCs w:val="20"/>
              </w:rPr>
            </w:pPr>
            <w:r w:rsidRPr="005E01FC">
              <w:rPr>
                <w:sz w:val="20"/>
                <w:szCs w:val="20"/>
              </w:rPr>
              <w:t>Bugünün işini            ....         uzaktan hoş gelir.         2</w:t>
            </w:r>
          </w:p>
          <w:p w:rsidR="0075044F" w:rsidRPr="005E01FC" w:rsidRDefault="0075044F" w:rsidP="005E01FC">
            <w:pPr>
              <w:rPr>
                <w:sz w:val="20"/>
                <w:szCs w:val="20"/>
              </w:rPr>
            </w:pPr>
            <w:r w:rsidRPr="005E01FC">
              <w:rPr>
                <w:sz w:val="20"/>
                <w:szCs w:val="20"/>
              </w:rPr>
              <w:t>Davulun sesi              ....         göl olur.                        3</w:t>
            </w:r>
          </w:p>
          <w:p w:rsidR="0075044F" w:rsidRPr="005E01FC" w:rsidRDefault="0075044F" w:rsidP="005E01FC">
            <w:pPr>
              <w:rPr>
                <w:sz w:val="20"/>
                <w:szCs w:val="20"/>
              </w:rPr>
            </w:pPr>
            <w:r w:rsidRPr="005E01FC">
              <w:rPr>
                <w:sz w:val="20"/>
                <w:szCs w:val="20"/>
              </w:rPr>
              <w:t>Damlaya damlaya      ....         deliğinden çıkarır.        4</w:t>
            </w:r>
          </w:p>
          <w:p w:rsidR="0075044F" w:rsidRPr="005E01FC" w:rsidRDefault="0075044F" w:rsidP="005E01FC">
            <w:pPr>
              <w:rPr>
                <w:sz w:val="20"/>
                <w:szCs w:val="20"/>
              </w:rPr>
            </w:pPr>
            <w:r w:rsidRPr="005E01FC">
              <w:rPr>
                <w:sz w:val="20"/>
                <w:szCs w:val="20"/>
              </w:rPr>
              <w:t>Bir elin nesi var         ....          yarına bırakma.            5</w:t>
            </w:r>
          </w:p>
          <w:p w:rsidR="0075044F" w:rsidRPr="005E01FC" w:rsidRDefault="0075044F" w:rsidP="005E01FC">
            <w:pPr>
              <w:rPr>
                <w:sz w:val="20"/>
                <w:szCs w:val="20"/>
              </w:rPr>
            </w:pPr>
          </w:p>
        </w:tc>
      </w:tr>
    </w:tbl>
    <w:p w:rsidR="0075044F" w:rsidRPr="00250E5E" w:rsidRDefault="0075044F" w:rsidP="00250E5E">
      <w:pPr>
        <w:spacing w:line="276" w:lineRule="auto"/>
        <w:rPr>
          <w:rFonts w:ascii="Cambria" w:hAnsi="Cambria"/>
          <w:sz w:val="22"/>
          <w:szCs w:val="22"/>
        </w:rPr>
      </w:pPr>
      <w:r>
        <w:rPr>
          <w:noProof/>
        </w:rPr>
        <w:pict>
          <v:line id="Düz Bağlayıcı 23" o:spid="_x0000_s1026" style="position:absolute;z-index:251666944;visibility:visible;mso-position-horizontal-relative:text;mso-position-vertical-relative:text" from="409.65pt,47.9pt" to="410.4pt,1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" strokecolor="#272727"/>
        </w:pict>
      </w:r>
      <w:r>
        <w:rPr>
          <w:noProof/>
        </w:rPr>
        <w:pict>
          <v:rect id="Dikdörtgen 22" o:spid="_x0000_s1027" style="position:absolute;margin-left:287.4pt;margin-top:47.9pt;width:244.5pt;height:78.75pt;z-index:-251650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" strokecolor="#272727" strokeweight=".25pt"/>
        </w:pict>
      </w:r>
      <w:r>
        <w:rPr>
          <w:rFonts w:ascii="Cambria" w:hAnsi="Cambria"/>
          <w:sz w:val="22"/>
          <w:szCs w:val="22"/>
        </w:rPr>
        <w:t xml:space="preserve">        </w:t>
      </w:r>
      <w:r w:rsidRPr="00250E5E">
        <w:rPr>
          <w:rFonts w:ascii="Cambria" w:hAnsi="Cambria"/>
          <w:sz w:val="22"/>
          <w:szCs w:val="22"/>
        </w:rPr>
        <w:t>Öğretmen  yoklama yapınca Orhan’ın olmadığını gördü.</w:t>
      </w:r>
      <w:r>
        <w:rPr>
          <w:rFonts w:ascii="Cambria" w:hAnsi="Cambria"/>
          <w:sz w:val="22"/>
          <w:szCs w:val="22"/>
        </w:rPr>
        <w:t xml:space="preserve"> </w:t>
      </w:r>
      <w:r w:rsidRPr="00250E5E">
        <w:rPr>
          <w:rFonts w:ascii="Cambria" w:hAnsi="Cambria"/>
          <w:sz w:val="22"/>
          <w:szCs w:val="22"/>
        </w:rPr>
        <w:t>Bunun üzerine ailesiyle görüşünce Orhan’ın hastanede  olduğunu,  beslenme yetersizliğinden hastalandığını ve hastaneye götürüldüğünü öğrendi.</w:t>
      </w:r>
      <w:r>
        <w:rPr>
          <w:rFonts w:ascii="Cambria" w:hAnsi="Cambria"/>
          <w:sz w:val="22"/>
          <w:szCs w:val="22"/>
        </w:rPr>
        <w:t xml:space="preserve"> </w:t>
      </w:r>
      <w:r w:rsidRPr="00250E5E">
        <w:rPr>
          <w:rFonts w:ascii="Cambria" w:hAnsi="Cambria"/>
          <w:sz w:val="22"/>
          <w:szCs w:val="22"/>
        </w:rPr>
        <w:t>Öğrencilere:</w:t>
      </w:r>
    </w:p>
    <w:p w:rsidR="0075044F" w:rsidRDefault="0075044F" w:rsidP="00250E5E">
      <w:pPr>
        <w:rPr>
          <w:rFonts w:ascii="Cambria" w:hAnsi="Cambria"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>-‘’Çocuklar yeterince beslenemezseniz vitamin eksikliğinden dolayı hastalanırsınız. Orhan gibi yemek seçmeyin.</w:t>
      </w:r>
      <w:r>
        <w:rPr>
          <w:rFonts w:ascii="Cambria" w:hAnsi="Cambria"/>
          <w:sz w:val="22"/>
          <w:szCs w:val="22"/>
        </w:rPr>
        <w:t xml:space="preserve"> </w:t>
      </w:r>
      <w:r w:rsidRPr="00250E5E">
        <w:rPr>
          <w:rFonts w:ascii="Cambria" w:hAnsi="Cambria"/>
          <w:sz w:val="22"/>
          <w:szCs w:val="22"/>
        </w:rPr>
        <w:t xml:space="preserve">Sağlıklı olmak için her besinden yeteri kadar yemelisiniz’’ dedi.  </w:t>
      </w:r>
      <w:r>
        <w:rPr>
          <w:rFonts w:ascii="Cambria" w:hAnsi="Cambria"/>
          <w:sz w:val="22"/>
          <w:szCs w:val="22"/>
        </w:rPr>
        <w:t xml:space="preserve">            </w:t>
      </w:r>
    </w:p>
    <w:p w:rsidR="0075044F" w:rsidRPr="00250E5E" w:rsidRDefault="0075044F" w:rsidP="00250E5E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                                                  </w:t>
      </w:r>
      <w:r w:rsidRPr="00250E5E">
        <w:rPr>
          <w:rFonts w:ascii="Cambria" w:hAnsi="Cambria"/>
          <w:sz w:val="22"/>
          <w:szCs w:val="22"/>
        </w:rPr>
        <w:t>Yasemin FEYİZ</w:t>
      </w:r>
    </w:p>
    <w:p w:rsidR="0075044F" w:rsidRPr="00250E5E" w:rsidRDefault="0075044F" w:rsidP="00250E5E">
      <w:pPr>
        <w:spacing w:line="276" w:lineRule="auto"/>
        <w:rPr>
          <w:rFonts w:ascii="Cambria" w:hAnsi="Cambria"/>
          <w:i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 xml:space="preserve">   </w:t>
      </w:r>
      <w:r>
        <w:rPr>
          <w:rFonts w:ascii="Cambria" w:hAnsi="Cambria"/>
          <w:sz w:val="22"/>
          <w:szCs w:val="22"/>
        </w:rPr>
        <w:t>A)</w:t>
      </w:r>
      <w:r w:rsidRPr="00250E5E">
        <w:rPr>
          <w:rFonts w:ascii="Cambria" w:hAnsi="Cambria"/>
          <w:sz w:val="22"/>
          <w:szCs w:val="22"/>
        </w:rPr>
        <w:t xml:space="preserve">  </w:t>
      </w:r>
      <w:r w:rsidRPr="00250E5E">
        <w:rPr>
          <w:rFonts w:ascii="Cambria" w:hAnsi="Cambria"/>
          <w:i/>
        </w:rPr>
        <w:t>İlk 5 soruyu metne göre cevaplayınız.</w:t>
      </w:r>
      <w:r w:rsidRPr="00250E5E">
        <w:rPr>
          <w:rFonts w:ascii="Cambria" w:hAnsi="Cambria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</w:t>
      </w:r>
    </w:p>
    <w:p w:rsidR="0075044F" w:rsidRPr="00250E5E" w:rsidRDefault="0075044F" w:rsidP="00250E5E">
      <w:pPr>
        <w:rPr>
          <w:rFonts w:ascii="Cambria" w:hAnsi="Cambria"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>1.Kim okula gelmemiştir?</w:t>
      </w:r>
      <w:r w:rsidRPr="007D2FD1">
        <w:rPr>
          <w:rFonts w:ascii="Cambria" w:hAnsi="Cambria"/>
          <w:sz w:val="22"/>
          <w:szCs w:val="22"/>
        </w:rPr>
        <w:t xml:space="preserve">                       </w:t>
      </w:r>
      <w:r w:rsidRPr="007D2FD1">
        <w:rPr>
          <w:rFonts w:ascii="Cambria" w:hAnsi="Cambria"/>
          <w:i/>
          <w:sz w:val="22"/>
          <w:szCs w:val="22"/>
        </w:rPr>
        <w:t>(5x2=10)</w:t>
      </w:r>
    </w:p>
    <w:p w:rsidR="0075044F" w:rsidRPr="007D2FD1" w:rsidRDefault="0075044F" w:rsidP="00250E5E">
      <w:pPr>
        <w:spacing w:after="120"/>
        <w:rPr>
          <w:sz w:val="22"/>
          <w:szCs w:val="22"/>
        </w:rPr>
      </w:pPr>
      <w:r w:rsidRPr="007D2FD1">
        <w:rPr>
          <w:sz w:val="22"/>
          <w:szCs w:val="22"/>
        </w:rPr>
        <w:t>...................................................................................</w:t>
      </w:r>
    </w:p>
    <w:p w:rsidR="0075044F" w:rsidRPr="00250E5E" w:rsidRDefault="0075044F" w:rsidP="00250E5E">
      <w:pPr>
        <w:rPr>
          <w:rFonts w:ascii="Cambria" w:hAnsi="Cambria"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>2. Orhan okula niçin gitmemiştir?</w:t>
      </w:r>
    </w:p>
    <w:p w:rsidR="0075044F" w:rsidRPr="007D2FD1" w:rsidRDefault="0075044F" w:rsidP="00250E5E">
      <w:pPr>
        <w:spacing w:after="120"/>
        <w:rPr>
          <w:sz w:val="22"/>
          <w:szCs w:val="22"/>
        </w:rPr>
      </w:pPr>
      <w:r w:rsidRPr="007D2FD1">
        <w:rPr>
          <w:sz w:val="22"/>
          <w:szCs w:val="22"/>
        </w:rPr>
        <w:t>...................................................................................</w:t>
      </w:r>
    </w:p>
    <w:p w:rsidR="0075044F" w:rsidRPr="007D2FD1" w:rsidRDefault="0075044F" w:rsidP="00250E5E">
      <w:pPr>
        <w:rPr>
          <w:rFonts w:ascii="Cambria" w:hAnsi="Cambria"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>3. Orhan nereye götürülmüştür?</w:t>
      </w:r>
    </w:p>
    <w:p w:rsidR="0075044F" w:rsidRPr="007D2FD1" w:rsidRDefault="0075044F" w:rsidP="00250E5E">
      <w:pPr>
        <w:spacing w:after="120"/>
        <w:rPr>
          <w:rFonts w:ascii="Cambria" w:hAnsi="Cambria"/>
          <w:sz w:val="22"/>
          <w:szCs w:val="22"/>
        </w:rPr>
      </w:pPr>
      <w:r w:rsidRPr="007D2FD1">
        <w:rPr>
          <w:rFonts w:ascii="Cambria" w:hAnsi="Cambria"/>
          <w:sz w:val="22"/>
          <w:szCs w:val="22"/>
        </w:rPr>
        <w:t>......................................................................................................</w:t>
      </w:r>
    </w:p>
    <w:p w:rsidR="0075044F" w:rsidRPr="007D2FD1" w:rsidRDefault="0075044F" w:rsidP="00250E5E">
      <w:pPr>
        <w:rPr>
          <w:rFonts w:ascii="Calibri" w:hAnsi="Calibri"/>
          <w:bCs/>
          <w:iCs/>
          <w:sz w:val="22"/>
          <w:szCs w:val="22"/>
        </w:rPr>
      </w:pPr>
      <w:r w:rsidRPr="00250E5E">
        <w:rPr>
          <w:rFonts w:ascii="Calibri" w:hAnsi="Calibri"/>
          <w:bCs/>
          <w:iCs/>
          <w:sz w:val="22"/>
          <w:szCs w:val="22"/>
        </w:rPr>
        <w:t xml:space="preserve">4. </w:t>
      </w:r>
      <w:r w:rsidRPr="007D2FD1">
        <w:rPr>
          <w:rFonts w:ascii="Calibri" w:hAnsi="Calibri"/>
          <w:bCs/>
          <w:iCs/>
          <w:sz w:val="22"/>
          <w:szCs w:val="22"/>
        </w:rPr>
        <w:t>Orhan neden hastalanmıştır?</w:t>
      </w:r>
    </w:p>
    <w:p w:rsidR="0075044F" w:rsidRPr="007D2FD1" w:rsidRDefault="0075044F" w:rsidP="00250E5E">
      <w:pPr>
        <w:spacing w:after="120"/>
        <w:rPr>
          <w:rFonts w:ascii="Calibri" w:hAnsi="Calibri"/>
          <w:bCs/>
          <w:iCs/>
          <w:sz w:val="22"/>
          <w:szCs w:val="22"/>
        </w:rPr>
      </w:pPr>
      <w:r w:rsidRPr="007D2FD1">
        <w:rPr>
          <w:rFonts w:ascii="Calibri" w:hAnsi="Calibri"/>
          <w:bCs/>
          <w:iCs/>
          <w:sz w:val="22"/>
          <w:szCs w:val="22"/>
        </w:rPr>
        <w:t>.........................................................................................</w:t>
      </w:r>
    </w:p>
    <w:p w:rsidR="0075044F" w:rsidRPr="00250E5E" w:rsidRDefault="0075044F" w:rsidP="00250E5E">
      <w:pPr>
        <w:rPr>
          <w:rFonts w:ascii="Cambria" w:hAnsi="Cambria"/>
          <w:sz w:val="22"/>
          <w:szCs w:val="22"/>
        </w:rPr>
      </w:pPr>
      <w:r w:rsidRPr="00250E5E">
        <w:rPr>
          <w:rFonts w:ascii="Cambria" w:hAnsi="Cambria"/>
          <w:sz w:val="22"/>
          <w:szCs w:val="22"/>
        </w:rPr>
        <w:t>5. Sağlıklı olmak için ne yapmalıyız?</w:t>
      </w:r>
    </w:p>
    <w:p w:rsidR="0075044F" w:rsidRPr="007D2FD1" w:rsidRDefault="0075044F" w:rsidP="009D0551">
      <w:pPr>
        <w:spacing w:after="240"/>
        <w:rPr>
          <w:rFonts w:ascii="Calibri" w:hAnsi="Calibri"/>
          <w:bCs/>
          <w:iCs/>
          <w:sz w:val="22"/>
          <w:szCs w:val="22"/>
        </w:rPr>
      </w:pPr>
      <w:r w:rsidRPr="007D2FD1">
        <w:rPr>
          <w:rFonts w:ascii="Calibri" w:hAnsi="Calibri"/>
          <w:bCs/>
          <w:iCs/>
          <w:sz w:val="22"/>
          <w:szCs w:val="22"/>
        </w:rPr>
        <w:t>..........................................................................................</w:t>
      </w:r>
    </w:p>
    <w:p w:rsidR="0075044F" w:rsidRDefault="0075044F" w:rsidP="00250E5E">
      <w:pPr>
        <w:spacing w:after="120"/>
        <w:rPr>
          <w:rFonts w:ascii="Cambria" w:hAnsi="Cambria"/>
          <w:bCs/>
          <w:i/>
          <w:iCs/>
        </w:rPr>
      </w:pPr>
      <w:r w:rsidRPr="003C767E">
        <w:rPr>
          <w:rFonts w:ascii="Cambria" w:hAnsi="Cambria"/>
          <w:bCs/>
          <w:i/>
          <w:iCs/>
        </w:rPr>
        <w:t>B) Aşağıdaki cümleleri verilen sözcüklerin uygun olanlarıyla tamamlayınız.</w:t>
      </w:r>
      <w:r>
        <w:rPr>
          <w:rFonts w:ascii="Cambria" w:hAnsi="Cambria"/>
          <w:bCs/>
          <w:i/>
          <w:iCs/>
        </w:rPr>
        <w:t xml:space="preserve">                        (7x1=7)</w:t>
      </w:r>
    </w:p>
    <w:p w:rsidR="0075044F" w:rsidRPr="007D2FD1" w:rsidRDefault="0075044F" w:rsidP="00250E5E">
      <w:pPr>
        <w:spacing w:after="120"/>
        <w:rPr>
          <w:rFonts w:ascii="Cambria" w:hAnsi="Cambria"/>
          <w:bCs/>
          <w:i/>
          <w:iCs/>
        </w:rPr>
      </w:pPr>
      <w:r>
        <w:rPr>
          <w:noProof/>
        </w:rPr>
        <w:pict>
          <v:line id="Düz Bağlayıcı 5" o:spid="_x0000_s1028" style="position:absolute;z-index:251652608;visibility:visible" from="114.15pt,19.05pt" to="114.1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" strokecolor="#272727"/>
        </w:pict>
      </w:r>
      <w:r>
        <w:rPr>
          <w:noProof/>
        </w:rPr>
        <w:pict>
          <v:line id="Düz Bağlayıcı 3" o:spid="_x0000_s1029" style="position:absolute;z-index:251650560;visibility:visible" from="163.65pt,.3pt" to="164.4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" strokecolor="#272727"/>
        </w:pict>
      </w:r>
      <w:r>
        <w:rPr>
          <w:noProof/>
        </w:rPr>
        <w:pict>
          <v:line id="Düz Bağlayıcı 2" o:spid="_x0000_s1030" style="position:absolute;z-index:251649536;visibility:visible" from="69.15pt,.3pt" to="69.1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" strokecolor="#272727"/>
        </w:pict>
      </w:r>
      <w:r>
        <w:rPr>
          <w:noProof/>
        </w:rPr>
        <w:pict>
          <v:rect id="Dikdörtgen 1" o:spid="_x0000_s1031" style="position:absolute;margin-left:6.9pt;margin-top:.3pt;width:208.5pt;height:40.5pt;z-index:-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" strokecolor="#272727" strokeweight=".25pt"/>
        </w:pict>
      </w:r>
      <w:r>
        <w:rPr>
          <w:noProof/>
        </w:rPr>
        <w:pict>
          <v:line id="Düz Bağlayıcı 4" o:spid="_x0000_s1032" style="position:absolute;flip:y;z-index:251651584;visibility:visible" from="6.9pt,19.05pt" to="215.4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" strokecolor="#272727"/>
        </w:pict>
      </w:r>
      <w:r>
        <w:rPr>
          <w:rFonts w:ascii="Cambria" w:hAnsi="Cambria"/>
        </w:rPr>
        <w:t xml:space="preserve">     ne zaman               kaçta                nereye</w:t>
      </w:r>
    </w:p>
    <w:p w:rsidR="0075044F" w:rsidRPr="00250E5E" w:rsidRDefault="0075044F" w:rsidP="00E149D9">
      <w:pPr>
        <w:rPr>
          <w:rFonts w:ascii="Cambria" w:hAnsi="Cambria"/>
        </w:rPr>
      </w:pPr>
      <w:r>
        <w:rPr>
          <w:rFonts w:ascii="Cambria" w:hAnsi="Cambria"/>
        </w:rPr>
        <w:t xml:space="preserve">     neden            kimi          hangi           ne</w:t>
      </w:r>
    </w:p>
    <w:p w:rsidR="0075044F" w:rsidRDefault="0075044F"/>
    <w:p w:rsidR="0075044F" w:rsidRDefault="0075044F" w:rsidP="00765439">
      <w:r>
        <w:t>* .......................... araba sizin?</w:t>
      </w:r>
    </w:p>
    <w:p w:rsidR="0075044F" w:rsidRDefault="0075044F" w:rsidP="00765439">
      <w:r>
        <w:t>* Anne, odamdaki kitapları ..................... kaldırdın?</w:t>
      </w:r>
    </w:p>
    <w:p w:rsidR="0075044F" w:rsidRDefault="0075044F" w:rsidP="00765439">
      <w:r>
        <w:t>* Akşam yemeğini ....................... yiyeceğiz?</w:t>
      </w:r>
    </w:p>
    <w:p w:rsidR="0075044F" w:rsidRDefault="0075044F" w:rsidP="00765439">
      <w:r>
        <w:t>* Çağla’nın doğum gününde ............. alacaksın?</w:t>
      </w:r>
    </w:p>
    <w:p w:rsidR="0075044F" w:rsidRDefault="0075044F" w:rsidP="00765439">
      <w:r>
        <w:t>* Sınıfta .................... başkan seçtiniz?</w:t>
      </w:r>
    </w:p>
    <w:p w:rsidR="0075044F" w:rsidRDefault="0075044F" w:rsidP="00765439">
      <w:r>
        <w:t>* Bu mahalleye ............................... taşındınız?</w:t>
      </w:r>
    </w:p>
    <w:p w:rsidR="0075044F" w:rsidRDefault="0075044F">
      <w:r>
        <w:t>* ...................... hiç konuşmuyorsun?</w:t>
      </w:r>
    </w:p>
    <w:p w:rsidR="0075044F" w:rsidRDefault="0075044F"/>
    <w:p w:rsidR="0075044F" w:rsidRDefault="0075044F">
      <w:pPr>
        <w:rPr>
          <w:rFonts w:ascii="Cambria" w:hAnsi="Cambria"/>
          <w:i/>
        </w:rPr>
      </w:pPr>
      <w:r w:rsidRPr="008F5302">
        <w:rPr>
          <w:rFonts w:ascii="Cambria" w:hAnsi="Cambria"/>
          <w:i/>
        </w:rPr>
        <w:t xml:space="preserve">C) Aşağıdaki ifadelerin doğru olanlarına “D”, </w:t>
      </w:r>
    </w:p>
    <w:p w:rsidR="0075044F" w:rsidRDefault="0075044F" w:rsidP="00D85DCE">
      <w:pPr>
        <w:spacing w:after="120"/>
        <w:rPr>
          <w:rFonts w:ascii="Cambria" w:hAnsi="Cambria"/>
          <w:i/>
        </w:rPr>
      </w:pPr>
      <w:r w:rsidRPr="008F5302">
        <w:rPr>
          <w:rFonts w:ascii="Cambria" w:hAnsi="Cambria"/>
          <w:i/>
        </w:rPr>
        <w:t>yanlış olanlarına “Y” yazınız.</w:t>
      </w:r>
      <w:r>
        <w:rPr>
          <w:rFonts w:ascii="Cambria" w:hAnsi="Cambria"/>
          <w:i/>
        </w:rPr>
        <w:t xml:space="preserve">                   (5x1=5)</w:t>
      </w:r>
    </w:p>
    <w:p w:rsidR="0075044F" w:rsidRDefault="0075044F">
      <w:pPr>
        <w:rPr>
          <w:sz w:val="22"/>
          <w:szCs w:val="22"/>
        </w:rPr>
      </w:pP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........* “Su boğazıma kadar yükseldi.” cümlesinde boğaz sözcüğü mecaz anlamda kullanılmıştır.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........* Sesli okuma ve konuşmalarımızda vurgu ve tonlamalara özen göstermeliyiz.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........* “Soluk alıp  verirken akciğerlerimiz görev yapmaktadır.” Cümlesi öznel yargılı cümledir.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........* Bazı sözcüklerin sonuna gelen p, ç, t, k sesleri b, c, d, ğ seslerine dönüşebilir.</w:t>
      </w:r>
    </w:p>
    <w:p w:rsidR="0075044F" w:rsidRDefault="0075044F">
      <w:r>
        <w:t>........* “Derdime bir çare bulamadılar.” cümlesin- deki “çare” sözcüğünün yerine “derman” sözcüğü yazılabilir.</w:t>
      </w:r>
    </w:p>
    <w:p w:rsidR="0075044F" w:rsidRDefault="0075044F"/>
    <w:p w:rsidR="0075044F" w:rsidRDefault="0075044F" w:rsidP="008D19EB">
      <w:pPr>
        <w:rPr>
          <w:rFonts w:ascii="Cambria" w:hAnsi="Cambria"/>
          <w:i/>
        </w:rPr>
      </w:pPr>
    </w:p>
    <w:p w:rsidR="0075044F" w:rsidRDefault="0075044F" w:rsidP="008D19EB">
      <w:pPr>
        <w:rPr>
          <w:rFonts w:ascii="Cambria" w:hAnsi="Cambria"/>
          <w:i/>
        </w:rPr>
      </w:pPr>
      <w:r w:rsidRPr="00A77702">
        <w:rPr>
          <w:rFonts w:ascii="Cambria" w:hAnsi="Cambria"/>
          <w:i/>
        </w:rPr>
        <w:t>D) Aşağıda birinci sütunda verilen atasözlerini tamamlayan,  ikinci sütundaki cümlelerin</w:t>
      </w:r>
      <w:r>
        <w:rPr>
          <w:rFonts w:ascii="Cambria" w:hAnsi="Cambria"/>
          <w:i/>
        </w:rPr>
        <w:t xml:space="preserve"> yanın-</w:t>
      </w:r>
      <w:r w:rsidRPr="00A77702">
        <w:rPr>
          <w:rFonts w:ascii="Cambria" w:hAnsi="Cambria"/>
          <w:i/>
        </w:rPr>
        <w:t xml:space="preserve"> ki numaraları</w:t>
      </w:r>
      <w:r>
        <w:rPr>
          <w:rFonts w:ascii="Cambria" w:hAnsi="Cambria"/>
          <w:i/>
        </w:rPr>
        <w:t xml:space="preserve"> noktalı yerlere  </w:t>
      </w:r>
      <w:r w:rsidRPr="00A77702">
        <w:rPr>
          <w:rFonts w:ascii="Cambria" w:hAnsi="Cambria"/>
          <w:i/>
        </w:rPr>
        <w:t>kodlayınız.</w:t>
      </w:r>
      <w:r>
        <w:rPr>
          <w:rFonts w:ascii="Cambria" w:hAnsi="Cambria"/>
          <w:i/>
        </w:rPr>
        <w:t xml:space="preserve"> (5x1=5)</w:t>
      </w:r>
    </w:p>
    <w:p w:rsidR="0075044F" w:rsidRDefault="0075044F">
      <w:pPr>
        <w:rPr>
          <w:rFonts w:ascii="Cambria" w:hAnsi="Cambria"/>
          <w:i/>
        </w:rPr>
      </w:pPr>
      <w:r w:rsidRPr="00206092">
        <w:rPr>
          <w:rFonts w:ascii="Cambria" w:hAnsi="Cambria"/>
          <w:i/>
        </w:rPr>
        <w:t>E) Çoktan seçmeli sorular.</w:t>
      </w:r>
      <w:r>
        <w:rPr>
          <w:rFonts w:ascii="Cambria" w:hAnsi="Cambria"/>
          <w:i/>
        </w:rPr>
        <w:t xml:space="preserve">          ( 3’er puan)</w:t>
      </w:r>
    </w:p>
    <w:p w:rsidR="0075044F" w:rsidRDefault="0075044F">
      <w:pPr>
        <w:rPr>
          <w:rFonts w:ascii="Cambria" w:hAnsi="Cambria"/>
          <w:i/>
        </w:rPr>
      </w:pPr>
    </w:p>
    <w:p w:rsidR="0075044F" w:rsidRDefault="0075044F" w:rsidP="00A37B88">
      <w:pPr>
        <w:spacing w:after="120"/>
        <w:rPr>
          <w:sz w:val="22"/>
          <w:szCs w:val="22"/>
        </w:rPr>
      </w:pPr>
      <w:r w:rsidRPr="00D93488">
        <w:rPr>
          <w:sz w:val="22"/>
          <w:szCs w:val="22"/>
        </w:rPr>
        <w:t>1 -</w:t>
      </w:r>
      <w:r w:rsidRPr="00D93488">
        <w:rPr>
          <w:i/>
          <w:sz w:val="22"/>
          <w:szCs w:val="22"/>
        </w:rPr>
        <w:t xml:space="preserve">      </w:t>
      </w:r>
      <w:r w:rsidRPr="00A37B88">
        <w:rPr>
          <w:sz w:val="22"/>
          <w:szCs w:val="22"/>
          <w:u w:val="single"/>
        </w:rPr>
        <w:t>düşündüğü her şeyi</w:t>
      </w:r>
      <w:r>
        <w:rPr>
          <w:sz w:val="22"/>
          <w:szCs w:val="22"/>
        </w:rPr>
        <w:t xml:space="preserve"> </w:t>
      </w:r>
      <w:r w:rsidRPr="00A37B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A37B88">
        <w:rPr>
          <w:sz w:val="22"/>
          <w:szCs w:val="22"/>
          <w:u w:val="single"/>
        </w:rPr>
        <w:t>düşünür</w:t>
      </w:r>
      <w:r>
        <w:rPr>
          <w:sz w:val="22"/>
          <w:szCs w:val="22"/>
        </w:rPr>
        <w:t xml:space="preserve">       </w:t>
      </w:r>
      <w:r w:rsidRPr="00A37B88">
        <w:rPr>
          <w:sz w:val="22"/>
          <w:szCs w:val="22"/>
          <w:u w:val="single"/>
        </w:rPr>
        <w:t>akıllı insan</w:t>
      </w:r>
      <w:r>
        <w:rPr>
          <w:sz w:val="22"/>
          <w:szCs w:val="22"/>
        </w:rPr>
        <w:t xml:space="preserve"> </w:t>
      </w:r>
      <w:r w:rsidRPr="00A37B88">
        <w:rPr>
          <w:sz w:val="22"/>
          <w:szCs w:val="22"/>
        </w:rPr>
        <w:t xml:space="preserve"> </w:t>
      </w:r>
    </w:p>
    <w:p w:rsidR="0075044F" w:rsidRPr="00A37B88" w:rsidRDefault="0075044F" w:rsidP="00A37B8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1                              2                   3  </w:t>
      </w:r>
    </w:p>
    <w:p w:rsidR="0075044F" w:rsidRPr="00A37B88" w:rsidRDefault="0075044F" w:rsidP="00206092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A37B88">
        <w:rPr>
          <w:sz w:val="22"/>
          <w:szCs w:val="22"/>
          <w:u w:val="single"/>
        </w:rPr>
        <w:t>söylemez</w:t>
      </w:r>
      <w:r>
        <w:rPr>
          <w:sz w:val="22"/>
          <w:szCs w:val="22"/>
        </w:rPr>
        <w:t xml:space="preserve"> </w:t>
      </w:r>
      <w:r w:rsidRPr="00A37B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 w:rsidRPr="00A37B88">
        <w:rPr>
          <w:sz w:val="22"/>
          <w:szCs w:val="22"/>
          <w:u w:val="single"/>
        </w:rPr>
        <w:t>ama her söylediğini</w:t>
      </w:r>
    </w:p>
    <w:p w:rsidR="0075044F" w:rsidRPr="00A37B88" w:rsidRDefault="0075044F" w:rsidP="00206092">
      <w:pPr>
        <w:rPr>
          <w:sz w:val="22"/>
          <w:szCs w:val="22"/>
        </w:rPr>
      </w:pPr>
      <w:r w:rsidRPr="00A37B88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4                              5</w:t>
      </w:r>
      <w:r w:rsidRPr="00A37B88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     </w:t>
      </w:r>
    </w:p>
    <w:p w:rsidR="0075044F" w:rsidRPr="00206092" w:rsidRDefault="0075044F" w:rsidP="00206092">
      <w:pPr>
        <w:spacing w:after="120"/>
        <w:rPr>
          <w:sz w:val="22"/>
          <w:szCs w:val="22"/>
        </w:rPr>
      </w:pPr>
      <w:r w:rsidRPr="00206092">
        <w:rPr>
          <w:sz w:val="22"/>
          <w:szCs w:val="22"/>
        </w:rPr>
        <w:t xml:space="preserve">Yukarıdaki sözcüklerle anlamlı ve kurallı bir cümle kurulursa, </w:t>
      </w:r>
      <w:r w:rsidRPr="00206092">
        <w:rPr>
          <w:sz w:val="22"/>
          <w:szCs w:val="22"/>
          <w:u w:val="single"/>
        </w:rPr>
        <w:t>sıralama</w:t>
      </w:r>
      <w:r w:rsidRPr="00206092">
        <w:rPr>
          <w:sz w:val="22"/>
          <w:szCs w:val="22"/>
        </w:rPr>
        <w:t xml:space="preserve"> aşağıdakilerden hangisi olur?</w:t>
      </w:r>
    </w:p>
    <w:p w:rsidR="0075044F" w:rsidRPr="00206092" w:rsidRDefault="0075044F" w:rsidP="00206092">
      <w:pPr>
        <w:rPr>
          <w:sz w:val="22"/>
          <w:szCs w:val="22"/>
        </w:rPr>
      </w:pPr>
      <w:r w:rsidRPr="00D93488">
        <w:rPr>
          <w:sz w:val="22"/>
          <w:szCs w:val="22"/>
        </w:rPr>
        <w:t>a</w:t>
      </w:r>
      <w:r w:rsidRPr="00206092">
        <w:rPr>
          <w:sz w:val="22"/>
          <w:szCs w:val="22"/>
        </w:rPr>
        <w:t>)</w:t>
      </w:r>
      <w:r w:rsidRPr="00D93488">
        <w:rPr>
          <w:sz w:val="22"/>
          <w:szCs w:val="22"/>
        </w:rPr>
        <w:t xml:space="preserve"> 1 – 2 – 3 – 4 – 5             b</w:t>
      </w:r>
      <w:r w:rsidRPr="00206092">
        <w:rPr>
          <w:sz w:val="22"/>
          <w:szCs w:val="22"/>
        </w:rPr>
        <w:t xml:space="preserve">) 3 – 1 – 4 – 5 – 2 </w:t>
      </w:r>
    </w:p>
    <w:p w:rsidR="0075044F" w:rsidRPr="00206092" w:rsidRDefault="0075044F" w:rsidP="00206092">
      <w:pPr>
        <w:rPr>
          <w:sz w:val="22"/>
          <w:szCs w:val="22"/>
        </w:rPr>
      </w:pPr>
      <w:r w:rsidRPr="00D93488">
        <w:rPr>
          <w:sz w:val="22"/>
          <w:szCs w:val="22"/>
        </w:rPr>
        <w:t>c</w:t>
      </w:r>
      <w:r w:rsidRPr="00206092">
        <w:rPr>
          <w:sz w:val="22"/>
          <w:szCs w:val="22"/>
        </w:rPr>
        <w:t>)</w:t>
      </w:r>
      <w:r w:rsidRPr="00D93488">
        <w:rPr>
          <w:sz w:val="22"/>
          <w:szCs w:val="22"/>
        </w:rPr>
        <w:t xml:space="preserve"> 3 – 2 – 1 – 5 – 4             d</w:t>
      </w:r>
      <w:r w:rsidRPr="00206092">
        <w:rPr>
          <w:sz w:val="22"/>
          <w:szCs w:val="22"/>
        </w:rPr>
        <w:t xml:space="preserve">) 1 – 4 – 5 – 2 – 3 </w:t>
      </w:r>
    </w:p>
    <w:p w:rsidR="0075044F" w:rsidRPr="00D93488" w:rsidRDefault="0075044F">
      <w:pPr>
        <w:rPr>
          <w:rFonts w:ascii="Cambria" w:hAnsi="Cambria"/>
          <w:i/>
          <w:sz w:val="22"/>
          <w:szCs w:val="22"/>
        </w:rPr>
      </w:pPr>
    </w:p>
    <w:p w:rsidR="0075044F" w:rsidRPr="00D93488" w:rsidRDefault="0075044F" w:rsidP="00F9191D">
      <w:pPr>
        <w:spacing w:after="120"/>
        <w:rPr>
          <w:sz w:val="22"/>
          <w:szCs w:val="22"/>
        </w:rPr>
      </w:pPr>
      <w:r w:rsidRPr="00D93488">
        <w:rPr>
          <w:sz w:val="22"/>
          <w:szCs w:val="22"/>
        </w:rPr>
        <w:t xml:space="preserve">2 – Aşağıdaki cümlelerin hangisinde altı çizili sözcük çıkarıldığında cümlenin anlamı </w:t>
      </w:r>
      <w:r w:rsidRPr="00D93488">
        <w:rPr>
          <w:sz w:val="22"/>
          <w:szCs w:val="22"/>
          <w:u w:val="single"/>
        </w:rPr>
        <w:t>değişmez</w:t>
      </w:r>
      <w:r w:rsidRPr="00D93488">
        <w:rPr>
          <w:sz w:val="22"/>
          <w:szCs w:val="22"/>
        </w:rPr>
        <w:t>?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 xml:space="preserve">a) Çok </w:t>
      </w:r>
      <w:r w:rsidRPr="00D93488">
        <w:rPr>
          <w:sz w:val="22"/>
          <w:szCs w:val="22"/>
          <w:u w:val="single"/>
        </w:rPr>
        <w:t>güzel</w:t>
      </w:r>
      <w:r w:rsidRPr="00D93488">
        <w:rPr>
          <w:sz w:val="22"/>
          <w:szCs w:val="22"/>
        </w:rPr>
        <w:t xml:space="preserve"> konuşuyordu.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 xml:space="preserve">b) </w:t>
      </w:r>
      <w:r w:rsidRPr="00D93488">
        <w:rPr>
          <w:sz w:val="22"/>
          <w:szCs w:val="22"/>
          <w:u w:val="single"/>
        </w:rPr>
        <w:t>Sora</w:t>
      </w:r>
      <w:r w:rsidRPr="00D93488">
        <w:rPr>
          <w:sz w:val="22"/>
          <w:szCs w:val="22"/>
        </w:rPr>
        <w:t xml:space="preserve"> sora Bağdat bulunur.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 xml:space="preserve">c) Onu görünce </w:t>
      </w:r>
      <w:r w:rsidRPr="00D93488">
        <w:rPr>
          <w:sz w:val="22"/>
          <w:szCs w:val="22"/>
          <w:u w:val="single"/>
        </w:rPr>
        <w:t>eli</w:t>
      </w:r>
      <w:r w:rsidRPr="00D93488">
        <w:rPr>
          <w:sz w:val="22"/>
          <w:szCs w:val="22"/>
        </w:rPr>
        <w:t xml:space="preserve"> ayağı dolaştı.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 xml:space="preserve">d) Tatile ailesiyle </w:t>
      </w:r>
      <w:r w:rsidRPr="00D93488">
        <w:rPr>
          <w:sz w:val="22"/>
          <w:szCs w:val="22"/>
          <w:u w:val="single"/>
        </w:rPr>
        <w:t>birlikte</w:t>
      </w:r>
      <w:r w:rsidRPr="00D93488">
        <w:rPr>
          <w:sz w:val="22"/>
          <w:szCs w:val="22"/>
        </w:rPr>
        <w:t xml:space="preserve"> gitti.</w:t>
      </w:r>
    </w:p>
    <w:p w:rsidR="0075044F" w:rsidRDefault="0075044F"/>
    <w:p w:rsidR="0075044F" w:rsidRPr="00D93488" w:rsidRDefault="0075044F" w:rsidP="00212EE3">
      <w:pPr>
        <w:spacing w:after="120"/>
        <w:rPr>
          <w:sz w:val="22"/>
          <w:szCs w:val="22"/>
        </w:rPr>
      </w:pPr>
      <w:r w:rsidRPr="00D93488">
        <w:rPr>
          <w:sz w:val="22"/>
          <w:szCs w:val="22"/>
        </w:rPr>
        <w:t xml:space="preserve">3 – Aşağıdaki cümlelerin hangisinde yazım yanlışı </w:t>
      </w:r>
      <w:r w:rsidRPr="00D93488">
        <w:rPr>
          <w:sz w:val="22"/>
          <w:szCs w:val="22"/>
          <w:u w:val="single"/>
        </w:rPr>
        <w:t>yoktur</w:t>
      </w:r>
      <w:r w:rsidRPr="00D93488">
        <w:rPr>
          <w:sz w:val="22"/>
          <w:szCs w:val="22"/>
        </w:rPr>
        <w:t>?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a) Yaz tatilinde Mersine gideceğiz.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b) Apartmanımıza İzmirli bir aile taşındı.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c) Kitapçıdan “Anadolu notları” adlı kitabı aldım.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d) 29 ekim 1923’de Cumhuriyet kuruldu.</w:t>
      </w:r>
    </w:p>
    <w:p w:rsidR="0075044F" w:rsidRPr="00D93488" w:rsidRDefault="0075044F">
      <w:pPr>
        <w:rPr>
          <w:sz w:val="22"/>
          <w:szCs w:val="22"/>
        </w:rPr>
      </w:pPr>
    </w:p>
    <w:p w:rsidR="0075044F" w:rsidRPr="00D93488" w:rsidRDefault="0075044F" w:rsidP="00163AF3">
      <w:pPr>
        <w:spacing w:after="120"/>
        <w:rPr>
          <w:sz w:val="22"/>
          <w:szCs w:val="22"/>
        </w:rPr>
      </w:pPr>
      <w:r w:rsidRPr="00D93488">
        <w:rPr>
          <w:sz w:val="22"/>
          <w:szCs w:val="22"/>
        </w:rPr>
        <w:t>4 -   Sözcüklerin doğru yazılışlarını öğrenmek için aşağıdakilerin hangisinden yararlanırız?</w:t>
      </w:r>
    </w:p>
    <w:p w:rsidR="0075044F" w:rsidRDefault="0075044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33" type="#_x0000_t75" style="position:absolute;margin-left:203.65pt;margin-top:.3pt;width:32.4pt;height:31.5pt;z-index:-251659776;visibility:visible">
            <v:imagedata r:id="rId6" o:title=""/>
          </v:shape>
        </w:pict>
      </w:r>
      <w:r>
        <w:rPr>
          <w:noProof/>
        </w:rPr>
        <w:pict>
          <v:shape id="Resim 8" o:spid="_x0000_s1034" type="#_x0000_t75" style="position:absolute;margin-left:139.15pt;margin-top:.75pt;width:42.05pt;height:33.75pt;z-index:-251660800;visibility:visible">
            <v:imagedata r:id="rId7" o:title=""/>
          </v:shape>
        </w:pict>
      </w:r>
      <w:r>
        <w:rPr>
          <w:noProof/>
        </w:rPr>
        <w:pict>
          <v:shape id="Resim 7" o:spid="_x0000_s1035" type="#_x0000_t75" style="position:absolute;margin-left:86.65pt;margin-top:.75pt;width:28.5pt;height:30.75pt;z-index:-251661824;visibility:visible">
            <v:imagedata r:id="rId8" o:title=""/>
          </v:shape>
        </w:pict>
      </w:r>
      <w:r>
        <w:rPr>
          <w:noProof/>
        </w:rPr>
        <w:pict>
          <v:shape id="Resim 6" o:spid="_x0000_s1036" type="#_x0000_t75" style="position:absolute;margin-left:13.9pt;margin-top:.75pt;width:32.25pt;height:32.25pt;z-index:-251662848;visibility:visible">
            <v:imagedata r:id="rId9" o:title=""/>
          </v:shape>
        </w:pict>
      </w:r>
      <w:r w:rsidRPr="00D93488">
        <w:rPr>
          <w:sz w:val="22"/>
          <w:szCs w:val="22"/>
        </w:rPr>
        <w:t>a)                    b)                c)                 d</w:t>
      </w:r>
      <w:r>
        <w:t>)</w:t>
      </w:r>
    </w:p>
    <w:p w:rsidR="0075044F" w:rsidRDefault="0075044F"/>
    <w:p w:rsidR="0075044F" w:rsidRDefault="0075044F" w:rsidP="00163AF3">
      <w:pPr>
        <w:spacing w:after="120"/>
      </w:pPr>
    </w:p>
    <w:p w:rsidR="0075044F" w:rsidRPr="00D03163" w:rsidRDefault="0075044F" w:rsidP="00D03163">
      <w:pPr>
        <w:spacing w:after="120"/>
        <w:rPr>
          <w:sz w:val="22"/>
          <w:szCs w:val="22"/>
        </w:rPr>
      </w:pPr>
      <w:r>
        <w:rPr>
          <w:sz w:val="22"/>
          <w:szCs w:val="22"/>
        </w:rPr>
        <w:t>5</w:t>
      </w:r>
      <w:r w:rsidRPr="00D03163"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r w:rsidRPr="00D03163">
        <w:rPr>
          <w:sz w:val="22"/>
          <w:szCs w:val="22"/>
        </w:rPr>
        <w:t>Aşağıdaki cümlelerde öznel yargıları “</w:t>
      </w:r>
      <w:r w:rsidRPr="00D03163">
        <w:rPr>
          <w:b/>
          <w:sz w:val="22"/>
          <w:szCs w:val="22"/>
        </w:rPr>
        <w:t>Ö”</w:t>
      </w:r>
      <w:r w:rsidRPr="00D03163">
        <w:rPr>
          <w:sz w:val="22"/>
          <w:szCs w:val="22"/>
        </w:rPr>
        <w:t xml:space="preserve"> nesnel yargıları “</w:t>
      </w:r>
      <w:r w:rsidRPr="00D03163">
        <w:rPr>
          <w:b/>
          <w:sz w:val="22"/>
          <w:szCs w:val="22"/>
        </w:rPr>
        <w:t>N”</w:t>
      </w:r>
      <w:r w:rsidRPr="00D03163">
        <w:rPr>
          <w:sz w:val="22"/>
          <w:szCs w:val="22"/>
        </w:rPr>
        <w:t xml:space="preserve"> ile işaretleyiniz.</w:t>
      </w:r>
      <w:r>
        <w:rPr>
          <w:sz w:val="22"/>
          <w:szCs w:val="22"/>
        </w:rPr>
        <w:t xml:space="preserve">            (5 puan)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......*Haberleri ve maç izlemeyi herkes çok sever.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......*Cep telefonu ve internet iletişim için çok önemlidir.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......*20 yaşına giren her Türk erkeği askerlik yapar.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......*Her çocuk kediyi sever ve köpekten korkar.</w:t>
      </w:r>
    </w:p>
    <w:p w:rsidR="0075044F" w:rsidRPr="00D03163" w:rsidRDefault="0075044F" w:rsidP="00D03163">
      <w:pPr>
        <w:spacing w:after="120"/>
        <w:rPr>
          <w:sz w:val="22"/>
          <w:szCs w:val="22"/>
        </w:rPr>
      </w:pPr>
      <w:r w:rsidRPr="00D03163">
        <w:rPr>
          <w:sz w:val="22"/>
          <w:szCs w:val="22"/>
        </w:rPr>
        <w:t>......*Satrançta yenemeyeceğim hiçbir çocuk yok.</w:t>
      </w:r>
    </w:p>
    <w:p w:rsidR="0075044F" w:rsidRPr="00D03163" w:rsidRDefault="0075044F" w:rsidP="00D03163">
      <w:pPr>
        <w:spacing w:after="120"/>
        <w:rPr>
          <w:sz w:val="22"/>
          <w:szCs w:val="22"/>
        </w:rPr>
      </w:pPr>
      <w:r>
        <w:rPr>
          <w:sz w:val="22"/>
          <w:szCs w:val="22"/>
        </w:rPr>
        <w:t>6</w:t>
      </w:r>
      <w:r w:rsidRPr="00D03163">
        <w:rPr>
          <w:sz w:val="22"/>
          <w:szCs w:val="22"/>
        </w:rPr>
        <w:t xml:space="preserve"> - “Babam bana bilgisayar alacak.” cümlesinde eylemim gerçekleşme zamanı hangi seçenekte doğru olarak verilmiştir?</w:t>
      </w:r>
    </w:p>
    <w:p w:rsidR="0075044F" w:rsidRPr="00D03163" w:rsidRDefault="0075044F" w:rsidP="00D03163">
      <w:pPr>
        <w:spacing w:after="120"/>
        <w:rPr>
          <w:sz w:val="22"/>
          <w:szCs w:val="22"/>
        </w:rPr>
      </w:pPr>
      <w:r w:rsidRPr="00D03163">
        <w:rPr>
          <w:bCs/>
          <w:sz w:val="22"/>
          <w:szCs w:val="22"/>
        </w:rPr>
        <w:t xml:space="preserve">a) </w:t>
      </w:r>
      <w:r w:rsidRPr="00D03163">
        <w:rPr>
          <w:sz w:val="22"/>
          <w:szCs w:val="22"/>
        </w:rPr>
        <w:t>şimdi        b) geçmişte       c) gelecekte       d)  her an</w:t>
      </w:r>
    </w:p>
    <w:p w:rsidR="0075044F" w:rsidRPr="00D93488" w:rsidRDefault="0075044F" w:rsidP="00163AF3">
      <w:pPr>
        <w:spacing w:after="120"/>
        <w:rPr>
          <w:sz w:val="22"/>
          <w:szCs w:val="22"/>
        </w:rPr>
      </w:pPr>
      <w:r>
        <w:rPr>
          <w:sz w:val="22"/>
          <w:szCs w:val="22"/>
        </w:rPr>
        <w:t>7</w:t>
      </w:r>
      <w:r w:rsidRPr="00D93488">
        <w:rPr>
          <w:sz w:val="22"/>
          <w:szCs w:val="22"/>
        </w:rPr>
        <w:t xml:space="preserve"> – “ iyi – kötü” kelimeleri arasındaki anlam ilişkisi aşağıdakilerden hangisinde </w:t>
      </w:r>
      <w:r w:rsidRPr="00D93488">
        <w:rPr>
          <w:sz w:val="22"/>
          <w:szCs w:val="22"/>
          <w:u w:val="single"/>
        </w:rPr>
        <w:t>yoktur</w:t>
      </w:r>
      <w:r w:rsidRPr="00D93488">
        <w:rPr>
          <w:sz w:val="22"/>
          <w:szCs w:val="22"/>
        </w:rPr>
        <w:t>?</w:t>
      </w:r>
    </w:p>
    <w:p w:rsidR="0075044F" w:rsidRPr="00D93488" w:rsidRDefault="0075044F" w:rsidP="00194F0C">
      <w:pPr>
        <w:rPr>
          <w:sz w:val="22"/>
          <w:szCs w:val="22"/>
        </w:rPr>
      </w:pPr>
      <w:r w:rsidRPr="00D93488">
        <w:rPr>
          <w:sz w:val="22"/>
          <w:szCs w:val="22"/>
        </w:rPr>
        <w:t>a) güzel – şirin                    b) alt – üst</w:t>
      </w:r>
    </w:p>
    <w:p w:rsidR="0075044F" w:rsidRPr="00D93488" w:rsidRDefault="0075044F" w:rsidP="00163AF3">
      <w:pPr>
        <w:spacing w:after="120"/>
        <w:rPr>
          <w:sz w:val="22"/>
          <w:szCs w:val="22"/>
        </w:rPr>
      </w:pPr>
      <w:r w:rsidRPr="00D93488">
        <w:rPr>
          <w:sz w:val="22"/>
          <w:szCs w:val="22"/>
        </w:rPr>
        <w:t>c) kalabalık – tenha            d) kuru - yaş</w:t>
      </w:r>
    </w:p>
    <w:p w:rsidR="0075044F" w:rsidRPr="00D93488" w:rsidRDefault="0075044F" w:rsidP="00163AF3">
      <w:pPr>
        <w:spacing w:after="120"/>
        <w:rPr>
          <w:sz w:val="22"/>
          <w:szCs w:val="22"/>
        </w:rPr>
      </w:pPr>
      <w:r>
        <w:rPr>
          <w:sz w:val="22"/>
          <w:szCs w:val="22"/>
        </w:rPr>
        <w:t>8</w:t>
      </w:r>
      <w:r w:rsidRPr="00D93488">
        <w:rPr>
          <w:sz w:val="22"/>
          <w:szCs w:val="22"/>
        </w:rPr>
        <w:t xml:space="preserve"> - Aşağıdaki cümlelerin hangisinde virgül kaldırıldığında anlam değişikliği </w:t>
      </w:r>
      <w:r w:rsidRPr="00D93488">
        <w:rPr>
          <w:sz w:val="22"/>
          <w:szCs w:val="22"/>
          <w:u w:val="single"/>
        </w:rPr>
        <w:t>olmaz</w:t>
      </w:r>
      <w:r w:rsidRPr="00D93488">
        <w:rPr>
          <w:sz w:val="22"/>
          <w:szCs w:val="22"/>
        </w:rPr>
        <w:t>?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a) O, büyük sorunu nasıl çözümleyecek?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b) O, bütün insanları sever.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c) O, küçük evde yaşıyor.</w:t>
      </w:r>
    </w:p>
    <w:p w:rsidR="0075044F" w:rsidRPr="00D93488" w:rsidRDefault="0075044F">
      <w:pPr>
        <w:rPr>
          <w:sz w:val="22"/>
          <w:szCs w:val="22"/>
        </w:rPr>
      </w:pPr>
      <w:r w:rsidRPr="00D93488">
        <w:rPr>
          <w:sz w:val="22"/>
          <w:szCs w:val="22"/>
        </w:rPr>
        <w:t>d) O, şehrin kenar mahallelerinin birinde yaşıyor.</w:t>
      </w:r>
    </w:p>
    <w:p w:rsidR="0075044F" w:rsidRPr="00D93488" w:rsidRDefault="0075044F">
      <w:pPr>
        <w:rPr>
          <w:sz w:val="22"/>
          <w:szCs w:val="22"/>
        </w:rPr>
      </w:pPr>
    </w:p>
    <w:p w:rsidR="0075044F" w:rsidRPr="00D93488" w:rsidRDefault="0075044F" w:rsidP="00D93488">
      <w:pPr>
        <w:spacing w:after="120"/>
        <w:rPr>
          <w:sz w:val="22"/>
          <w:szCs w:val="22"/>
        </w:rPr>
      </w:pPr>
      <w:r>
        <w:rPr>
          <w:sz w:val="22"/>
          <w:szCs w:val="22"/>
        </w:rPr>
        <w:t>9</w:t>
      </w:r>
      <w:r w:rsidRPr="00D93488">
        <w:rPr>
          <w:sz w:val="22"/>
          <w:szCs w:val="22"/>
        </w:rPr>
        <w:t xml:space="preserve"> - Aşağıdakilerin hangisinde sebep-sonuç ilişkisi yoktur?</w:t>
      </w:r>
    </w:p>
    <w:p w:rsidR="0075044F" w:rsidRPr="00D93488" w:rsidRDefault="0075044F" w:rsidP="008B275E">
      <w:pPr>
        <w:rPr>
          <w:sz w:val="22"/>
          <w:szCs w:val="22"/>
        </w:rPr>
      </w:pPr>
      <w:r w:rsidRPr="00D93488">
        <w:rPr>
          <w:sz w:val="22"/>
          <w:szCs w:val="22"/>
        </w:rPr>
        <w:t>a) Okula gidemediği için çok üzüldü.</w:t>
      </w:r>
    </w:p>
    <w:p w:rsidR="0075044F" w:rsidRPr="00D93488" w:rsidRDefault="0075044F" w:rsidP="008B275E">
      <w:pPr>
        <w:rPr>
          <w:sz w:val="22"/>
          <w:szCs w:val="22"/>
        </w:rPr>
      </w:pPr>
      <w:r w:rsidRPr="00D93488">
        <w:rPr>
          <w:sz w:val="22"/>
          <w:szCs w:val="22"/>
        </w:rPr>
        <w:t>b) Sınavdan zayıf aldı çünkü çalışmamıştı.</w:t>
      </w:r>
    </w:p>
    <w:p w:rsidR="0075044F" w:rsidRPr="00D93488" w:rsidRDefault="0075044F" w:rsidP="008B275E">
      <w:pPr>
        <w:rPr>
          <w:sz w:val="22"/>
          <w:szCs w:val="22"/>
        </w:rPr>
      </w:pPr>
      <w:r w:rsidRPr="00D93488">
        <w:rPr>
          <w:sz w:val="22"/>
          <w:szCs w:val="22"/>
        </w:rPr>
        <w:t>c) Düzenli çalışıyor. Bu nedenle derslerinde çok başarılı oluyor.</w:t>
      </w:r>
    </w:p>
    <w:p w:rsidR="0075044F" w:rsidRDefault="0075044F" w:rsidP="008B275E">
      <w:pPr>
        <w:rPr>
          <w:sz w:val="22"/>
          <w:szCs w:val="22"/>
        </w:rPr>
      </w:pPr>
      <w:r w:rsidRPr="00D93488">
        <w:rPr>
          <w:sz w:val="22"/>
          <w:szCs w:val="22"/>
        </w:rPr>
        <w:t>d) Sütün yüzüne biriken kaymağını alıp yedi.</w:t>
      </w:r>
    </w:p>
    <w:p w:rsidR="0075044F" w:rsidRDefault="0075044F" w:rsidP="008B275E">
      <w:pPr>
        <w:rPr>
          <w:sz w:val="22"/>
          <w:szCs w:val="22"/>
        </w:rPr>
      </w:pPr>
    </w:p>
    <w:p w:rsidR="0075044F" w:rsidRDefault="0075044F" w:rsidP="00823FC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10 – Aşağıdaki cümlelerin hangisinde </w:t>
      </w:r>
      <w:r w:rsidRPr="00823FCE">
        <w:rPr>
          <w:sz w:val="22"/>
          <w:szCs w:val="22"/>
          <w:u w:val="single"/>
        </w:rPr>
        <w:t>abartılı</w:t>
      </w:r>
      <w:r>
        <w:rPr>
          <w:sz w:val="22"/>
          <w:szCs w:val="22"/>
        </w:rPr>
        <w:t xml:space="preserve">  bir ifade vardır?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a) Sıcak ve nemli hava hepimizi rahatsız etti.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b) Şiddetli sisten yoldaki araçları göremiyorduk.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c) Zil çalınca öğrenciler hızla bahçeye koştular.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d) Çocukların gürültüsünden  apartman yıkılıyordu.</w:t>
      </w:r>
    </w:p>
    <w:p w:rsidR="0075044F" w:rsidRDefault="0075044F" w:rsidP="008B275E">
      <w:pPr>
        <w:rPr>
          <w:sz w:val="22"/>
          <w:szCs w:val="22"/>
        </w:rPr>
      </w:pP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11 -  I. Buradan geçerken kitapçı vitrinlerine bakıyorum.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 xml:space="preserve">       II. Sen büyüksün, çocukların kusuruna bakma.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 xml:space="preserve">      III. Belli olmaz, bakarsın bizim takım kupayı alır.</w:t>
      </w:r>
    </w:p>
    <w:p w:rsidR="0075044F" w:rsidRDefault="0075044F" w:rsidP="00A140E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IV. Sen çalışmana bak,  gerisini düşünme.</w:t>
      </w:r>
    </w:p>
    <w:p w:rsidR="0075044F" w:rsidRDefault="0075044F" w:rsidP="00A140E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Yukarıdakilerden hangisinde “bakmak” kelimesi cümleye “olasılık” anlamı katmıştır?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a) III              b) IV            c) II            d) I</w:t>
      </w:r>
    </w:p>
    <w:p w:rsidR="0075044F" w:rsidRDefault="0075044F" w:rsidP="008B275E">
      <w:pPr>
        <w:rPr>
          <w:sz w:val="22"/>
          <w:szCs w:val="22"/>
        </w:rPr>
      </w:pP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12 -    *Babam bugün iş....... erken döndü.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 xml:space="preserve">          *Yaptığım ödev....  öğretmenim.....  gösterdim.</w:t>
      </w:r>
    </w:p>
    <w:p w:rsidR="0075044F" w:rsidRDefault="0075044F" w:rsidP="0098773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    *Dün  televizyonda izlediğim film......  hoşlandım.</w:t>
      </w:r>
    </w:p>
    <w:p w:rsidR="0075044F" w:rsidRDefault="0075044F" w:rsidP="0098773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Yukarıdaki cümlelerde boş bırakılan (....) yerlerden birine aşağıdaki eklerden hangisi </w:t>
      </w:r>
      <w:r w:rsidRPr="0098773F">
        <w:rPr>
          <w:sz w:val="22"/>
          <w:szCs w:val="22"/>
          <w:u w:val="single"/>
        </w:rPr>
        <w:t>getirilemez</w:t>
      </w:r>
      <w:r>
        <w:rPr>
          <w:sz w:val="22"/>
          <w:szCs w:val="22"/>
        </w:rPr>
        <w:t>?</w:t>
      </w:r>
    </w:p>
    <w:p w:rsidR="0075044F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 xml:space="preserve">a) – i           b) – e          c) – de        d) –den (-ten) </w:t>
      </w:r>
    </w:p>
    <w:p w:rsidR="0075044F" w:rsidRDefault="0075044F" w:rsidP="008B275E">
      <w:pPr>
        <w:rPr>
          <w:sz w:val="22"/>
          <w:szCs w:val="22"/>
        </w:rPr>
      </w:pPr>
    </w:p>
    <w:p w:rsidR="0075044F" w:rsidRDefault="0075044F" w:rsidP="00077F34">
      <w:pPr>
        <w:spacing w:after="120"/>
        <w:rPr>
          <w:sz w:val="22"/>
          <w:szCs w:val="22"/>
        </w:rPr>
      </w:pPr>
      <w:r>
        <w:rPr>
          <w:noProof/>
        </w:rPr>
        <w:pict>
          <v:shape id="Resim 13" o:spid="_x0000_s1037" type="#_x0000_t75" style="position:absolute;margin-left:200.4pt;margin-top:23.2pt;width:48pt;height:48pt;z-index:-251656704;visibility:visible">
            <v:imagedata r:id="rId10" o:title=""/>
          </v:shape>
        </w:pict>
      </w:r>
      <w:r>
        <w:rPr>
          <w:noProof/>
        </w:rPr>
        <w:pict>
          <v:shape id="Resim 12" o:spid="_x0000_s1038" type="#_x0000_t75" style="position:absolute;margin-left:135.9pt;margin-top:25.5pt;width:50.25pt;height:40.45pt;z-index:-251657728;visibility:visible">
            <v:imagedata r:id="rId11" o:title=""/>
          </v:shape>
        </w:pict>
      </w:r>
      <w:r>
        <w:rPr>
          <w:noProof/>
        </w:rPr>
        <w:pict>
          <v:shape id="Resim 11" o:spid="_x0000_s1039" type="#_x0000_t75" style="position:absolute;margin-left:68.4pt;margin-top:26.2pt;width:45pt;height:45pt;z-index:-251658752;visibility:visible">
            <v:imagedata r:id="rId12" o:title=""/>
          </v:shape>
        </w:pict>
      </w:r>
      <w:r>
        <w:rPr>
          <w:noProof/>
        </w:rPr>
        <w:pict>
          <v:shape id="Resim 14" o:spid="_x0000_s1040" type="#_x0000_t75" style="position:absolute;margin-left:9.9pt;margin-top:26.2pt;width:49.5pt;height:39.75pt;z-index:-251655680;visibility:visible">
            <v:imagedata r:id="rId13" o:title=""/>
          </v:shape>
        </w:pict>
      </w:r>
      <w:r>
        <w:rPr>
          <w:sz w:val="22"/>
          <w:szCs w:val="22"/>
        </w:rPr>
        <w:t xml:space="preserve">13 – Aşağıdaki varlıklardan hangisinin adı alfabetik sıralamada </w:t>
      </w:r>
      <w:r w:rsidRPr="00077F34">
        <w:rPr>
          <w:sz w:val="22"/>
          <w:szCs w:val="22"/>
          <w:u w:val="single"/>
        </w:rPr>
        <w:t>en sonra</w:t>
      </w:r>
      <w:r>
        <w:rPr>
          <w:sz w:val="22"/>
          <w:szCs w:val="22"/>
        </w:rPr>
        <w:t xml:space="preserve"> yer alır?</w:t>
      </w:r>
    </w:p>
    <w:p w:rsidR="0075044F" w:rsidRPr="00D93488" w:rsidRDefault="0075044F" w:rsidP="008B275E">
      <w:pPr>
        <w:rPr>
          <w:sz w:val="22"/>
          <w:szCs w:val="22"/>
        </w:rPr>
      </w:pPr>
      <w:r>
        <w:rPr>
          <w:sz w:val="22"/>
          <w:szCs w:val="22"/>
        </w:rPr>
        <w:t>a)                   b)                     c)                  d)</w:t>
      </w:r>
    </w:p>
    <w:p w:rsidR="0075044F" w:rsidRDefault="0075044F"/>
    <w:p w:rsidR="0075044F" w:rsidRDefault="0075044F">
      <w:r>
        <w:t xml:space="preserve">   üzüm                     ütü           tencere          terlik</w:t>
      </w:r>
    </w:p>
    <w:p w:rsidR="0075044F" w:rsidRDefault="0075044F"/>
    <w:p w:rsidR="0075044F" w:rsidRPr="00D03163" w:rsidRDefault="0075044F" w:rsidP="00D03163">
      <w:pPr>
        <w:spacing w:after="120"/>
        <w:rPr>
          <w:sz w:val="22"/>
          <w:szCs w:val="22"/>
        </w:rPr>
      </w:pPr>
      <w:r>
        <w:rPr>
          <w:sz w:val="22"/>
          <w:szCs w:val="22"/>
        </w:rPr>
        <w:t>14</w:t>
      </w:r>
      <w:r w:rsidRPr="00D03163">
        <w:rPr>
          <w:sz w:val="22"/>
          <w:szCs w:val="22"/>
        </w:rPr>
        <w:t xml:space="preserve"> - Aşağıdaki sözcükleri “Basit” ,“Türemiş” ve</w:t>
      </w:r>
    </w:p>
    <w:p w:rsidR="0075044F" w:rsidRPr="00D03163" w:rsidRDefault="0075044F" w:rsidP="00D03163">
      <w:pPr>
        <w:spacing w:after="120"/>
        <w:rPr>
          <w:sz w:val="22"/>
          <w:szCs w:val="22"/>
        </w:rPr>
      </w:pPr>
      <w:r w:rsidRPr="00D03163">
        <w:rPr>
          <w:sz w:val="22"/>
          <w:szCs w:val="22"/>
        </w:rPr>
        <w:t>“Birleşik” sözcük olduklarını altlarına yazınız.</w:t>
      </w:r>
      <w:r>
        <w:rPr>
          <w:sz w:val="22"/>
          <w:szCs w:val="22"/>
        </w:rPr>
        <w:t xml:space="preserve"> (4 puan)</w:t>
      </w:r>
    </w:p>
    <w:tbl>
      <w:tblPr>
        <w:tblW w:w="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2"/>
        <w:gridCol w:w="1313"/>
        <w:gridCol w:w="1313"/>
        <w:gridCol w:w="1313"/>
      </w:tblGrid>
      <w:tr w:rsidR="0075044F" w:rsidRPr="00D03163" w:rsidTr="005E01FC">
        <w:trPr>
          <w:trHeight w:val="530"/>
        </w:trPr>
        <w:tc>
          <w:tcPr>
            <w:tcW w:w="1312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Camcı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Kitap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Sivrisinek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Nemli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</w:t>
            </w:r>
          </w:p>
        </w:tc>
      </w:tr>
      <w:tr w:rsidR="0075044F" w:rsidRPr="00D03163" w:rsidTr="005E01FC">
        <w:trPr>
          <w:trHeight w:val="530"/>
        </w:trPr>
        <w:tc>
          <w:tcPr>
            <w:tcW w:w="1312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Çizmeli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Karakol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Tencere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................</w:t>
            </w:r>
          </w:p>
        </w:tc>
        <w:tc>
          <w:tcPr>
            <w:tcW w:w="1313" w:type="dxa"/>
          </w:tcPr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Kıymalı</w:t>
            </w:r>
          </w:p>
          <w:p w:rsidR="0075044F" w:rsidRPr="005E01FC" w:rsidRDefault="0075044F" w:rsidP="005E01FC">
            <w:pPr>
              <w:spacing w:after="120"/>
              <w:rPr>
                <w:sz w:val="22"/>
                <w:szCs w:val="22"/>
              </w:rPr>
            </w:pPr>
            <w:r w:rsidRPr="005E01FC">
              <w:rPr>
                <w:sz w:val="22"/>
                <w:szCs w:val="22"/>
              </w:rPr>
              <w:t>.............</w:t>
            </w:r>
          </w:p>
        </w:tc>
      </w:tr>
    </w:tbl>
    <w:p w:rsidR="0075044F" w:rsidRDefault="0075044F" w:rsidP="00C419FB">
      <w:pPr>
        <w:spacing w:after="120"/>
        <w:rPr>
          <w:sz w:val="22"/>
          <w:szCs w:val="22"/>
        </w:rPr>
      </w:pPr>
    </w:p>
    <w:p w:rsidR="0075044F" w:rsidRDefault="0075044F" w:rsidP="00C419FB">
      <w:pPr>
        <w:spacing w:after="120"/>
        <w:rPr>
          <w:sz w:val="22"/>
          <w:szCs w:val="22"/>
        </w:rPr>
      </w:pPr>
      <w:r>
        <w:rPr>
          <w:sz w:val="22"/>
          <w:szCs w:val="22"/>
        </w:rPr>
        <w:t>15</w:t>
      </w:r>
      <w:r w:rsidRPr="00C419FB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C419FB">
        <w:rPr>
          <w:sz w:val="22"/>
          <w:szCs w:val="22"/>
        </w:rPr>
        <w:t xml:space="preserve"> Aşağıdaki</w:t>
      </w:r>
      <w:r>
        <w:rPr>
          <w:sz w:val="22"/>
          <w:szCs w:val="22"/>
        </w:rPr>
        <w:t xml:space="preserve">lerin hangisinde soru anlamı </w:t>
      </w:r>
      <w:r w:rsidRPr="00C419FB">
        <w:rPr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  <w:r w:rsidRPr="00C419FB">
        <w:rPr>
          <w:sz w:val="22"/>
          <w:szCs w:val="22"/>
        </w:rPr>
        <w:t xml:space="preserve"> </w:t>
      </w:r>
    </w:p>
    <w:p w:rsidR="0075044F" w:rsidRPr="00C419FB" w:rsidRDefault="0075044F" w:rsidP="00B30F49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C419FB">
        <w:rPr>
          <w:sz w:val="22"/>
          <w:szCs w:val="22"/>
        </w:rPr>
        <w:t>)  Birdenbire, karşıma o çıkmaz mı</w:t>
      </w:r>
    </w:p>
    <w:p w:rsidR="0075044F" w:rsidRPr="00C419FB" w:rsidRDefault="0075044F" w:rsidP="00B30F49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C419FB">
        <w:rPr>
          <w:sz w:val="22"/>
          <w:szCs w:val="22"/>
        </w:rPr>
        <w:t>)  Gördüğümüz, öğretmenin miydi</w:t>
      </w:r>
    </w:p>
    <w:p w:rsidR="0075044F" w:rsidRPr="00C419FB" w:rsidRDefault="0075044F" w:rsidP="00B30F49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C419FB">
        <w:rPr>
          <w:sz w:val="22"/>
          <w:szCs w:val="22"/>
        </w:rPr>
        <w:t>)  Arkadaşımız, ne zaman gelecek</w:t>
      </w:r>
    </w:p>
    <w:p w:rsidR="0075044F" w:rsidRDefault="0075044F" w:rsidP="00B30F49">
      <w:pPr>
        <w:rPr>
          <w:sz w:val="22"/>
          <w:szCs w:val="22"/>
        </w:rPr>
      </w:pPr>
      <w:r>
        <w:rPr>
          <w:sz w:val="22"/>
          <w:szCs w:val="22"/>
        </w:rPr>
        <w:t>d</w:t>
      </w:r>
      <w:r w:rsidRPr="00C419FB">
        <w:rPr>
          <w:sz w:val="22"/>
          <w:szCs w:val="22"/>
        </w:rPr>
        <w:t>)  Burada, Alper isminde olanınız var mı</w:t>
      </w:r>
    </w:p>
    <w:p w:rsidR="0075044F" w:rsidRDefault="0075044F" w:rsidP="00B30F49">
      <w:pPr>
        <w:rPr>
          <w:sz w:val="22"/>
          <w:szCs w:val="22"/>
        </w:rPr>
      </w:pPr>
    </w:p>
    <w:p w:rsidR="0075044F" w:rsidRPr="00D03163" w:rsidRDefault="0075044F" w:rsidP="00D03163">
      <w:pPr>
        <w:rPr>
          <w:sz w:val="22"/>
          <w:szCs w:val="22"/>
        </w:rPr>
      </w:pPr>
      <w:r>
        <w:rPr>
          <w:sz w:val="22"/>
          <w:szCs w:val="22"/>
        </w:rPr>
        <w:t>16</w:t>
      </w:r>
      <w:r w:rsidRPr="00D03163">
        <w:rPr>
          <w:sz w:val="22"/>
          <w:szCs w:val="22"/>
        </w:rPr>
        <w:t xml:space="preserve"> - Aşağıdaki cümlelerin hangisinde karşılaştırma </w:t>
      </w:r>
      <w:r w:rsidRPr="00D03163">
        <w:rPr>
          <w:sz w:val="22"/>
          <w:szCs w:val="22"/>
          <w:u w:val="single"/>
        </w:rPr>
        <w:t>yapılmamıştır?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bCs/>
          <w:sz w:val="22"/>
          <w:szCs w:val="22"/>
        </w:rPr>
        <w:t xml:space="preserve">a) </w:t>
      </w:r>
      <w:r w:rsidRPr="00D03163">
        <w:rPr>
          <w:sz w:val="22"/>
          <w:szCs w:val="22"/>
        </w:rPr>
        <w:t xml:space="preserve">Çay çok şekerli olmuş.                                             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b) Bu kalem diğerinden daha büyük.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 xml:space="preserve">c) Yarın hava bugünden daha soğuk olacakmış.         </w:t>
      </w:r>
    </w:p>
    <w:p w:rsidR="0075044F" w:rsidRPr="00D03163" w:rsidRDefault="0075044F" w:rsidP="00D03163">
      <w:pPr>
        <w:rPr>
          <w:sz w:val="22"/>
          <w:szCs w:val="22"/>
        </w:rPr>
      </w:pPr>
      <w:r w:rsidRPr="00D03163">
        <w:rPr>
          <w:sz w:val="22"/>
          <w:szCs w:val="22"/>
        </w:rPr>
        <w:t>d) Sen mi daha uzunsun, ben mi?</w:t>
      </w:r>
    </w:p>
    <w:p w:rsidR="0075044F" w:rsidRDefault="0075044F" w:rsidP="00414F12">
      <w:pPr>
        <w:rPr>
          <w:sz w:val="22"/>
          <w:szCs w:val="22"/>
        </w:rPr>
      </w:pPr>
    </w:p>
    <w:p w:rsidR="0075044F" w:rsidRPr="00414F12" w:rsidRDefault="0075044F" w:rsidP="00414F12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17 - </w:t>
      </w:r>
      <w:r w:rsidRPr="00414F12">
        <w:rPr>
          <w:sz w:val="22"/>
          <w:szCs w:val="22"/>
        </w:rPr>
        <w:t>“ Ad olmadıkları halde, adın yerine kullanılan sözcükler vardır.”</w:t>
      </w:r>
    </w:p>
    <w:p w:rsidR="0075044F" w:rsidRPr="00414F12" w:rsidRDefault="0075044F" w:rsidP="00414F12">
      <w:pPr>
        <w:spacing w:after="120"/>
        <w:rPr>
          <w:sz w:val="22"/>
          <w:szCs w:val="22"/>
        </w:rPr>
      </w:pPr>
      <w:r w:rsidRPr="00414F12">
        <w:rPr>
          <w:b/>
          <w:sz w:val="22"/>
          <w:szCs w:val="22"/>
        </w:rPr>
        <w:t xml:space="preserve">         </w:t>
      </w:r>
      <w:r w:rsidRPr="00414F12">
        <w:rPr>
          <w:sz w:val="22"/>
          <w:szCs w:val="22"/>
        </w:rPr>
        <w:t>Aşağıdakilerden hangisinde adın yerine kullanılan bir sözcük( adıl) kullanılmıştır ?</w:t>
      </w:r>
    </w:p>
    <w:p w:rsidR="0075044F" w:rsidRDefault="0075044F" w:rsidP="00414F12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414F12">
        <w:rPr>
          <w:sz w:val="22"/>
          <w:szCs w:val="22"/>
        </w:rPr>
        <w:t xml:space="preserve">) Bunlar, kapıyı kilitledi.                     </w:t>
      </w:r>
    </w:p>
    <w:p w:rsidR="0075044F" w:rsidRPr="00414F12" w:rsidRDefault="0075044F" w:rsidP="00414F12">
      <w:pPr>
        <w:rPr>
          <w:sz w:val="22"/>
          <w:szCs w:val="22"/>
        </w:rPr>
      </w:pPr>
      <w:r>
        <w:rPr>
          <w:sz w:val="22"/>
          <w:szCs w:val="22"/>
        </w:rPr>
        <w:t>c) Kemal  Bey, Ali’yi</w:t>
      </w:r>
      <w:bookmarkStart w:id="0" w:name="_GoBack"/>
      <w:bookmarkEnd w:id="0"/>
      <w:r w:rsidRPr="00414F12">
        <w:rPr>
          <w:sz w:val="22"/>
          <w:szCs w:val="22"/>
        </w:rPr>
        <w:t xml:space="preserve"> çağırdı.</w:t>
      </w:r>
    </w:p>
    <w:p w:rsidR="0075044F" w:rsidRDefault="0075044F" w:rsidP="00414F12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414F12">
        <w:rPr>
          <w:sz w:val="22"/>
          <w:szCs w:val="22"/>
        </w:rPr>
        <w:t xml:space="preserve">) Oya, resim yapmayı unutmuş.         </w:t>
      </w:r>
    </w:p>
    <w:p w:rsidR="0075044F" w:rsidRDefault="0075044F" w:rsidP="00414F12">
      <w:pPr>
        <w:rPr>
          <w:sz w:val="22"/>
          <w:szCs w:val="22"/>
        </w:rPr>
      </w:pPr>
      <w:r>
        <w:rPr>
          <w:sz w:val="22"/>
          <w:szCs w:val="22"/>
        </w:rPr>
        <w:t>d</w:t>
      </w:r>
      <w:r w:rsidRPr="00414F12">
        <w:rPr>
          <w:sz w:val="22"/>
          <w:szCs w:val="22"/>
        </w:rPr>
        <w:t xml:space="preserve">) Babam, evi temizliyor.  </w:t>
      </w:r>
    </w:p>
    <w:p w:rsidR="0075044F" w:rsidRPr="00852216" w:rsidRDefault="0075044F" w:rsidP="00852216">
      <w:pPr>
        <w:rPr>
          <w:sz w:val="22"/>
          <w:szCs w:val="22"/>
        </w:rPr>
      </w:pPr>
    </w:p>
    <w:p w:rsidR="0075044F" w:rsidRDefault="0075044F" w:rsidP="00A72D2C">
      <w:pPr>
        <w:spacing w:after="120"/>
        <w:rPr>
          <w:sz w:val="22"/>
          <w:szCs w:val="22"/>
        </w:rPr>
      </w:pPr>
      <w:r>
        <w:rPr>
          <w:sz w:val="22"/>
          <w:szCs w:val="22"/>
        </w:rPr>
        <w:t>18 - Aşağıdaki cümlelerde altı çizili kelimelerin</w:t>
      </w:r>
      <w:r w:rsidRPr="00747C46">
        <w:rPr>
          <w:sz w:val="22"/>
          <w:szCs w:val="22"/>
        </w:rPr>
        <w:t xml:space="preserve"> </w:t>
      </w:r>
      <w:r>
        <w:rPr>
          <w:sz w:val="22"/>
          <w:szCs w:val="22"/>
        </w:rPr>
        <w:t>“Mecaz(M), Gerçek (G)</w:t>
      </w:r>
      <w:r w:rsidRPr="00747C46">
        <w:rPr>
          <w:sz w:val="22"/>
          <w:szCs w:val="22"/>
        </w:rPr>
        <w:t xml:space="preserve">”  ve “Terim </w:t>
      </w:r>
      <w:r>
        <w:rPr>
          <w:sz w:val="22"/>
          <w:szCs w:val="22"/>
        </w:rPr>
        <w:t>(T)</w:t>
      </w:r>
      <w:r w:rsidRPr="00747C46">
        <w:rPr>
          <w:sz w:val="22"/>
          <w:szCs w:val="22"/>
        </w:rPr>
        <w:t>anlam” olduklarını noktalı yerlere    yazınız.</w:t>
      </w:r>
      <w:r>
        <w:rPr>
          <w:sz w:val="22"/>
          <w:szCs w:val="22"/>
        </w:rPr>
        <w:t xml:space="preserve">      (8x1=8)</w:t>
      </w:r>
    </w:p>
    <w:p w:rsidR="0075044F" w:rsidRPr="00B44D24" w:rsidRDefault="0075044F" w:rsidP="00747C46">
      <w:pPr>
        <w:rPr>
          <w:sz w:val="22"/>
          <w:szCs w:val="22"/>
        </w:rPr>
      </w:pPr>
      <w:r>
        <w:rPr>
          <w:sz w:val="22"/>
          <w:szCs w:val="22"/>
        </w:rPr>
        <w:t>.....*</w:t>
      </w:r>
      <w:r w:rsidRPr="00747C46">
        <w:rPr>
          <w:rFonts w:ascii="Arial" w:hAnsi="Arial" w:cs="Arial"/>
          <w:sz w:val="20"/>
          <w:szCs w:val="20"/>
        </w:rPr>
        <w:t xml:space="preserve"> </w:t>
      </w:r>
      <w:r w:rsidRPr="00B44D24">
        <w:rPr>
          <w:sz w:val="22"/>
          <w:szCs w:val="22"/>
        </w:rPr>
        <w:t xml:space="preserve">Benim babam </w:t>
      </w:r>
      <w:r w:rsidRPr="00B44D24">
        <w:rPr>
          <w:sz w:val="22"/>
          <w:szCs w:val="22"/>
          <w:u w:val="single"/>
        </w:rPr>
        <w:t>demir</w:t>
      </w:r>
      <w:r w:rsidRPr="00B44D24">
        <w:rPr>
          <w:sz w:val="22"/>
          <w:szCs w:val="22"/>
        </w:rPr>
        <w:t xml:space="preserve"> yürekli bir adamdır.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Matematik dersinde </w:t>
      </w:r>
      <w:r w:rsidRPr="00B44D24">
        <w:rPr>
          <w:sz w:val="22"/>
          <w:szCs w:val="22"/>
          <w:u w:val="single"/>
        </w:rPr>
        <w:t>açıları</w:t>
      </w:r>
      <w:r w:rsidRPr="00B44D24">
        <w:rPr>
          <w:sz w:val="22"/>
          <w:szCs w:val="22"/>
        </w:rPr>
        <w:t xml:space="preserve"> hiç anlamadım.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Sinirlendiği zaman gözleri sanki </w:t>
      </w:r>
      <w:r w:rsidRPr="00B44D24">
        <w:rPr>
          <w:sz w:val="22"/>
          <w:szCs w:val="22"/>
          <w:u w:val="single"/>
        </w:rPr>
        <w:t>şimşek</w:t>
      </w:r>
      <w:r w:rsidRPr="00B44D24">
        <w:rPr>
          <w:sz w:val="22"/>
          <w:szCs w:val="22"/>
        </w:rPr>
        <w:t xml:space="preserve"> çakıyordu.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Annem </w:t>
      </w:r>
      <w:r w:rsidRPr="00B44D24">
        <w:rPr>
          <w:sz w:val="22"/>
          <w:szCs w:val="22"/>
          <w:u w:val="single"/>
        </w:rPr>
        <w:t>bebek</w:t>
      </w:r>
      <w:r w:rsidRPr="00B44D24">
        <w:rPr>
          <w:sz w:val="22"/>
          <w:szCs w:val="22"/>
        </w:rPr>
        <w:t xml:space="preserve"> baktığı için çok yoruluyor.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Derste en güzel </w:t>
      </w:r>
      <w:r w:rsidRPr="00B44D24">
        <w:rPr>
          <w:sz w:val="22"/>
          <w:szCs w:val="22"/>
          <w:u w:val="single"/>
        </w:rPr>
        <w:t>haritayı</w:t>
      </w:r>
      <w:r w:rsidRPr="00B44D24">
        <w:rPr>
          <w:sz w:val="22"/>
          <w:szCs w:val="22"/>
        </w:rPr>
        <w:t xml:space="preserve"> ben çizdim.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Dedem eliyle </w:t>
      </w:r>
      <w:r w:rsidRPr="00B44D24">
        <w:rPr>
          <w:sz w:val="22"/>
          <w:szCs w:val="22"/>
          <w:u w:val="single"/>
        </w:rPr>
        <w:t>çürük</w:t>
      </w:r>
      <w:r w:rsidRPr="00B44D24">
        <w:rPr>
          <w:sz w:val="22"/>
          <w:szCs w:val="22"/>
        </w:rPr>
        <w:t xml:space="preserve"> dişimi çekti.</w:t>
      </w:r>
    </w:p>
    <w:p w:rsidR="0075044F" w:rsidRPr="00B44D24" w:rsidRDefault="0075044F" w:rsidP="00747C46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Arkadaşıma para vermeyince selamı sabahı </w:t>
      </w:r>
      <w:r w:rsidRPr="00B44D24">
        <w:rPr>
          <w:sz w:val="22"/>
          <w:szCs w:val="22"/>
          <w:u w:val="single"/>
        </w:rPr>
        <w:t>kesti</w:t>
      </w:r>
      <w:r w:rsidRPr="00B44D24">
        <w:rPr>
          <w:sz w:val="22"/>
          <w:szCs w:val="22"/>
        </w:rPr>
        <w:t>.</w:t>
      </w:r>
    </w:p>
    <w:p w:rsidR="0075044F" w:rsidRPr="00B44D24" w:rsidRDefault="0075044F" w:rsidP="00A72D2C">
      <w:pPr>
        <w:rPr>
          <w:sz w:val="22"/>
          <w:szCs w:val="22"/>
        </w:rPr>
      </w:pPr>
      <w:r w:rsidRPr="00B44D24">
        <w:rPr>
          <w:sz w:val="22"/>
          <w:szCs w:val="22"/>
        </w:rPr>
        <w:t xml:space="preserve">.....* Arkadaşımın sert sözlerine ben çok </w:t>
      </w:r>
      <w:r w:rsidRPr="00B44D24">
        <w:rPr>
          <w:sz w:val="22"/>
          <w:szCs w:val="22"/>
          <w:u w:val="single"/>
        </w:rPr>
        <w:t>kırıldım</w:t>
      </w:r>
      <w:r w:rsidRPr="00B44D24">
        <w:rPr>
          <w:sz w:val="22"/>
          <w:szCs w:val="22"/>
        </w:rPr>
        <w:t>.</w:t>
      </w:r>
    </w:p>
    <w:p w:rsidR="0075044F" w:rsidRPr="00747C46" w:rsidRDefault="0075044F" w:rsidP="00747C46">
      <w:pPr>
        <w:rPr>
          <w:sz w:val="22"/>
          <w:szCs w:val="22"/>
        </w:rPr>
      </w:pPr>
    </w:p>
    <w:p w:rsidR="0075044F" w:rsidRPr="007850B3" w:rsidRDefault="0075044F" w:rsidP="007850B3">
      <w:pPr>
        <w:spacing w:after="120"/>
        <w:rPr>
          <w:sz w:val="22"/>
          <w:szCs w:val="22"/>
        </w:rPr>
      </w:pPr>
      <w:r>
        <w:rPr>
          <w:sz w:val="22"/>
          <w:szCs w:val="22"/>
        </w:rPr>
        <w:t>19</w:t>
      </w:r>
      <w:r w:rsidRPr="007850B3">
        <w:rPr>
          <w:sz w:val="22"/>
          <w:szCs w:val="22"/>
        </w:rPr>
        <w:t xml:space="preserve"> - </w:t>
      </w:r>
      <w:r w:rsidRPr="007850B3">
        <w:rPr>
          <w:b/>
          <w:sz w:val="22"/>
          <w:szCs w:val="22"/>
        </w:rPr>
        <w:t>“</w:t>
      </w:r>
      <w:r w:rsidRPr="007850B3">
        <w:rPr>
          <w:sz w:val="22"/>
          <w:szCs w:val="22"/>
        </w:rPr>
        <w:t>En sevdiğim iki şey şunlardır (  ) bal (  ) armut (  )</w:t>
      </w:r>
      <w:r w:rsidRPr="007850B3">
        <w:rPr>
          <w:b/>
          <w:sz w:val="22"/>
          <w:szCs w:val="22"/>
        </w:rPr>
        <w:t>”</w:t>
      </w:r>
      <w:r w:rsidRPr="007850B3">
        <w:rPr>
          <w:sz w:val="22"/>
          <w:szCs w:val="22"/>
        </w:rPr>
        <w:t xml:space="preserve"> cümlesinde boş bırakılan yerlere sırasıyla hangi noktalama işaretleri gelmelidir?</w:t>
      </w:r>
    </w:p>
    <w:p w:rsidR="0075044F" w:rsidRPr="007850B3" w:rsidRDefault="0075044F" w:rsidP="007850B3">
      <w:pPr>
        <w:rPr>
          <w:sz w:val="22"/>
          <w:szCs w:val="22"/>
        </w:rPr>
      </w:pPr>
      <w:r w:rsidRPr="007850B3">
        <w:rPr>
          <w:sz w:val="22"/>
          <w:szCs w:val="22"/>
        </w:rPr>
        <w:t>a) ( , ) ( , ) ( . )                   b) ( ! ) ( , ) ( . )                       c) ( : ) ( , ) ( . )                  d) ( ; ) ( , ) ( . )</w:t>
      </w:r>
    </w:p>
    <w:p w:rsidR="0075044F" w:rsidRDefault="0075044F"/>
    <w:p w:rsidR="0075044F" w:rsidRPr="008D19EB" w:rsidRDefault="0075044F" w:rsidP="008D19EB">
      <w:pPr>
        <w:spacing w:after="120"/>
        <w:rPr>
          <w:sz w:val="22"/>
          <w:szCs w:val="22"/>
        </w:rPr>
      </w:pPr>
      <w:r w:rsidRPr="008D19EB">
        <w:rPr>
          <w:sz w:val="22"/>
          <w:szCs w:val="22"/>
        </w:rPr>
        <w:t>20 – Aşağıdaki resimlerde anlatılmak istenen deyimleri altlarına yazınız.</w:t>
      </w:r>
      <w:r>
        <w:rPr>
          <w:sz w:val="22"/>
          <w:szCs w:val="22"/>
        </w:rPr>
        <w:t xml:space="preserve">                                            (8x1=8)</w:t>
      </w:r>
    </w:p>
    <w:p w:rsidR="0075044F" w:rsidRDefault="0075044F">
      <w:pPr>
        <w:rPr>
          <w:sz w:val="16"/>
          <w:szCs w:val="16"/>
        </w:rPr>
      </w:pPr>
      <w:r>
        <w:t xml:space="preserve"> </w:t>
      </w:r>
      <w:r w:rsidRPr="00967D58">
        <w:rPr>
          <w:sz w:val="16"/>
          <w:szCs w:val="16"/>
        </w:rPr>
        <w:t>Söylenenlere</w:t>
      </w:r>
      <w:r>
        <w:rPr>
          <w:sz w:val="16"/>
          <w:szCs w:val="16"/>
        </w:rPr>
        <w:t>,</w:t>
      </w:r>
      <w:r w:rsidRPr="00967D58">
        <w:rPr>
          <w:sz w:val="16"/>
          <w:szCs w:val="16"/>
        </w:rPr>
        <w:t xml:space="preserve"> verilen öğütlere  </w:t>
      </w:r>
      <w:r>
        <w:rPr>
          <w:sz w:val="16"/>
          <w:szCs w:val="16"/>
        </w:rPr>
        <w:t xml:space="preserve">                 Kendinden beklenen, istenen bir işi</w:t>
      </w:r>
    </w:p>
    <w:p w:rsidR="0075044F" w:rsidRDefault="0075044F">
      <w:pPr>
        <w:rPr>
          <w:sz w:val="16"/>
          <w:szCs w:val="16"/>
        </w:rPr>
      </w:pPr>
      <w:r>
        <w:rPr>
          <w:noProof/>
        </w:rPr>
        <w:pict>
          <v:shape id="Resim 16" o:spid="_x0000_s1041" type="#_x0000_t75" style="position:absolute;margin-left:133.9pt;margin-top:2pt;width:125.25pt;height:65.25pt;z-index:-251654656;visibility:visible">
            <v:imagedata r:id="rId14" o:title=""/>
          </v:shape>
        </w:pict>
      </w:r>
      <w:r>
        <w:rPr>
          <w:noProof/>
        </w:rPr>
        <w:pict>
          <v:shape id="Resim 17" o:spid="_x0000_s1042" type="#_x0000_t75" style="position:absolute;margin-left:1.15pt;margin-top:1.25pt;width:111.75pt;height:66pt;z-index:-251653632;visibility:visible">
            <v:imagedata r:id="rId15" o:title=""/>
          </v:shape>
        </w:pict>
      </w:r>
      <w:r>
        <w:rPr>
          <w:sz w:val="16"/>
          <w:szCs w:val="16"/>
        </w:rPr>
        <w:t>aldırmayarak</w:t>
      </w:r>
      <w:r w:rsidRPr="00967D5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bildiği gibi hareket               yapmamak için engeller çıkarmak,</w:t>
      </w:r>
    </w:p>
    <w:p w:rsidR="0075044F" w:rsidRDefault="0075044F">
      <w:pPr>
        <w:rPr>
          <w:sz w:val="16"/>
          <w:szCs w:val="16"/>
        </w:rPr>
      </w:pPr>
      <w:r>
        <w:rPr>
          <w:sz w:val="16"/>
          <w:szCs w:val="16"/>
        </w:rPr>
        <w:t>etmek, bildiğinden şaşmamak.</w:t>
      </w:r>
      <w:r w:rsidRPr="00967D58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Olmayan sebepler ileri sürmek.    </w:t>
      </w:r>
      <w:r w:rsidRPr="00967D58">
        <w:rPr>
          <w:sz w:val="16"/>
          <w:szCs w:val="16"/>
        </w:rPr>
        <w:t xml:space="preserve"> </w:t>
      </w: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                 .........................................................</w:t>
      </w:r>
      <w:r w:rsidRPr="00967D58">
        <w:rPr>
          <w:sz w:val="16"/>
          <w:szCs w:val="16"/>
        </w:rPr>
        <w:t xml:space="preserve">  </w:t>
      </w:r>
    </w:p>
    <w:p w:rsidR="0075044F" w:rsidRDefault="0075044F">
      <w:pPr>
        <w:rPr>
          <w:sz w:val="16"/>
          <w:szCs w:val="16"/>
        </w:rPr>
      </w:pPr>
      <w:hyperlink r:id="rId16" w:history="1">
        <w:r>
          <w:rPr>
            <w:rStyle w:val="Hyperlink"/>
          </w:rPr>
          <w:t>www.sorubak.com</w:t>
        </w:r>
      </w:hyperlink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  <w:r w:rsidRPr="00967D58">
        <w:rPr>
          <w:sz w:val="16"/>
          <w:szCs w:val="16"/>
        </w:rPr>
        <w:t xml:space="preserve">  </w:t>
      </w:r>
      <w:r>
        <w:rPr>
          <w:sz w:val="16"/>
          <w:szCs w:val="16"/>
        </w:rPr>
        <w:t>Herkes kendi derdinin peşinde.....</w:t>
      </w:r>
      <w:r w:rsidRPr="00967D58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Bir kimsenin bilinmeyen durumla-</w:t>
      </w:r>
      <w:r w:rsidRPr="00967D58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</w:t>
      </w:r>
    </w:p>
    <w:p w:rsidR="0075044F" w:rsidRDefault="0075044F">
      <w:pPr>
        <w:rPr>
          <w:sz w:val="16"/>
          <w:szCs w:val="16"/>
        </w:rPr>
      </w:pPr>
      <w:r>
        <w:rPr>
          <w:noProof/>
        </w:rPr>
        <w:pict>
          <v:shape id="Resim 19" o:spid="_x0000_s1043" type="#_x0000_t75" style="position:absolute;margin-left:138.4pt;margin-top:2.8pt;width:116.25pt;height:66.75pt;z-index:-251651584;visibility:visible">
            <v:imagedata r:id="rId17" o:title=""/>
          </v:shape>
        </w:pict>
      </w:r>
      <w:r>
        <w:rPr>
          <w:noProof/>
        </w:rPr>
        <w:pict>
          <v:shape id="Resim 18" o:spid="_x0000_s1044" type="#_x0000_t75" style="position:absolute;margin-left:1.15pt;margin-top:6.55pt;width:119.25pt;height:63pt;z-index:-251652608;visibility:visible">
            <v:imagedata r:id="rId18" o:title=""/>
          </v:shape>
        </w:pict>
      </w:r>
      <w:r>
        <w:rPr>
          <w:sz w:val="16"/>
          <w:szCs w:val="16"/>
        </w:rPr>
        <w:t xml:space="preserve">                                                                      rının</w:t>
      </w:r>
      <w:r w:rsidRPr="00967D58">
        <w:rPr>
          <w:sz w:val="16"/>
          <w:szCs w:val="16"/>
        </w:rPr>
        <w:t xml:space="preserve">  </w:t>
      </w:r>
      <w:r>
        <w:rPr>
          <w:sz w:val="16"/>
          <w:szCs w:val="16"/>
        </w:rPr>
        <w:t>sonradan ortaya çıkması.</w:t>
      </w:r>
      <w:r w:rsidRPr="00967D58">
        <w:rPr>
          <w:sz w:val="16"/>
          <w:szCs w:val="16"/>
        </w:rPr>
        <w:t xml:space="preserve">  </w:t>
      </w: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</w:p>
    <w:p w:rsidR="0075044F" w:rsidRDefault="0075044F">
      <w:pPr>
        <w:rPr>
          <w:sz w:val="16"/>
          <w:szCs w:val="16"/>
        </w:rPr>
      </w:pPr>
      <w:r w:rsidRPr="00967D58">
        <w:rPr>
          <w:sz w:val="16"/>
          <w:szCs w:val="16"/>
        </w:rPr>
        <w:t xml:space="preserve">  </w:t>
      </w:r>
    </w:p>
    <w:p w:rsidR="0075044F" w:rsidRPr="00967D58" w:rsidRDefault="0075044F">
      <w:pPr>
        <w:rPr>
          <w:sz w:val="16"/>
          <w:szCs w:val="16"/>
        </w:rPr>
      </w:pPr>
      <w:r w:rsidRPr="00967D58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              ........................................................</w:t>
      </w:r>
    </w:p>
    <w:sectPr w:rsidR="0075044F" w:rsidRPr="00967D58" w:rsidSect="00250E5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4F" w:rsidRDefault="0075044F" w:rsidP="00662BA9">
      <w:r>
        <w:separator/>
      </w:r>
    </w:p>
  </w:endnote>
  <w:endnote w:type="continuationSeparator" w:id="0">
    <w:p w:rsidR="0075044F" w:rsidRDefault="0075044F" w:rsidP="00662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4F" w:rsidRDefault="0075044F" w:rsidP="00662BA9">
      <w:r>
        <w:separator/>
      </w:r>
    </w:p>
  </w:footnote>
  <w:footnote w:type="continuationSeparator" w:id="0">
    <w:p w:rsidR="0075044F" w:rsidRDefault="0075044F" w:rsidP="00662B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151A"/>
    <w:rsid w:val="00016C53"/>
    <w:rsid w:val="00077F34"/>
    <w:rsid w:val="00163AF3"/>
    <w:rsid w:val="00194F0C"/>
    <w:rsid w:val="001B2440"/>
    <w:rsid w:val="00206092"/>
    <w:rsid w:val="00212EE3"/>
    <w:rsid w:val="00250E5E"/>
    <w:rsid w:val="00277976"/>
    <w:rsid w:val="00345E5A"/>
    <w:rsid w:val="003C767E"/>
    <w:rsid w:val="00414F12"/>
    <w:rsid w:val="004D7CBF"/>
    <w:rsid w:val="005541D8"/>
    <w:rsid w:val="0055740A"/>
    <w:rsid w:val="0056214F"/>
    <w:rsid w:val="0059151A"/>
    <w:rsid w:val="005E01FC"/>
    <w:rsid w:val="006041C7"/>
    <w:rsid w:val="00651DB4"/>
    <w:rsid w:val="00662BA9"/>
    <w:rsid w:val="00670AB2"/>
    <w:rsid w:val="006763B6"/>
    <w:rsid w:val="00687B1A"/>
    <w:rsid w:val="006B34D8"/>
    <w:rsid w:val="00747C46"/>
    <w:rsid w:val="0075044F"/>
    <w:rsid w:val="00765439"/>
    <w:rsid w:val="007850B3"/>
    <w:rsid w:val="007D2FD1"/>
    <w:rsid w:val="00823FCE"/>
    <w:rsid w:val="00852216"/>
    <w:rsid w:val="008B275E"/>
    <w:rsid w:val="008D19EB"/>
    <w:rsid w:val="008F5302"/>
    <w:rsid w:val="008F62B8"/>
    <w:rsid w:val="00931B91"/>
    <w:rsid w:val="00967D58"/>
    <w:rsid w:val="0098773F"/>
    <w:rsid w:val="009D0551"/>
    <w:rsid w:val="00A140EE"/>
    <w:rsid w:val="00A37B88"/>
    <w:rsid w:val="00A72D2C"/>
    <w:rsid w:val="00A77702"/>
    <w:rsid w:val="00AB6DBE"/>
    <w:rsid w:val="00AC5E0B"/>
    <w:rsid w:val="00B30F49"/>
    <w:rsid w:val="00B44D24"/>
    <w:rsid w:val="00B82C19"/>
    <w:rsid w:val="00BB3285"/>
    <w:rsid w:val="00C1029A"/>
    <w:rsid w:val="00C21EB1"/>
    <w:rsid w:val="00C419FB"/>
    <w:rsid w:val="00C51505"/>
    <w:rsid w:val="00C76BEF"/>
    <w:rsid w:val="00CD02A3"/>
    <w:rsid w:val="00D03163"/>
    <w:rsid w:val="00D26944"/>
    <w:rsid w:val="00D62434"/>
    <w:rsid w:val="00D85DCE"/>
    <w:rsid w:val="00D93488"/>
    <w:rsid w:val="00E149D9"/>
    <w:rsid w:val="00ED03F6"/>
    <w:rsid w:val="00EE7D88"/>
    <w:rsid w:val="00F82509"/>
    <w:rsid w:val="00F9191D"/>
    <w:rsid w:val="00FC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5D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99"/>
    <w:rsid w:val="00D85DCE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99"/>
    <w:rsid w:val="00D85DCE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">
    <w:name w:val="Light Shading"/>
    <w:basedOn w:val="TableNormal"/>
    <w:uiPriority w:val="99"/>
    <w:rsid w:val="00D85DCE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687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7B1A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662B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BA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62B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BA9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651DB4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1418</Words>
  <Characters>8087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edanur</cp:lastModifiedBy>
  <cp:revision>41</cp:revision>
  <cp:lastPrinted>2012-04-16T23:55:00Z</cp:lastPrinted>
  <dcterms:created xsi:type="dcterms:W3CDTF">2012-04-16T20:02:00Z</dcterms:created>
  <dcterms:modified xsi:type="dcterms:W3CDTF">2012-04-19T15:29:00Z</dcterms:modified>
</cp:coreProperties>
</file>