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6480"/>
        <w:gridCol w:w="1444"/>
      </w:tblGrid>
      <w:tr w:rsidR="00CB030F" w:rsidTr="00642219">
        <w:tc>
          <w:tcPr>
            <w:tcW w:w="2988" w:type="dxa"/>
          </w:tcPr>
          <w:p w:rsidR="00CB030F" w:rsidRDefault="00CB030F" w:rsidP="0064221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Adı:</w:t>
            </w:r>
          </w:p>
          <w:p w:rsidR="00CB030F" w:rsidRDefault="00CB030F" w:rsidP="0064221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Soyadı:</w:t>
            </w:r>
          </w:p>
          <w:p w:rsidR="00CB030F" w:rsidRDefault="00CB030F" w:rsidP="0064221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No:</w:t>
            </w:r>
          </w:p>
        </w:tc>
        <w:tc>
          <w:tcPr>
            <w:tcW w:w="6480" w:type="dxa"/>
          </w:tcPr>
          <w:p w:rsidR="00CB030F" w:rsidRDefault="00CB030F" w:rsidP="0064221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2011-2012  Eğitim Öğretim Yılı</w:t>
            </w:r>
          </w:p>
          <w:p w:rsidR="00CB030F" w:rsidRDefault="00CB030F" w:rsidP="0064221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İsmet İnönü İlköğretim Okulu 4/D Sınıfı II.Dönem</w:t>
            </w:r>
          </w:p>
          <w:p w:rsidR="00CB030F" w:rsidRDefault="00CB030F" w:rsidP="0064221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Sosyal Bilgiler Dersi II. Yazılı Sınav Soruları</w:t>
            </w:r>
          </w:p>
        </w:tc>
        <w:tc>
          <w:tcPr>
            <w:tcW w:w="1444" w:type="dxa"/>
          </w:tcPr>
          <w:p w:rsidR="00CB030F" w:rsidRDefault="00CB030F" w:rsidP="0064221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Aldığı Not:</w:t>
            </w:r>
          </w:p>
        </w:tc>
      </w:tr>
    </w:tbl>
    <w:p w:rsidR="00CB030F" w:rsidRDefault="00CB030F"/>
    <w:p w:rsidR="00CB030F" w:rsidRPr="00157448" w:rsidRDefault="00CB030F" w:rsidP="00F94092">
      <w:pPr>
        <w:rPr>
          <w:i/>
        </w:rPr>
      </w:pPr>
      <w:r w:rsidRPr="00157448">
        <w:rPr>
          <w:i/>
        </w:rPr>
        <w:t xml:space="preserve">A) Aşağıdaki cümleleri verilen sözcüklerin uygun olanlarıyla </w:t>
      </w:r>
      <w:r>
        <w:rPr>
          <w:i/>
        </w:rPr>
        <w:t xml:space="preserve">tamamlayınız.    </w:t>
      </w:r>
      <w:r w:rsidRPr="00386B32">
        <w:rPr>
          <w:sz w:val="22"/>
          <w:szCs w:val="22"/>
        </w:rPr>
        <w:t>(9x1=9 puan)</w:t>
      </w:r>
    </w:p>
    <w:p w:rsidR="00CB030F" w:rsidRDefault="00CB030F">
      <w:r>
        <w:rPr>
          <w:noProof/>
        </w:rPr>
        <w:pict>
          <v:rect id="Dikdörtgen 44" o:spid="_x0000_s1026" style="position:absolute;margin-left:42.9pt;margin-top:5.7pt;width:400.5pt;height:44.25pt;z-index:-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" strokeweight=".5pt"/>
        </w:pict>
      </w:r>
    </w:p>
    <w:p w:rsidR="00CB030F" w:rsidRPr="00F94092" w:rsidRDefault="00CB030F" w:rsidP="00F94092">
      <w:pPr>
        <w:spacing w:after="120"/>
        <w:rPr>
          <w:sz w:val="22"/>
          <w:szCs w:val="22"/>
        </w:rPr>
      </w:pPr>
      <w:r>
        <w:rPr>
          <w:noProof/>
        </w:rPr>
        <w:pict>
          <v:line id="Düz Bağlayıcı 47" o:spid="_x0000_s1027" style="position:absolute;z-index:251672576;visibility:visible" from="325.65pt,6.9pt" to="352.6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" strokecolor="windowText"/>
        </w:pict>
      </w:r>
      <w:r>
        <w:rPr>
          <w:noProof/>
        </w:rPr>
        <w:pict>
          <v:line id="Düz Bağlayıcı 46" o:spid="_x0000_s1028" style="position:absolute;z-index:251671552;visibility:visible" from="222.15pt,6.9pt" to="249.1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" strokecolor="windowText"/>
        </w:pict>
      </w:r>
      <w:r>
        <w:rPr>
          <w:noProof/>
        </w:rPr>
        <w:pict>
          <v:line id="Düz Bağlayıcı 45" o:spid="_x0000_s1029" style="position:absolute;z-index:251670528;visibility:visible" from="137.4pt,6.9pt" to="164.4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"/>
        </w:pict>
      </w:r>
      <w:r>
        <w:rPr>
          <w:sz w:val="22"/>
          <w:szCs w:val="22"/>
        </w:rPr>
        <w:t xml:space="preserve">                     </w:t>
      </w:r>
      <w:r w:rsidRPr="00F94092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</w:t>
      </w:r>
      <w:r w:rsidRPr="00F94092">
        <w:rPr>
          <w:sz w:val="22"/>
          <w:szCs w:val="22"/>
        </w:rPr>
        <w:t xml:space="preserve">   belediye      </w:t>
      </w:r>
      <w:r>
        <w:rPr>
          <w:sz w:val="22"/>
          <w:szCs w:val="22"/>
        </w:rPr>
        <w:t xml:space="preserve">       </w:t>
      </w:r>
      <w:r w:rsidRPr="00F94092">
        <w:rPr>
          <w:sz w:val="22"/>
          <w:szCs w:val="22"/>
        </w:rPr>
        <w:t xml:space="preserve">       muhtar             </w:t>
      </w:r>
      <w:r>
        <w:rPr>
          <w:sz w:val="22"/>
          <w:szCs w:val="22"/>
        </w:rPr>
        <w:t xml:space="preserve">   </w:t>
      </w:r>
      <w:r w:rsidRPr="00F94092">
        <w:rPr>
          <w:sz w:val="22"/>
          <w:szCs w:val="22"/>
        </w:rPr>
        <w:t xml:space="preserve">      egemenlik          </w:t>
      </w:r>
      <w:r>
        <w:rPr>
          <w:sz w:val="22"/>
          <w:szCs w:val="22"/>
        </w:rPr>
        <w:t xml:space="preserve">   </w:t>
      </w:r>
      <w:r w:rsidRPr="00F94092">
        <w:rPr>
          <w:sz w:val="22"/>
          <w:szCs w:val="22"/>
        </w:rPr>
        <w:t xml:space="preserve">   Türk Kızılayı     </w:t>
      </w:r>
    </w:p>
    <w:p w:rsidR="00CB030F" w:rsidRPr="00F94092" w:rsidRDefault="00CB030F" w:rsidP="00F94092">
      <w:pPr>
        <w:rPr>
          <w:sz w:val="22"/>
          <w:szCs w:val="22"/>
        </w:rPr>
      </w:pPr>
      <w:r>
        <w:rPr>
          <w:noProof/>
        </w:rPr>
        <w:pict>
          <v:line id="Düz Bağlayıcı 51" o:spid="_x0000_s1030" style="position:absolute;z-index:251676672;visibility:visible" from="369.9pt,7pt" to="396.9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" strokecolor="windowText"/>
        </w:pict>
      </w:r>
      <w:r>
        <w:rPr>
          <w:noProof/>
        </w:rPr>
        <w:pict>
          <v:line id="Düz Bağlayıcı 50" o:spid="_x0000_s1031" style="position:absolute;z-index:251675648;visibility:visible" from="267.9pt,7pt" to="294.9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" strokecolor="windowText"/>
        </w:pict>
      </w:r>
      <w:r>
        <w:rPr>
          <w:noProof/>
        </w:rPr>
        <w:pict>
          <v:line id="Düz Bağlayıcı 49" o:spid="_x0000_s1032" style="position:absolute;z-index:251674624;visibility:visible" from="188.4pt,7pt" to="215.4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" strokecolor="windowText"/>
        </w:pict>
      </w:r>
      <w:r>
        <w:rPr>
          <w:noProof/>
        </w:rPr>
        <w:pict>
          <v:line id="Düz Bağlayıcı 48" o:spid="_x0000_s1033" style="position:absolute;z-index:251673600;visibility:visible" from="99.9pt,7pt" to="126.9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" strokecolor="windowText"/>
        </w:pict>
      </w:r>
      <w:r>
        <w:rPr>
          <w:sz w:val="22"/>
          <w:szCs w:val="22"/>
        </w:rPr>
        <w:t xml:space="preserve">                    </w:t>
      </w:r>
      <w:r w:rsidRPr="00F94092">
        <w:rPr>
          <w:sz w:val="22"/>
          <w:szCs w:val="22"/>
        </w:rPr>
        <w:t xml:space="preserve">Edison            </w:t>
      </w:r>
      <w:r>
        <w:rPr>
          <w:sz w:val="22"/>
          <w:szCs w:val="22"/>
        </w:rPr>
        <w:t xml:space="preserve">      </w:t>
      </w:r>
      <w:r w:rsidRPr="00F94092">
        <w:rPr>
          <w:sz w:val="22"/>
          <w:szCs w:val="22"/>
        </w:rPr>
        <w:t xml:space="preserve"> Geometri                  miladi                    radyasyon               </w:t>
      </w:r>
      <w:r>
        <w:rPr>
          <w:sz w:val="22"/>
          <w:szCs w:val="22"/>
        </w:rPr>
        <w:t xml:space="preserve">   </w:t>
      </w:r>
      <w:r w:rsidRPr="00F94092">
        <w:rPr>
          <w:sz w:val="22"/>
          <w:szCs w:val="22"/>
        </w:rPr>
        <w:t>resmi</w:t>
      </w:r>
    </w:p>
    <w:p w:rsidR="00CB030F" w:rsidRPr="00F94092" w:rsidRDefault="00CB030F" w:rsidP="00F94092">
      <w:pPr>
        <w:rPr>
          <w:sz w:val="22"/>
          <w:szCs w:val="22"/>
        </w:rPr>
      </w:pPr>
    </w:p>
    <w:p w:rsidR="00CB030F" w:rsidRPr="00F94092" w:rsidRDefault="00CB030F" w:rsidP="00F94092">
      <w:pPr>
        <w:rPr>
          <w:sz w:val="22"/>
          <w:szCs w:val="22"/>
        </w:rPr>
      </w:pPr>
      <w:r w:rsidRPr="00F94092">
        <w:rPr>
          <w:sz w:val="22"/>
          <w:szCs w:val="22"/>
        </w:rPr>
        <w:t>* Atatürk</w:t>
      </w:r>
      <w:r>
        <w:rPr>
          <w:sz w:val="22"/>
          <w:szCs w:val="22"/>
        </w:rPr>
        <w:t xml:space="preserve"> </w:t>
      </w:r>
      <w:r w:rsidRPr="00F94092">
        <w:rPr>
          <w:sz w:val="22"/>
          <w:szCs w:val="22"/>
        </w:rPr>
        <w:t xml:space="preserve"> ....................</w:t>
      </w:r>
      <w:r>
        <w:rPr>
          <w:sz w:val="22"/>
          <w:szCs w:val="22"/>
        </w:rPr>
        <w:t>............</w:t>
      </w:r>
      <w:r w:rsidRPr="00F9409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F94092">
        <w:rPr>
          <w:sz w:val="22"/>
          <w:szCs w:val="22"/>
        </w:rPr>
        <w:t>adlı bir ders kitabı yazmıştır.</w:t>
      </w:r>
    </w:p>
    <w:p w:rsidR="00CB030F" w:rsidRPr="00F94092" w:rsidRDefault="00CB030F" w:rsidP="00F94092">
      <w:pPr>
        <w:rPr>
          <w:sz w:val="22"/>
          <w:szCs w:val="22"/>
        </w:rPr>
      </w:pPr>
      <w:r w:rsidRPr="00F94092">
        <w:rPr>
          <w:sz w:val="22"/>
          <w:szCs w:val="22"/>
        </w:rPr>
        <w:t>* Ülkemizin önemli sosyal örgütlerinden biri olan ............</w:t>
      </w:r>
      <w:r>
        <w:rPr>
          <w:sz w:val="22"/>
          <w:szCs w:val="22"/>
        </w:rPr>
        <w:t>.....</w:t>
      </w:r>
      <w:r w:rsidRPr="00F94092">
        <w:rPr>
          <w:sz w:val="22"/>
          <w:szCs w:val="22"/>
        </w:rPr>
        <w:t>.</w:t>
      </w:r>
      <w:r>
        <w:rPr>
          <w:sz w:val="22"/>
          <w:szCs w:val="22"/>
        </w:rPr>
        <w:t xml:space="preserve">  </w:t>
      </w:r>
      <w:r w:rsidRPr="00F94092">
        <w:rPr>
          <w:sz w:val="22"/>
          <w:szCs w:val="22"/>
        </w:rPr>
        <w:t xml:space="preserve"> .....................</w:t>
      </w:r>
      <w:r>
        <w:rPr>
          <w:sz w:val="22"/>
          <w:szCs w:val="22"/>
        </w:rPr>
        <w:t>.................</w:t>
      </w:r>
      <w:r w:rsidRPr="00F94092">
        <w:rPr>
          <w:sz w:val="22"/>
          <w:szCs w:val="22"/>
        </w:rPr>
        <w:t>. doğal afetlerden zarar gören insanların yardımına koşar.</w:t>
      </w:r>
    </w:p>
    <w:p w:rsidR="00CB030F" w:rsidRPr="00F94092" w:rsidRDefault="00CB030F" w:rsidP="00F94092">
      <w:pPr>
        <w:rPr>
          <w:sz w:val="22"/>
          <w:szCs w:val="22"/>
        </w:rPr>
      </w:pPr>
      <w:r w:rsidRPr="00F94092">
        <w:rPr>
          <w:sz w:val="22"/>
          <w:szCs w:val="22"/>
        </w:rPr>
        <w:t>* Elektrik ampulünü</w:t>
      </w:r>
      <w:r>
        <w:rPr>
          <w:sz w:val="22"/>
          <w:szCs w:val="22"/>
        </w:rPr>
        <w:t xml:space="preserve"> </w:t>
      </w:r>
      <w:r w:rsidRPr="00F94092">
        <w:rPr>
          <w:sz w:val="22"/>
          <w:szCs w:val="22"/>
        </w:rPr>
        <w:t xml:space="preserve"> .......................</w:t>
      </w:r>
      <w:r>
        <w:rPr>
          <w:sz w:val="22"/>
          <w:szCs w:val="22"/>
        </w:rPr>
        <w:t>..................</w:t>
      </w:r>
      <w:r w:rsidRPr="00F94092">
        <w:rPr>
          <w:sz w:val="22"/>
          <w:szCs w:val="22"/>
        </w:rPr>
        <w:t>..  icat etmiştir.</w:t>
      </w:r>
    </w:p>
    <w:p w:rsidR="00CB030F" w:rsidRPr="00F94092" w:rsidRDefault="00CB030F" w:rsidP="00F94092">
      <w:pPr>
        <w:rPr>
          <w:sz w:val="22"/>
          <w:szCs w:val="22"/>
        </w:rPr>
      </w:pPr>
      <w:r w:rsidRPr="00F94092">
        <w:rPr>
          <w:sz w:val="22"/>
          <w:szCs w:val="22"/>
        </w:rPr>
        <w:t xml:space="preserve">* Devletimizin kurduğu okullar ve hastaneler birer </w:t>
      </w:r>
      <w:r>
        <w:rPr>
          <w:sz w:val="22"/>
          <w:szCs w:val="22"/>
        </w:rPr>
        <w:t xml:space="preserve"> </w:t>
      </w:r>
      <w:r w:rsidRPr="00F94092">
        <w:rPr>
          <w:sz w:val="22"/>
          <w:szCs w:val="22"/>
        </w:rPr>
        <w:t>................</w:t>
      </w:r>
      <w:r>
        <w:rPr>
          <w:sz w:val="22"/>
          <w:szCs w:val="22"/>
        </w:rPr>
        <w:t>.......................</w:t>
      </w:r>
      <w:r w:rsidRPr="00F94092">
        <w:rPr>
          <w:sz w:val="22"/>
          <w:szCs w:val="22"/>
        </w:rPr>
        <w:t xml:space="preserve">... </w:t>
      </w:r>
      <w:r>
        <w:rPr>
          <w:sz w:val="22"/>
          <w:szCs w:val="22"/>
        </w:rPr>
        <w:t xml:space="preserve"> </w:t>
      </w:r>
      <w:r w:rsidRPr="00F94092">
        <w:rPr>
          <w:sz w:val="22"/>
          <w:szCs w:val="22"/>
        </w:rPr>
        <w:t>kurumdur.</w:t>
      </w:r>
    </w:p>
    <w:p w:rsidR="00CB030F" w:rsidRPr="00F94092" w:rsidRDefault="00CB030F" w:rsidP="00F94092">
      <w:pPr>
        <w:rPr>
          <w:sz w:val="22"/>
          <w:szCs w:val="22"/>
        </w:rPr>
      </w:pPr>
      <w:r w:rsidRPr="00F94092">
        <w:rPr>
          <w:sz w:val="22"/>
          <w:szCs w:val="22"/>
        </w:rPr>
        <w:t>* Köy, seçimle iş başına gelen</w:t>
      </w:r>
      <w:r>
        <w:rPr>
          <w:sz w:val="22"/>
          <w:szCs w:val="22"/>
        </w:rPr>
        <w:t xml:space="preserve"> </w:t>
      </w:r>
      <w:r w:rsidRPr="00F94092">
        <w:rPr>
          <w:sz w:val="22"/>
          <w:szCs w:val="22"/>
        </w:rPr>
        <w:t xml:space="preserve"> .....................</w:t>
      </w:r>
      <w:r>
        <w:rPr>
          <w:sz w:val="22"/>
          <w:szCs w:val="22"/>
        </w:rPr>
        <w:t>.....................</w:t>
      </w:r>
      <w:r w:rsidRPr="00F94092">
        <w:rPr>
          <w:sz w:val="22"/>
          <w:szCs w:val="22"/>
        </w:rPr>
        <w:t>...</w:t>
      </w:r>
      <w:r>
        <w:rPr>
          <w:sz w:val="22"/>
          <w:szCs w:val="22"/>
        </w:rPr>
        <w:t>........</w:t>
      </w:r>
      <w:r w:rsidRPr="00F94092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 </w:t>
      </w:r>
      <w:r w:rsidRPr="00F94092">
        <w:rPr>
          <w:sz w:val="22"/>
          <w:szCs w:val="22"/>
        </w:rPr>
        <w:t>tarafından yönetilir.</w:t>
      </w:r>
    </w:p>
    <w:p w:rsidR="00CB030F" w:rsidRPr="00F94092" w:rsidRDefault="00CB030F" w:rsidP="00F94092">
      <w:pPr>
        <w:rPr>
          <w:sz w:val="22"/>
          <w:szCs w:val="22"/>
        </w:rPr>
      </w:pPr>
      <w:r w:rsidRPr="00F94092">
        <w:rPr>
          <w:sz w:val="22"/>
          <w:szCs w:val="22"/>
        </w:rPr>
        <w:t xml:space="preserve">* TBMM’nin açılışıyla birlikte </w:t>
      </w:r>
      <w:r>
        <w:rPr>
          <w:sz w:val="22"/>
          <w:szCs w:val="22"/>
        </w:rPr>
        <w:t xml:space="preserve"> </w:t>
      </w:r>
      <w:r w:rsidRPr="00F94092">
        <w:rPr>
          <w:sz w:val="22"/>
          <w:szCs w:val="22"/>
        </w:rPr>
        <w:t>...................</w:t>
      </w:r>
      <w:r>
        <w:rPr>
          <w:sz w:val="22"/>
          <w:szCs w:val="22"/>
        </w:rPr>
        <w:t>.........................</w:t>
      </w:r>
      <w:r w:rsidRPr="00F94092">
        <w:rPr>
          <w:sz w:val="22"/>
          <w:szCs w:val="22"/>
        </w:rPr>
        <w:t>....</w:t>
      </w:r>
      <w:r>
        <w:rPr>
          <w:sz w:val="22"/>
          <w:szCs w:val="22"/>
        </w:rPr>
        <w:t xml:space="preserve"> </w:t>
      </w:r>
      <w:r w:rsidRPr="00F94092">
        <w:rPr>
          <w:sz w:val="22"/>
          <w:szCs w:val="22"/>
        </w:rPr>
        <w:t xml:space="preserve"> millete geçmiştir.</w:t>
      </w:r>
    </w:p>
    <w:p w:rsidR="00CB030F" w:rsidRPr="00F94092" w:rsidRDefault="00CB030F" w:rsidP="00F94092">
      <w:pPr>
        <w:rPr>
          <w:sz w:val="22"/>
          <w:szCs w:val="22"/>
        </w:rPr>
      </w:pPr>
      <w:r w:rsidRPr="00F94092">
        <w:rPr>
          <w:sz w:val="22"/>
          <w:szCs w:val="22"/>
        </w:rPr>
        <w:t>* 1926 yılından itibaren ülkemizde</w:t>
      </w:r>
      <w:r>
        <w:rPr>
          <w:sz w:val="22"/>
          <w:szCs w:val="22"/>
        </w:rPr>
        <w:t xml:space="preserve"> </w:t>
      </w:r>
      <w:r w:rsidRPr="00F94092">
        <w:rPr>
          <w:sz w:val="22"/>
          <w:szCs w:val="22"/>
        </w:rPr>
        <w:t xml:space="preserve"> ....................</w:t>
      </w:r>
      <w:r>
        <w:rPr>
          <w:sz w:val="22"/>
          <w:szCs w:val="22"/>
        </w:rPr>
        <w:t>...............</w:t>
      </w:r>
      <w:r w:rsidRPr="00F9409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F94092">
        <w:rPr>
          <w:sz w:val="22"/>
          <w:szCs w:val="22"/>
        </w:rPr>
        <w:t>takvim kullanılmaya başlanmıştır.</w:t>
      </w:r>
    </w:p>
    <w:p w:rsidR="00CB030F" w:rsidRPr="00F94092" w:rsidRDefault="00CB030F" w:rsidP="00F94092">
      <w:pPr>
        <w:rPr>
          <w:sz w:val="22"/>
          <w:szCs w:val="22"/>
        </w:rPr>
      </w:pPr>
      <w:r w:rsidRPr="00F94092">
        <w:rPr>
          <w:sz w:val="22"/>
          <w:szCs w:val="22"/>
        </w:rPr>
        <w:t>* Bilgisayar ve cep telefonu çevrelerine</w:t>
      </w:r>
      <w:r>
        <w:rPr>
          <w:sz w:val="22"/>
          <w:szCs w:val="22"/>
        </w:rPr>
        <w:t xml:space="preserve"> </w:t>
      </w:r>
      <w:r w:rsidRPr="00F94092">
        <w:rPr>
          <w:sz w:val="22"/>
          <w:szCs w:val="22"/>
        </w:rPr>
        <w:t xml:space="preserve"> .................</w:t>
      </w:r>
      <w:r>
        <w:rPr>
          <w:sz w:val="22"/>
          <w:szCs w:val="22"/>
        </w:rPr>
        <w:t>............................</w:t>
      </w:r>
      <w:r w:rsidRPr="00F94092">
        <w:rPr>
          <w:sz w:val="22"/>
          <w:szCs w:val="22"/>
        </w:rPr>
        <w:t xml:space="preserve">.. </w:t>
      </w:r>
      <w:r>
        <w:rPr>
          <w:sz w:val="22"/>
          <w:szCs w:val="22"/>
        </w:rPr>
        <w:t xml:space="preserve"> </w:t>
      </w:r>
      <w:r w:rsidRPr="00F94092">
        <w:rPr>
          <w:sz w:val="22"/>
          <w:szCs w:val="22"/>
        </w:rPr>
        <w:t>yayan teknolojik ürünlerdir.</w:t>
      </w:r>
    </w:p>
    <w:p w:rsidR="00CB030F" w:rsidRDefault="00CB030F" w:rsidP="00F94092">
      <w:pPr>
        <w:rPr>
          <w:sz w:val="22"/>
          <w:szCs w:val="22"/>
        </w:rPr>
      </w:pPr>
      <w:r w:rsidRPr="00F94092">
        <w:rPr>
          <w:sz w:val="22"/>
          <w:szCs w:val="22"/>
        </w:rPr>
        <w:t>* İlçedeki altyapı hizmetleri</w:t>
      </w:r>
      <w:r>
        <w:rPr>
          <w:sz w:val="22"/>
          <w:szCs w:val="22"/>
        </w:rPr>
        <w:t xml:space="preserve"> </w:t>
      </w:r>
      <w:r w:rsidRPr="00F94092">
        <w:rPr>
          <w:sz w:val="22"/>
          <w:szCs w:val="22"/>
        </w:rPr>
        <w:t xml:space="preserve"> ...............................</w:t>
      </w:r>
      <w:r>
        <w:rPr>
          <w:sz w:val="22"/>
          <w:szCs w:val="22"/>
        </w:rPr>
        <w:t>...............</w:t>
      </w:r>
      <w:r w:rsidRPr="00F94092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F94092">
        <w:rPr>
          <w:sz w:val="22"/>
          <w:szCs w:val="22"/>
        </w:rPr>
        <w:t xml:space="preserve"> tarafından verilir.</w:t>
      </w:r>
    </w:p>
    <w:p w:rsidR="00CB030F" w:rsidRDefault="00CB030F" w:rsidP="00F94092">
      <w:pPr>
        <w:rPr>
          <w:sz w:val="22"/>
          <w:szCs w:val="22"/>
        </w:rPr>
      </w:pPr>
    </w:p>
    <w:p w:rsidR="00CB030F" w:rsidRPr="0058782F" w:rsidRDefault="00CB030F" w:rsidP="0058782F">
      <w:pPr>
        <w:spacing w:after="120"/>
        <w:rPr>
          <w:i/>
        </w:rPr>
      </w:pPr>
      <w:r w:rsidRPr="0058782F">
        <w:rPr>
          <w:i/>
        </w:rPr>
        <w:t xml:space="preserve">B ) Aşağıda verilen bilgilerin başına doğru ise “D” yanlış ise “Y” </w:t>
      </w:r>
      <w:r>
        <w:rPr>
          <w:i/>
        </w:rPr>
        <w:t xml:space="preserve"> harfi koyunuz.    </w:t>
      </w:r>
      <w:r w:rsidRPr="00386B32">
        <w:rPr>
          <w:sz w:val="22"/>
          <w:szCs w:val="22"/>
        </w:rPr>
        <w:t>(10x2 =20 puan</w:t>
      </w:r>
      <w:r w:rsidRPr="0058782F">
        <w:rPr>
          <w:sz w:val="22"/>
          <w:szCs w:val="22"/>
        </w:rPr>
        <w:t xml:space="preserve"> )</w:t>
      </w:r>
    </w:p>
    <w:p w:rsidR="00CB030F" w:rsidRDefault="00CB030F" w:rsidP="00F94092">
      <w:pPr>
        <w:rPr>
          <w:sz w:val="22"/>
          <w:szCs w:val="22"/>
        </w:rPr>
      </w:pPr>
      <w:r>
        <w:rPr>
          <w:sz w:val="22"/>
          <w:szCs w:val="22"/>
        </w:rPr>
        <w:t>.........* Ülkemizde yerel yönetimler beş yılda bir yapılan seçimlerle belirlenir.</w:t>
      </w:r>
    </w:p>
    <w:p w:rsidR="00CB030F" w:rsidRDefault="00CB030F" w:rsidP="00F94092">
      <w:pPr>
        <w:rPr>
          <w:sz w:val="22"/>
          <w:szCs w:val="22"/>
        </w:rPr>
      </w:pPr>
      <w:r>
        <w:rPr>
          <w:sz w:val="22"/>
          <w:szCs w:val="22"/>
        </w:rPr>
        <w:t>.........* Tansiyon aleti sağlık alanında kullanılan bir teknolojik üründür.</w:t>
      </w:r>
    </w:p>
    <w:p w:rsidR="00CB030F" w:rsidRDefault="00CB030F" w:rsidP="00F94092">
      <w:pPr>
        <w:rPr>
          <w:sz w:val="22"/>
          <w:szCs w:val="22"/>
        </w:rPr>
      </w:pPr>
      <w:r>
        <w:rPr>
          <w:sz w:val="22"/>
          <w:szCs w:val="22"/>
        </w:rPr>
        <w:t>.........* Türklerin kullandığı takvimlerden biri de hicri takvimdir.</w:t>
      </w:r>
    </w:p>
    <w:p w:rsidR="00CB030F" w:rsidRDefault="00CB030F" w:rsidP="00F94092">
      <w:pPr>
        <w:rPr>
          <w:sz w:val="22"/>
          <w:szCs w:val="22"/>
        </w:rPr>
      </w:pPr>
      <w:r>
        <w:rPr>
          <w:sz w:val="22"/>
          <w:szCs w:val="22"/>
        </w:rPr>
        <w:t>.........* Türkiye Cumhuriyeti milli egemenliğe dayalı bir devlettir.</w:t>
      </w:r>
    </w:p>
    <w:p w:rsidR="00CB030F" w:rsidRDefault="00CB030F" w:rsidP="00F94092">
      <w:pPr>
        <w:rPr>
          <w:sz w:val="22"/>
          <w:szCs w:val="22"/>
        </w:rPr>
      </w:pPr>
      <w:r>
        <w:rPr>
          <w:sz w:val="22"/>
          <w:szCs w:val="22"/>
        </w:rPr>
        <w:t>.........* Milletvekili seçimleri Anayasa’mıza göre dört yılda bir yapılır.</w:t>
      </w:r>
    </w:p>
    <w:p w:rsidR="00CB030F" w:rsidRDefault="00CB030F" w:rsidP="00F94092">
      <w:pPr>
        <w:rPr>
          <w:sz w:val="22"/>
          <w:szCs w:val="22"/>
        </w:rPr>
      </w:pPr>
      <w:r>
        <w:rPr>
          <w:sz w:val="22"/>
          <w:szCs w:val="22"/>
        </w:rPr>
        <w:t>.........* Okul basketbol takımı ve halk oyunları ekibi birer sivil toplum kuruluşudur.</w:t>
      </w:r>
    </w:p>
    <w:p w:rsidR="00CB030F" w:rsidRPr="00F94092" w:rsidRDefault="00CB030F" w:rsidP="00F94092">
      <w:pPr>
        <w:rPr>
          <w:sz w:val="22"/>
          <w:szCs w:val="22"/>
        </w:rPr>
      </w:pPr>
      <w:r>
        <w:rPr>
          <w:sz w:val="22"/>
          <w:szCs w:val="22"/>
        </w:rPr>
        <w:t>.........* Hastanelerde görev yapan, hastaları muayene edip ve onlara ilaç yazan çalışanlara hemşire denir.</w:t>
      </w:r>
    </w:p>
    <w:p w:rsidR="00CB030F" w:rsidRDefault="00CB030F" w:rsidP="00FC162F">
      <w:pPr>
        <w:rPr>
          <w:sz w:val="22"/>
          <w:szCs w:val="22"/>
        </w:rPr>
      </w:pPr>
      <w:r>
        <w:rPr>
          <w:sz w:val="22"/>
          <w:szCs w:val="22"/>
        </w:rPr>
        <w:t>.........* Köy muhtarı görevini ömür boyu sürdürür.</w:t>
      </w:r>
    </w:p>
    <w:p w:rsidR="00CB030F" w:rsidRDefault="00CB030F" w:rsidP="00FC162F">
      <w:pPr>
        <w:rPr>
          <w:sz w:val="22"/>
          <w:szCs w:val="22"/>
        </w:rPr>
      </w:pPr>
      <w:r>
        <w:rPr>
          <w:sz w:val="22"/>
          <w:szCs w:val="22"/>
        </w:rPr>
        <w:t>.........* Sivil toplum kuruluşlarının üyeleri çalışmaları karşılığında ücret alırlar.</w:t>
      </w:r>
    </w:p>
    <w:p w:rsidR="00CB030F" w:rsidRDefault="00CB030F" w:rsidP="00FC162F">
      <w:pPr>
        <w:rPr>
          <w:sz w:val="22"/>
          <w:szCs w:val="22"/>
        </w:rPr>
      </w:pPr>
      <w:r>
        <w:rPr>
          <w:sz w:val="22"/>
          <w:szCs w:val="22"/>
        </w:rPr>
        <w:t>.........* Pazarı denetleyen zabıtalar, pazarın bulunduğu mahallenin muhtarına bağlıdırlar.</w:t>
      </w:r>
    </w:p>
    <w:p w:rsidR="00CB030F" w:rsidRDefault="00CB030F"/>
    <w:p w:rsidR="00CB030F" w:rsidRDefault="00CB030F">
      <w:pPr>
        <w:sectPr w:rsidR="00CB030F" w:rsidSect="00F94092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CB030F" w:rsidRDefault="00CB030F">
      <w:pPr>
        <w:rPr>
          <w:i/>
        </w:rPr>
      </w:pPr>
      <w:r w:rsidRPr="00157448">
        <w:rPr>
          <w:i/>
        </w:rPr>
        <w:t>C) Aşağıda ilçe merkezindeki yerel yönetim birimleri ve bunların yürüttükleri kamu hizmetlerinden bazıları verilmiştir.</w:t>
      </w:r>
      <w:r>
        <w:rPr>
          <w:i/>
        </w:rPr>
        <w:t xml:space="preserve"> </w:t>
      </w:r>
      <w:r w:rsidRPr="00157448">
        <w:rPr>
          <w:i/>
        </w:rPr>
        <w:t>Verilen hizmetlerden hangisinin belediye hangisinin muhtarlık tarafından verildiğini belirleyiniz.</w:t>
      </w:r>
      <w:r>
        <w:rPr>
          <w:i/>
        </w:rPr>
        <w:t xml:space="preserve"> </w:t>
      </w:r>
      <w:r w:rsidRPr="00157448">
        <w:rPr>
          <w:i/>
        </w:rPr>
        <w:t xml:space="preserve">İlgili sütünün sonundaki kutuya “B” ya da “M” yazınız. </w:t>
      </w:r>
    </w:p>
    <w:p w:rsidR="00CB030F" w:rsidRPr="00386B32" w:rsidRDefault="00CB030F">
      <w:pPr>
        <w:rPr>
          <w:sz w:val="22"/>
          <w:szCs w:val="22"/>
        </w:rPr>
      </w:pPr>
      <w:r>
        <w:rPr>
          <w:i/>
        </w:rPr>
        <w:t xml:space="preserve">                                                         </w:t>
      </w:r>
      <w:r w:rsidRPr="00386B32">
        <w:rPr>
          <w:sz w:val="22"/>
          <w:szCs w:val="22"/>
        </w:rPr>
        <w:t>(7x2=14 puan)</w:t>
      </w:r>
    </w:p>
    <w:p w:rsidR="00CB030F" w:rsidRPr="0094673B" w:rsidRDefault="00CB030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03"/>
        <w:gridCol w:w="668"/>
      </w:tblGrid>
      <w:tr w:rsidR="00CB030F" w:rsidTr="00A54017">
        <w:tc>
          <w:tcPr>
            <w:tcW w:w="4503" w:type="dxa"/>
          </w:tcPr>
          <w:p w:rsidR="00CB030F" w:rsidRPr="00A54017" w:rsidRDefault="00CB030F">
            <w:pPr>
              <w:rPr>
                <w:sz w:val="20"/>
                <w:szCs w:val="20"/>
              </w:rPr>
            </w:pPr>
            <w:r w:rsidRPr="00A54017">
              <w:rPr>
                <w:sz w:val="20"/>
                <w:szCs w:val="20"/>
              </w:rPr>
              <w:t>Şehir içi ulaşımını sağlamak</w:t>
            </w:r>
          </w:p>
        </w:tc>
        <w:tc>
          <w:tcPr>
            <w:tcW w:w="668" w:type="dxa"/>
          </w:tcPr>
          <w:p w:rsidR="00CB030F" w:rsidRPr="00A54017" w:rsidRDefault="00CB030F">
            <w:pPr>
              <w:rPr>
                <w:sz w:val="22"/>
                <w:szCs w:val="22"/>
              </w:rPr>
            </w:pPr>
          </w:p>
        </w:tc>
      </w:tr>
      <w:tr w:rsidR="00CB030F" w:rsidTr="00A54017">
        <w:tc>
          <w:tcPr>
            <w:tcW w:w="4503" w:type="dxa"/>
          </w:tcPr>
          <w:p w:rsidR="00CB030F" w:rsidRPr="00A54017" w:rsidRDefault="00CB030F">
            <w:pPr>
              <w:rPr>
                <w:sz w:val="20"/>
                <w:szCs w:val="20"/>
              </w:rPr>
            </w:pPr>
            <w:r w:rsidRPr="00A54017">
              <w:rPr>
                <w:sz w:val="20"/>
                <w:szCs w:val="20"/>
              </w:rPr>
              <w:t>Seçim ve askerlik listelerini askıya çıkarmak</w:t>
            </w:r>
          </w:p>
        </w:tc>
        <w:tc>
          <w:tcPr>
            <w:tcW w:w="668" w:type="dxa"/>
          </w:tcPr>
          <w:p w:rsidR="00CB030F" w:rsidRPr="00A54017" w:rsidRDefault="00CB030F">
            <w:pPr>
              <w:rPr>
                <w:sz w:val="22"/>
                <w:szCs w:val="22"/>
              </w:rPr>
            </w:pPr>
          </w:p>
        </w:tc>
      </w:tr>
      <w:tr w:rsidR="00CB030F" w:rsidTr="00A54017">
        <w:tc>
          <w:tcPr>
            <w:tcW w:w="4503" w:type="dxa"/>
          </w:tcPr>
          <w:p w:rsidR="00CB030F" w:rsidRPr="00A54017" w:rsidRDefault="00CB030F">
            <w:pPr>
              <w:rPr>
                <w:sz w:val="20"/>
                <w:szCs w:val="20"/>
              </w:rPr>
            </w:pPr>
            <w:r w:rsidRPr="00A54017">
              <w:rPr>
                <w:sz w:val="20"/>
                <w:szCs w:val="20"/>
              </w:rPr>
              <w:t>İçme suyu sağlamak</w:t>
            </w:r>
          </w:p>
        </w:tc>
        <w:tc>
          <w:tcPr>
            <w:tcW w:w="668" w:type="dxa"/>
          </w:tcPr>
          <w:p w:rsidR="00CB030F" w:rsidRPr="00A54017" w:rsidRDefault="00CB030F">
            <w:pPr>
              <w:rPr>
                <w:sz w:val="22"/>
                <w:szCs w:val="22"/>
              </w:rPr>
            </w:pPr>
          </w:p>
        </w:tc>
      </w:tr>
      <w:tr w:rsidR="00CB030F" w:rsidTr="00A54017">
        <w:tc>
          <w:tcPr>
            <w:tcW w:w="4503" w:type="dxa"/>
          </w:tcPr>
          <w:p w:rsidR="00CB030F" w:rsidRPr="00A54017" w:rsidRDefault="00CB030F">
            <w:pPr>
              <w:rPr>
                <w:sz w:val="20"/>
                <w:szCs w:val="20"/>
              </w:rPr>
            </w:pPr>
            <w:r w:rsidRPr="00A54017">
              <w:rPr>
                <w:sz w:val="20"/>
                <w:szCs w:val="20"/>
              </w:rPr>
              <w:t>Cadde ve sokakların temizliğini sağlamak</w:t>
            </w:r>
          </w:p>
        </w:tc>
        <w:tc>
          <w:tcPr>
            <w:tcW w:w="668" w:type="dxa"/>
          </w:tcPr>
          <w:p w:rsidR="00CB030F" w:rsidRPr="00A54017" w:rsidRDefault="00CB030F">
            <w:pPr>
              <w:rPr>
                <w:sz w:val="22"/>
                <w:szCs w:val="22"/>
              </w:rPr>
            </w:pPr>
          </w:p>
        </w:tc>
      </w:tr>
      <w:tr w:rsidR="00CB030F" w:rsidTr="00A54017">
        <w:tc>
          <w:tcPr>
            <w:tcW w:w="4503" w:type="dxa"/>
          </w:tcPr>
          <w:p w:rsidR="00CB030F" w:rsidRPr="00A54017" w:rsidRDefault="00CB030F">
            <w:pPr>
              <w:rPr>
                <w:sz w:val="20"/>
                <w:szCs w:val="20"/>
              </w:rPr>
            </w:pPr>
            <w:r w:rsidRPr="00A54017">
              <w:rPr>
                <w:sz w:val="20"/>
                <w:szCs w:val="20"/>
              </w:rPr>
              <w:t>İkametgâh belgesi vermek</w:t>
            </w:r>
          </w:p>
        </w:tc>
        <w:tc>
          <w:tcPr>
            <w:tcW w:w="668" w:type="dxa"/>
          </w:tcPr>
          <w:p w:rsidR="00CB030F" w:rsidRPr="00A54017" w:rsidRDefault="00CB030F">
            <w:pPr>
              <w:rPr>
                <w:sz w:val="22"/>
                <w:szCs w:val="22"/>
              </w:rPr>
            </w:pPr>
          </w:p>
        </w:tc>
      </w:tr>
      <w:tr w:rsidR="00CB030F" w:rsidTr="00A54017">
        <w:tc>
          <w:tcPr>
            <w:tcW w:w="4503" w:type="dxa"/>
          </w:tcPr>
          <w:p w:rsidR="00CB030F" w:rsidRPr="00A54017" w:rsidRDefault="00CB030F">
            <w:pPr>
              <w:rPr>
                <w:sz w:val="20"/>
                <w:szCs w:val="20"/>
              </w:rPr>
            </w:pPr>
            <w:r w:rsidRPr="00A54017">
              <w:rPr>
                <w:sz w:val="20"/>
                <w:szCs w:val="20"/>
              </w:rPr>
              <w:t>Gecekondulaşmayı önlemek</w:t>
            </w:r>
          </w:p>
        </w:tc>
        <w:tc>
          <w:tcPr>
            <w:tcW w:w="668" w:type="dxa"/>
          </w:tcPr>
          <w:p w:rsidR="00CB030F" w:rsidRPr="00A54017" w:rsidRDefault="00CB030F">
            <w:pPr>
              <w:rPr>
                <w:sz w:val="22"/>
                <w:szCs w:val="22"/>
              </w:rPr>
            </w:pPr>
          </w:p>
        </w:tc>
      </w:tr>
      <w:tr w:rsidR="00CB030F" w:rsidTr="00A54017">
        <w:tc>
          <w:tcPr>
            <w:tcW w:w="4503" w:type="dxa"/>
          </w:tcPr>
          <w:p w:rsidR="00CB030F" w:rsidRPr="00A54017" w:rsidRDefault="00CB030F">
            <w:pPr>
              <w:rPr>
                <w:sz w:val="20"/>
                <w:szCs w:val="20"/>
              </w:rPr>
            </w:pPr>
            <w:r w:rsidRPr="00A54017">
              <w:rPr>
                <w:sz w:val="20"/>
                <w:szCs w:val="20"/>
              </w:rPr>
              <w:t>Yapımı tamamlanan binalara oturma izni vermek</w:t>
            </w:r>
          </w:p>
        </w:tc>
        <w:tc>
          <w:tcPr>
            <w:tcW w:w="668" w:type="dxa"/>
          </w:tcPr>
          <w:p w:rsidR="00CB030F" w:rsidRPr="00A54017" w:rsidRDefault="00CB030F">
            <w:pPr>
              <w:rPr>
                <w:sz w:val="22"/>
                <w:szCs w:val="22"/>
              </w:rPr>
            </w:pPr>
          </w:p>
        </w:tc>
      </w:tr>
    </w:tbl>
    <w:p w:rsidR="00CB030F" w:rsidRDefault="00CB030F"/>
    <w:p w:rsidR="00CB030F" w:rsidRDefault="00CB030F" w:rsidP="00687CCB">
      <w:pPr>
        <w:rPr>
          <w:i/>
        </w:rPr>
      </w:pPr>
      <w:r w:rsidRPr="00157448">
        <w:rPr>
          <w:i/>
        </w:rPr>
        <w:t>D) Aşağıdaki çoktan seçmeli soruları cevaplayınız.</w:t>
      </w:r>
    </w:p>
    <w:p w:rsidR="00CB030F" w:rsidRPr="00687CCB" w:rsidRDefault="00CB030F" w:rsidP="00157448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</w:t>
      </w:r>
      <w:r w:rsidRPr="00687CCB">
        <w:rPr>
          <w:sz w:val="22"/>
          <w:szCs w:val="22"/>
        </w:rPr>
        <w:t>(19x3=57 puan)</w:t>
      </w:r>
    </w:p>
    <w:p w:rsidR="00CB030F" w:rsidRDefault="00CB030F" w:rsidP="00157448">
      <w:pPr>
        <w:spacing w:after="120"/>
        <w:rPr>
          <w:sz w:val="22"/>
          <w:szCs w:val="22"/>
        </w:rPr>
      </w:pPr>
      <w:r w:rsidRPr="0094673B">
        <w:rPr>
          <w:sz w:val="22"/>
          <w:szCs w:val="22"/>
        </w:rPr>
        <w:t xml:space="preserve">1 – Aşağıdakilerden hangisi </w:t>
      </w:r>
      <w:r>
        <w:rPr>
          <w:sz w:val="22"/>
          <w:szCs w:val="22"/>
        </w:rPr>
        <w:t>yerel yönetim birimlerinin görev alanına giren konulardan biri değildir?</w:t>
      </w:r>
    </w:p>
    <w:p w:rsidR="00CB030F" w:rsidRDefault="00CB030F">
      <w:pPr>
        <w:rPr>
          <w:sz w:val="22"/>
          <w:szCs w:val="22"/>
        </w:rPr>
      </w:pPr>
      <w:r>
        <w:rPr>
          <w:sz w:val="22"/>
          <w:szCs w:val="22"/>
        </w:rPr>
        <w:t>a) Spor faaliyetlerini yaygınlaştırmak.</w:t>
      </w:r>
    </w:p>
    <w:p w:rsidR="00CB030F" w:rsidRDefault="00CB030F">
      <w:pPr>
        <w:rPr>
          <w:sz w:val="22"/>
          <w:szCs w:val="22"/>
        </w:rPr>
      </w:pPr>
      <w:r>
        <w:rPr>
          <w:sz w:val="22"/>
          <w:szCs w:val="22"/>
        </w:rPr>
        <w:t>b) Halkın sağlığını korumak.</w:t>
      </w:r>
    </w:p>
    <w:p w:rsidR="00CB030F" w:rsidRDefault="00CB030F">
      <w:pPr>
        <w:rPr>
          <w:sz w:val="22"/>
          <w:szCs w:val="22"/>
        </w:rPr>
      </w:pPr>
      <w:r>
        <w:rPr>
          <w:sz w:val="22"/>
          <w:szCs w:val="22"/>
        </w:rPr>
        <w:t>c) Ekonomik hayatı canlandırmak.</w:t>
      </w:r>
    </w:p>
    <w:p w:rsidR="00CB030F" w:rsidRDefault="00CB030F">
      <w:pPr>
        <w:rPr>
          <w:sz w:val="22"/>
          <w:szCs w:val="22"/>
        </w:rPr>
      </w:pPr>
      <w:r>
        <w:rPr>
          <w:sz w:val="22"/>
          <w:szCs w:val="22"/>
        </w:rPr>
        <w:t>d) Halkın güvenliğini sağlamak.</w:t>
      </w:r>
    </w:p>
    <w:p w:rsidR="00CB030F" w:rsidRDefault="00CB030F">
      <w:pPr>
        <w:rPr>
          <w:sz w:val="22"/>
          <w:szCs w:val="22"/>
        </w:rPr>
      </w:pPr>
    </w:p>
    <w:p w:rsidR="00CB030F" w:rsidRDefault="00CB030F" w:rsidP="00195DD8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2 - Aşağıdakilerden hangisi çevremizdeki resmi kurumlardan biri </w:t>
      </w:r>
      <w:r w:rsidRPr="00195DD8">
        <w:rPr>
          <w:sz w:val="22"/>
          <w:szCs w:val="22"/>
          <w:u w:val="single"/>
        </w:rPr>
        <w:t>değildir</w:t>
      </w:r>
      <w:r>
        <w:rPr>
          <w:sz w:val="22"/>
          <w:szCs w:val="22"/>
        </w:rPr>
        <w:t xml:space="preserve">? </w:t>
      </w:r>
    </w:p>
    <w:p w:rsidR="00CB030F" w:rsidRDefault="00CB030F">
      <w:pPr>
        <w:rPr>
          <w:sz w:val="22"/>
          <w:szCs w:val="22"/>
        </w:rPr>
      </w:pPr>
      <w:r>
        <w:rPr>
          <w:sz w:val="22"/>
          <w:szCs w:val="22"/>
        </w:rPr>
        <w:t>a) Milli Eğitim Müdürlüğü</w:t>
      </w:r>
    </w:p>
    <w:p w:rsidR="00CB030F" w:rsidRDefault="00CB030F">
      <w:pPr>
        <w:rPr>
          <w:sz w:val="22"/>
          <w:szCs w:val="22"/>
        </w:rPr>
      </w:pPr>
      <w:r>
        <w:rPr>
          <w:sz w:val="22"/>
          <w:szCs w:val="22"/>
        </w:rPr>
        <w:t>b) Sağlık ocağı</w:t>
      </w:r>
    </w:p>
    <w:p w:rsidR="00CB030F" w:rsidRDefault="00CB030F">
      <w:pPr>
        <w:rPr>
          <w:sz w:val="22"/>
          <w:szCs w:val="22"/>
        </w:rPr>
      </w:pPr>
      <w:r>
        <w:rPr>
          <w:sz w:val="22"/>
          <w:szCs w:val="22"/>
        </w:rPr>
        <w:t>c) Tüketicileri Koruma Derneği</w:t>
      </w:r>
    </w:p>
    <w:p w:rsidR="00CB030F" w:rsidRDefault="00CB030F">
      <w:pPr>
        <w:rPr>
          <w:sz w:val="22"/>
          <w:szCs w:val="22"/>
        </w:rPr>
      </w:pPr>
      <w:r>
        <w:rPr>
          <w:sz w:val="22"/>
          <w:szCs w:val="22"/>
        </w:rPr>
        <w:t>d) Nüfus ve Vatandaşlık  Müdürlüğü</w:t>
      </w:r>
    </w:p>
    <w:p w:rsidR="00CB030F" w:rsidRDefault="00CB030F">
      <w:pPr>
        <w:rPr>
          <w:sz w:val="22"/>
          <w:szCs w:val="22"/>
        </w:rPr>
      </w:pPr>
    </w:p>
    <w:p w:rsidR="00CB030F" w:rsidRDefault="00CB030F">
      <w:pPr>
        <w:rPr>
          <w:sz w:val="22"/>
          <w:szCs w:val="22"/>
        </w:rPr>
      </w:pPr>
    </w:p>
    <w:p w:rsidR="00CB030F" w:rsidRDefault="00CB030F">
      <w:pPr>
        <w:rPr>
          <w:sz w:val="22"/>
          <w:szCs w:val="22"/>
        </w:rPr>
      </w:pPr>
      <w:r>
        <w:rPr>
          <w:sz w:val="22"/>
          <w:szCs w:val="22"/>
        </w:rPr>
        <w:t>3 - * ................... bir hava olayıdır.</w:t>
      </w:r>
    </w:p>
    <w:p w:rsidR="00CB030F" w:rsidRDefault="00CB030F">
      <w:pPr>
        <w:rPr>
          <w:sz w:val="22"/>
          <w:szCs w:val="22"/>
        </w:rPr>
      </w:pPr>
      <w:r>
        <w:rPr>
          <w:sz w:val="22"/>
          <w:szCs w:val="22"/>
        </w:rPr>
        <w:t xml:space="preserve">     * Ormanlar .................. unsurlardır.</w:t>
      </w:r>
    </w:p>
    <w:p w:rsidR="00CB030F" w:rsidRDefault="00CB030F" w:rsidP="00195DD8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     * .................. yönümüzü bulmaya yarayan bir alettir.</w:t>
      </w:r>
    </w:p>
    <w:p w:rsidR="00CB030F" w:rsidRDefault="00CB030F" w:rsidP="00194BAF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   Aşağıda verilen kelimelerden hangisi yukarıda boş bırakılan (.....) yerlerden birine </w:t>
      </w:r>
      <w:r w:rsidRPr="00195DD8">
        <w:rPr>
          <w:sz w:val="22"/>
          <w:szCs w:val="22"/>
          <w:u w:val="single"/>
        </w:rPr>
        <w:t>yazılamaz</w:t>
      </w:r>
      <w:r>
        <w:rPr>
          <w:sz w:val="22"/>
          <w:szCs w:val="22"/>
        </w:rPr>
        <w:t>?</w:t>
      </w:r>
    </w:p>
    <w:p w:rsidR="00CB030F" w:rsidRDefault="00CB030F">
      <w:pPr>
        <w:rPr>
          <w:sz w:val="22"/>
          <w:szCs w:val="22"/>
        </w:rPr>
      </w:pPr>
      <w:r>
        <w:rPr>
          <w:sz w:val="22"/>
          <w:szCs w:val="22"/>
        </w:rPr>
        <w:t>a) pusula            b) sis           c) doğal           d) afet</w:t>
      </w:r>
    </w:p>
    <w:p w:rsidR="00CB030F" w:rsidRDefault="00CB030F">
      <w:pPr>
        <w:rPr>
          <w:sz w:val="22"/>
          <w:szCs w:val="22"/>
        </w:rPr>
      </w:pPr>
    </w:p>
    <w:p w:rsidR="00CB030F" w:rsidRDefault="00CB030F" w:rsidP="00194BAF">
      <w:pPr>
        <w:spacing w:after="120"/>
        <w:rPr>
          <w:sz w:val="22"/>
          <w:szCs w:val="22"/>
        </w:rPr>
      </w:pPr>
    </w:p>
    <w:p w:rsidR="00CB030F" w:rsidRDefault="00CB030F" w:rsidP="00194BAF">
      <w:pPr>
        <w:spacing w:after="120"/>
        <w:rPr>
          <w:sz w:val="22"/>
          <w:szCs w:val="22"/>
        </w:rPr>
      </w:pPr>
      <w:r>
        <w:rPr>
          <w:sz w:val="22"/>
          <w:szCs w:val="22"/>
        </w:rPr>
        <w:t>4 – Babam, bilinçli bir tüketici olduğunu söylüyor.</w:t>
      </w:r>
    </w:p>
    <w:p w:rsidR="00CB030F" w:rsidRDefault="00CB030F" w:rsidP="00194BAF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  Buna göre, babamın aşağıdakilerden hangisini yapması </w:t>
      </w:r>
      <w:r w:rsidRPr="00194BAF">
        <w:rPr>
          <w:sz w:val="22"/>
          <w:szCs w:val="22"/>
          <w:u w:val="single"/>
        </w:rPr>
        <w:t>beklenmez</w:t>
      </w:r>
      <w:r>
        <w:rPr>
          <w:sz w:val="22"/>
          <w:szCs w:val="22"/>
        </w:rPr>
        <w:t>?</w:t>
      </w:r>
    </w:p>
    <w:p w:rsidR="00CB030F" w:rsidRDefault="00CB030F" w:rsidP="00194BAF">
      <w:pPr>
        <w:rPr>
          <w:sz w:val="22"/>
          <w:szCs w:val="22"/>
        </w:rPr>
      </w:pPr>
      <w:r>
        <w:rPr>
          <w:sz w:val="22"/>
          <w:szCs w:val="22"/>
        </w:rPr>
        <w:t>a) Alacağı bir gıdanın son kullanma tarihine bakması</w:t>
      </w:r>
    </w:p>
    <w:p w:rsidR="00CB030F" w:rsidRDefault="00CB030F" w:rsidP="00194BAF">
      <w:pPr>
        <w:rPr>
          <w:sz w:val="22"/>
          <w:szCs w:val="22"/>
        </w:rPr>
      </w:pPr>
      <w:r>
        <w:rPr>
          <w:sz w:val="22"/>
          <w:szCs w:val="22"/>
        </w:rPr>
        <w:t>b) Bana alacağı oyuncağın en pahalı olanını seçmesi</w:t>
      </w:r>
    </w:p>
    <w:p w:rsidR="00CB030F" w:rsidRDefault="00CB030F" w:rsidP="00194BAF">
      <w:pPr>
        <w:rPr>
          <w:sz w:val="22"/>
          <w:szCs w:val="22"/>
        </w:rPr>
      </w:pPr>
      <w:r>
        <w:rPr>
          <w:sz w:val="22"/>
          <w:szCs w:val="22"/>
        </w:rPr>
        <w:t>c) Alışverişte fiyat araştırması yapması</w:t>
      </w:r>
    </w:p>
    <w:p w:rsidR="00CB030F" w:rsidRDefault="00CB030F" w:rsidP="00194BAF">
      <w:pPr>
        <w:rPr>
          <w:sz w:val="22"/>
          <w:szCs w:val="22"/>
        </w:rPr>
      </w:pPr>
      <w:r>
        <w:rPr>
          <w:sz w:val="22"/>
          <w:szCs w:val="22"/>
        </w:rPr>
        <w:t>d) Alışverişten önce ihtiyaç listesi hazırlaması</w:t>
      </w:r>
    </w:p>
    <w:p w:rsidR="00CB030F" w:rsidRDefault="00CB030F" w:rsidP="00194BAF">
      <w:pPr>
        <w:rPr>
          <w:sz w:val="22"/>
          <w:szCs w:val="22"/>
        </w:rPr>
      </w:pPr>
    </w:p>
    <w:p w:rsidR="00CB030F" w:rsidRDefault="00CB030F" w:rsidP="00194BAF">
      <w:pPr>
        <w:rPr>
          <w:sz w:val="22"/>
          <w:szCs w:val="2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4" o:spid="_x0000_s1034" type="#_x0000_t32" style="position:absolute;margin-left:103.65pt;margin-top:6.9pt;width:16.5pt;height:9.75pt;flip:x y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" strokecolor="#7f7f7f">
            <v:stroke endarrow="open"/>
          </v:shape>
        </w:pict>
      </w:r>
      <w:r>
        <w:rPr>
          <w:noProof/>
        </w:rPr>
        <w:pict>
          <v:shape id="Düz Ok Bağlayıcısı 13" o:spid="_x0000_s1035" type="#_x0000_t32" style="position:absolute;margin-left:132.15pt;margin-top:4.65pt;width:11.25pt;height:12pt;flip:y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" strokecolor="#7f7f7f">
            <v:stroke endarrow="open"/>
          </v:shape>
        </w:pict>
      </w:r>
      <w:r>
        <w:rPr>
          <w:noProof/>
        </w:rPr>
        <w:pict>
          <v:rect id="Dikdörtgen 8" o:spid="_x0000_s1036" style="position:absolute;margin-left:147.15pt;margin-top:-2.1pt;width:55.5pt;height:16.5pt;z-index:-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" fillcolor="window" strokecolor="#7f7f7f" strokeweight="2pt"/>
        </w:pict>
      </w:r>
      <w:r>
        <w:rPr>
          <w:noProof/>
        </w:rPr>
        <w:pict>
          <v:rect id="Dikdörtgen 7" o:spid="_x0000_s1037" style="position:absolute;margin-left:38.4pt;margin-top:-2.1pt;width:55.5pt;height:16.5pt;z-index:-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" strokecolor="#7f7f7f" strokeweight="2pt"/>
        </w:pict>
      </w:r>
      <w:r>
        <w:rPr>
          <w:sz w:val="22"/>
          <w:szCs w:val="22"/>
        </w:rPr>
        <w:t>5 -           Beslenme                          Barınma</w:t>
      </w:r>
    </w:p>
    <w:p w:rsidR="00CB030F" w:rsidRDefault="00CB030F" w:rsidP="00194BAF">
      <w:pPr>
        <w:rPr>
          <w:sz w:val="22"/>
          <w:szCs w:val="22"/>
        </w:rPr>
      </w:pPr>
      <w:r>
        <w:rPr>
          <w:noProof/>
        </w:rPr>
        <w:pict>
          <v:rect id="Dikdörtgen 11" o:spid="_x0000_s1038" style="position:absolute;margin-left:98.4pt;margin-top:6.2pt;width:54.75pt;height:9.75pt;z-index:-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" fillcolor="window" strokecolor="#7f7f7f" strokeweight="2pt"/>
        </w:pict>
      </w:r>
      <w:r>
        <w:rPr>
          <w:sz w:val="22"/>
          <w:szCs w:val="22"/>
        </w:rPr>
        <w:t xml:space="preserve">               </w:t>
      </w:r>
    </w:p>
    <w:p w:rsidR="00CB030F" w:rsidRDefault="00CB030F" w:rsidP="00194BAF">
      <w:pPr>
        <w:rPr>
          <w:sz w:val="22"/>
          <w:szCs w:val="22"/>
        </w:rPr>
      </w:pPr>
      <w:r>
        <w:rPr>
          <w:noProof/>
        </w:rPr>
        <w:pict>
          <v:shape id="Düz Ok Bağlayıcısı 16" o:spid="_x0000_s1039" type="#_x0000_t32" style="position:absolute;margin-left:127.65pt;margin-top:8.6pt;width:15.75pt;height:9.7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" strokecolor="#7f7f7f">
            <v:stroke endarrow="open"/>
          </v:shape>
        </w:pict>
      </w:r>
      <w:r>
        <w:rPr>
          <w:noProof/>
        </w:rPr>
        <w:pict>
          <v:shape id="Düz Ok Bağlayıcısı 15" o:spid="_x0000_s1040" type="#_x0000_t32" style="position:absolute;margin-left:98.4pt;margin-top:8.6pt;width:15.75pt;height:9.75pt;flip:x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" strokecolor="#7f7f7f">
            <v:stroke endarrow="open"/>
          </v:shape>
        </w:pict>
      </w:r>
      <w:r>
        <w:rPr>
          <w:noProof/>
        </w:rPr>
        <w:pict>
          <v:rect id="Dikdörtgen 10" o:spid="_x0000_s1041" style="position:absolute;margin-left:147.15pt;margin-top:8.6pt;width:55.5pt;height:16.5pt;z-index:-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" fillcolor="window" strokecolor="#7f7f7f" strokeweight="2pt"/>
        </w:pict>
      </w:r>
      <w:r>
        <w:rPr>
          <w:noProof/>
        </w:rPr>
        <w:pict>
          <v:rect id="Dikdörtgen 9" o:spid="_x0000_s1042" style="position:absolute;margin-left:38.4pt;margin-top:8.6pt;width:55.5pt;height:16.5pt;z-index:-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" fillcolor="window" strokecolor="#7f7f7f" strokeweight="2pt"/>
        </w:pict>
      </w:r>
      <w:r>
        <w:rPr>
          <w:sz w:val="22"/>
          <w:szCs w:val="22"/>
        </w:rPr>
        <w:t xml:space="preserve">                                        </w:t>
      </w:r>
    </w:p>
    <w:p w:rsidR="00CB030F" w:rsidRDefault="00CB030F" w:rsidP="00194BAF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Sağlık                               Eğitim</w:t>
      </w:r>
    </w:p>
    <w:p w:rsidR="00CB030F" w:rsidRDefault="00CB030F" w:rsidP="00194BAF">
      <w:pPr>
        <w:rPr>
          <w:sz w:val="22"/>
          <w:szCs w:val="22"/>
        </w:rPr>
      </w:pPr>
    </w:p>
    <w:p w:rsidR="00CB030F" w:rsidRDefault="00CB030F" w:rsidP="00194BAF">
      <w:pPr>
        <w:spacing w:after="120"/>
        <w:rPr>
          <w:sz w:val="22"/>
          <w:szCs w:val="22"/>
        </w:rPr>
      </w:pPr>
      <w:r>
        <w:rPr>
          <w:sz w:val="22"/>
          <w:szCs w:val="22"/>
        </w:rPr>
        <w:t>Yukarıdaki kavram haritasında boş bırakılan kutuya aşağıdakilerden hangisi yazılabilir?</w:t>
      </w:r>
    </w:p>
    <w:p w:rsidR="00CB030F" w:rsidRDefault="00CB030F" w:rsidP="00194BAF">
      <w:pPr>
        <w:rPr>
          <w:sz w:val="22"/>
          <w:szCs w:val="22"/>
        </w:rPr>
      </w:pPr>
      <w:r>
        <w:rPr>
          <w:sz w:val="22"/>
          <w:szCs w:val="22"/>
        </w:rPr>
        <w:t>a) Devlete karşı görevlerimiz.     b) Temel ihtiyaçlarımız</w:t>
      </w:r>
    </w:p>
    <w:p w:rsidR="00CB030F" w:rsidRDefault="00CB030F" w:rsidP="00194BAF">
      <w:pPr>
        <w:rPr>
          <w:sz w:val="22"/>
          <w:szCs w:val="22"/>
        </w:rPr>
      </w:pPr>
      <w:r>
        <w:rPr>
          <w:sz w:val="22"/>
          <w:szCs w:val="22"/>
        </w:rPr>
        <w:t>c) Bireysel sorumluluklarımız     d) Kişisel görevlerimiz</w:t>
      </w:r>
    </w:p>
    <w:p w:rsidR="00CB030F" w:rsidRDefault="00CB030F" w:rsidP="00194BAF">
      <w:pPr>
        <w:rPr>
          <w:sz w:val="22"/>
          <w:szCs w:val="22"/>
        </w:rPr>
      </w:pPr>
    </w:p>
    <w:p w:rsidR="00CB030F" w:rsidRDefault="00CB030F" w:rsidP="00EA6AD5">
      <w:pPr>
        <w:spacing w:after="120"/>
        <w:rPr>
          <w:sz w:val="22"/>
          <w:szCs w:val="22"/>
        </w:rPr>
      </w:pPr>
      <w:r>
        <w:rPr>
          <w:sz w:val="22"/>
          <w:szCs w:val="22"/>
        </w:rPr>
        <w:t>6 – Evde kullandığımız bazı teknolojik ürünler, kullanım sırasında insanlara zarar verebilir.</w:t>
      </w:r>
    </w:p>
    <w:p w:rsidR="00CB030F" w:rsidRDefault="00CB030F" w:rsidP="00EA6AD5">
      <w:pPr>
        <w:spacing w:after="120"/>
        <w:rPr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1" o:spid="_x0000_s1043" type="#_x0000_t75" alt="http://t0.gstatic.com/images?q=tbn:ANd9GcQOVBPqmajIwddiFnYYUgOceTixFbJtYzDenOMte6t1OBkxnUMdlw" style="position:absolute;margin-left:184.65pt;margin-top:23.1pt;width:48pt;height:48pt;z-index:-251665408;visibility:visible">
            <v:imagedata r:id="rId4" o:title=""/>
          </v:shape>
        </w:pict>
      </w:r>
      <w:r>
        <w:rPr>
          <w:sz w:val="22"/>
          <w:szCs w:val="22"/>
        </w:rPr>
        <w:t xml:space="preserve">     Buna göre, aşağıdakilerden hangisini kullanırken daha dikkatli olmak gerekir?</w:t>
      </w:r>
    </w:p>
    <w:p w:rsidR="00CB030F" w:rsidRDefault="00CB030F" w:rsidP="00194BAF">
      <w:pPr>
        <w:rPr>
          <w:sz w:val="22"/>
          <w:szCs w:val="22"/>
        </w:rPr>
      </w:pPr>
      <w:r>
        <w:rPr>
          <w:noProof/>
        </w:rPr>
        <w:pict>
          <v:shape id="Resim 20" o:spid="_x0000_s1044" type="#_x0000_t75" alt="http://t3.gstatic.com/images?q=tbn:ANd9GcRmvZH9ox_0Kp3JSO6EA6WrYTxdAObU2J3iB1ACdpgMoi-EafEY" style="position:absolute;margin-left:114.15pt;margin-top:3.85pt;width:52.5pt;height:34.45pt;z-index:-251666432;visibility:visible">
            <v:imagedata r:id="rId5" o:title=""/>
          </v:shape>
        </w:pict>
      </w:r>
      <w:r>
        <w:rPr>
          <w:noProof/>
        </w:rPr>
        <w:pict>
          <v:shape id="Resim 19" o:spid="_x0000_s1045" type="#_x0000_t75" alt="http://t3.gstatic.com/images?q=tbn:ANd9GcSmZlXN-yX5pJhGcKmdys-5W9rG2Tmhn_tkY-rHrUvw0F1d4dcB" style="position:absolute;margin-left:66.85pt;margin-top:.05pt;width:36.75pt;height:38.4pt;z-index:-251667456;visibility:visible">
            <v:imagedata r:id="rId6" o:title=""/>
          </v:shape>
        </w:pict>
      </w:r>
      <w:r>
        <w:rPr>
          <w:noProof/>
        </w:rPr>
        <w:pict>
          <v:shape id="Resim 18" o:spid="_x0000_s1046" type="#_x0000_t75" alt="http://t1.gstatic.com/images?q=tbn:ANd9GcSEKnmCSZCgOHIoP3Dz4DopGfAS5W53NRlAZUJlA2MSRzF1pnJmrw" style="position:absolute;margin-left:11.4pt;margin-top:.05pt;width:41.25pt;height:41.25pt;z-index:-251668480;visibility:visible">
            <v:imagedata r:id="rId7" o:title=""/>
          </v:shape>
        </w:pict>
      </w:r>
      <w:r>
        <w:rPr>
          <w:sz w:val="22"/>
          <w:szCs w:val="22"/>
        </w:rPr>
        <w:t xml:space="preserve">a)                 b)                c)                    d) </w:t>
      </w:r>
    </w:p>
    <w:p w:rsidR="00CB030F" w:rsidRDefault="00CB030F" w:rsidP="00194BAF">
      <w:pPr>
        <w:spacing w:after="120"/>
        <w:rPr>
          <w:sz w:val="22"/>
          <w:szCs w:val="22"/>
        </w:rPr>
      </w:pPr>
    </w:p>
    <w:p w:rsidR="00CB030F" w:rsidRDefault="00CB030F" w:rsidP="002B193D">
      <w:pPr>
        <w:spacing w:after="240"/>
        <w:rPr>
          <w:sz w:val="22"/>
          <w:szCs w:val="22"/>
        </w:rPr>
      </w:pPr>
    </w:p>
    <w:p w:rsidR="00CB030F" w:rsidRDefault="00CB030F" w:rsidP="002B193D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7 – Güneş doğarken, güneşi sağımıza alıp yürüdüğümüzde </w:t>
      </w:r>
      <w:r w:rsidRPr="002B193D">
        <w:rPr>
          <w:sz w:val="22"/>
          <w:szCs w:val="22"/>
          <w:u w:val="single"/>
        </w:rPr>
        <w:t>arkamızda kalan yön</w:t>
      </w:r>
      <w:r>
        <w:rPr>
          <w:sz w:val="22"/>
          <w:szCs w:val="22"/>
        </w:rPr>
        <w:t xml:space="preserve"> hangisidir?</w:t>
      </w:r>
      <w:bookmarkStart w:id="0" w:name="_GoBack"/>
      <w:bookmarkEnd w:id="0"/>
    </w:p>
    <w:p w:rsidR="00CB030F" w:rsidRDefault="00CB030F" w:rsidP="002B193D">
      <w:pPr>
        <w:spacing w:after="120"/>
        <w:rPr>
          <w:sz w:val="22"/>
          <w:szCs w:val="22"/>
        </w:rPr>
      </w:pPr>
      <w:r>
        <w:rPr>
          <w:sz w:val="22"/>
          <w:szCs w:val="22"/>
        </w:rPr>
        <w:t>a) doğu        b) batı        c) kuzey        d) güney</w:t>
      </w:r>
    </w:p>
    <w:p w:rsidR="00CB030F" w:rsidRDefault="00CB030F" w:rsidP="002B193D">
      <w:pPr>
        <w:spacing w:after="120"/>
        <w:rPr>
          <w:sz w:val="22"/>
          <w:szCs w:val="22"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3" o:spid="_x0000_s1047" type="#_x0000_t62" style="position:absolute;margin-left:75.15pt;margin-top:16.4pt;width:135.75pt;height:27pt;z-index:-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" adj="-4560,11594" strokecolor="#7f7f7f" strokeweight=".5pt">
            <v:textbox>
              <w:txbxContent>
                <w:p w:rsidR="00CB030F" w:rsidRDefault="00CB030F" w:rsidP="00EA6AD5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Resim 22" o:spid="_x0000_s1048" type="#_x0000_t75" alt="http://t2.gstatic.com/images?q=tbn:ANd9GcQavSvhXNl-PUwr7_DjK5THU58H-tfuMG_-wtu2P2l123_SN9gK" style="position:absolute;margin-left:11.4pt;margin-top:12.75pt;width:46.8pt;height:48.75pt;z-index:-251664384;visibility:visible">
            <v:imagedata r:id="rId8" o:title=""/>
          </v:shape>
        </w:pict>
      </w:r>
    </w:p>
    <w:p w:rsidR="00CB030F" w:rsidRPr="002B193D" w:rsidRDefault="00CB030F" w:rsidP="002B193D">
      <w:pPr>
        <w:rPr>
          <w:sz w:val="22"/>
          <w:szCs w:val="22"/>
        </w:rPr>
      </w:pPr>
      <w:r w:rsidRPr="00A402C8">
        <w:rPr>
          <w:sz w:val="22"/>
          <w:szCs w:val="22"/>
        </w:rPr>
        <w:t xml:space="preserve">8 - </w:t>
      </w:r>
      <w:r>
        <w:rPr>
          <w:sz w:val="20"/>
          <w:szCs w:val="20"/>
        </w:rPr>
        <w:t xml:space="preserve">                       </w:t>
      </w:r>
      <w:r>
        <w:rPr>
          <w:sz w:val="22"/>
          <w:szCs w:val="22"/>
        </w:rPr>
        <w:t xml:space="preserve"> </w:t>
      </w:r>
      <w:r>
        <w:rPr>
          <w:sz w:val="20"/>
          <w:szCs w:val="20"/>
        </w:rPr>
        <w:t xml:space="preserve">   Türk milleti adına karar veren</w:t>
      </w:r>
    </w:p>
    <w:p w:rsidR="00CB030F" w:rsidRDefault="00CB030F" w:rsidP="002B193D">
      <w:pPr>
        <w:spacing w:after="240"/>
        <w:rPr>
          <w:sz w:val="22"/>
          <w:szCs w:val="22"/>
        </w:rPr>
      </w:pPr>
      <w:r>
        <w:rPr>
          <w:sz w:val="20"/>
          <w:szCs w:val="20"/>
        </w:rPr>
        <w:t xml:space="preserve">                              büyük ve en önemli kurumdur.</w:t>
      </w:r>
      <w:r>
        <w:rPr>
          <w:sz w:val="22"/>
          <w:szCs w:val="22"/>
        </w:rPr>
        <w:t xml:space="preserve"> </w:t>
      </w:r>
    </w:p>
    <w:p w:rsidR="00CB030F" w:rsidRDefault="00CB030F" w:rsidP="00194BAF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                Yukarıdaki öğretmenin sözünü ettiği kurum aşağıdakilerden hangisidir? </w:t>
      </w:r>
    </w:p>
    <w:p w:rsidR="00CB030F" w:rsidRDefault="00CB030F" w:rsidP="002B193D">
      <w:pPr>
        <w:rPr>
          <w:sz w:val="22"/>
          <w:szCs w:val="22"/>
        </w:rPr>
      </w:pPr>
      <w:r>
        <w:rPr>
          <w:sz w:val="22"/>
          <w:szCs w:val="22"/>
        </w:rPr>
        <w:t xml:space="preserve">a) TBMM                    b) Belediyeler      </w:t>
      </w:r>
    </w:p>
    <w:p w:rsidR="00CB030F" w:rsidRDefault="00CB030F" w:rsidP="00194BAF">
      <w:pPr>
        <w:spacing w:after="120"/>
        <w:rPr>
          <w:sz w:val="22"/>
          <w:szCs w:val="22"/>
        </w:rPr>
      </w:pPr>
      <w:r>
        <w:rPr>
          <w:sz w:val="22"/>
          <w:szCs w:val="22"/>
        </w:rPr>
        <w:t>c) Kızılay                   d) TÜKODER</w:t>
      </w:r>
    </w:p>
    <w:p w:rsidR="00CB030F" w:rsidRDefault="00CB030F" w:rsidP="00194BAF">
      <w:pPr>
        <w:spacing w:after="120"/>
        <w:rPr>
          <w:sz w:val="22"/>
          <w:szCs w:val="22"/>
        </w:rPr>
      </w:pPr>
    </w:p>
    <w:p w:rsidR="00CB030F" w:rsidRDefault="00CB030F" w:rsidP="00194BAF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9 – Aşağıdakilerden hangisi </w:t>
      </w:r>
      <w:r w:rsidRPr="00A402C8">
        <w:rPr>
          <w:sz w:val="22"/>
          <w:szCs w:val="22"/>
          <w:u w:val="single"/>
        </w:rPr>
        <w:t>olumsuz</w:t>
      </w:r>
      <w:r>
        <w:rPr>
          <w:sz w:val="22"/>
          <w:szCs w:val="22"/>
        </w:rPr>
        <w:t xml:space="preserve"> bir duygudur? </w:t>
      </w:r>
    </w:p>
    <w:p w:rsidR="00CB030F" w:rsidRDefault="00CB030F" w:rsidP="00194BAF">
      <w:pPr>
        <w:spacing w:after="120"/>
        <w:rPr>
          <w:sz w:val="22"/>
          <w:szCs w:val="22"/>
        </w:rPr>
      </w:pPr>
      <w:r>
        <w:rPr>
          <w:sz w:val="22"/>
          <w:szCs w:val="22"/>
        </w:rPr>
        <w:t>a) sevgi       b) hoşgörü      c) saygı      d) kıskançlık</w:t>
      </w:r>
    </w:p>
    <w:p w:rsidR="00CB030F" w:rsidRDefault="00CB030F" w:rsidP="00194BAF">
      <w:pPr>
        <w:spacing w:after="120"/>
        <w:rPr>
          <w:sz w:val="22"/>
          <w:szCs w:val="22"/>
        </w:rPr>
      </w:pPr>
    </w:p>
    <w:p w:rsidR="00CB030F" w:rsidRDefault="00CB030F" w:rsidP="00C230D3">
      <w:pPr>
        <w:rPr>
          <w:sz w:val="22"/>
          <w:szCs w:val="22"/>
        </w:rPr>
      </w:pPr>
      <w:r>
        <w:rPr>
          <w:sz w:val="22"/>
          <w:szCs w:val="22"/>
        </w:rPr>
        <w:t>10 –      I. Atatürk, Selanik’te 1881’de doğdu.</w:t>
      </w:r>
    </w:p>
    <w:p w:rsidR="00CB030F" w:rsidRDefault="00CB030F" w:rsidP="00C230D3">
      <w:pPr>
        <w:rPr>
          <w:sz w:val="22"/>
          <w:szCs w:val="22"/>
        </w:rPr>
      </w:pPr>
      <w:r>
        <w:rPr>
          <w:sz w:val="22"/>
          <w:szCs w:val="22"/>
        </w:rPr>
        <w:t xml:space="preserve">            II. Babası Ali Rıza Efendi ona Mustafa Kemal  </w:t>
      </w:r>
    </w:p>
    <w:p w:rsidR="00CB030F" w:rsidRDefault="00CB030F" w:rsidP="00C230D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adını verdi.</w:t>
      </w:r>
    </w:p>
    <w:p w:rsidR="00CB030F" w:rsidRDefault="00CB030F" w:rsidP="00C230D3">
      <w:pPr>
        <w:rPr>
          <w:sz w:val="22"/>
          <w:szCs w:val="22"/>
        </w:rPr>
      </w:pPr>
      <w:r>
        <w:rPr>
          <w:sz w:val="22"/>
          <w:szCs w:val="22"/>
        </w:rPr>
        <w:t xml:space="preserve">           III. Ali Rıza Efendi gümrük memuruydu.</w:t>
      </w:r>
    </w:p>
    <w:p w:rsidR="00CB030F" w:rsidRDefault="00CB030F" w:rsidP="00C230D3">
      <w:pPr>
        <w:rPr>
          <w:sz w:val="22"/>
          <w:szCs w:val="22"/>
        </w:rPr>
      </w:pPr>
      <w:r>
        <w:rPr>
          <w:sz w:val="22"/>
          <w:szCs w:val="22"/>
        </w:rPr>
        <w:t xml:space="preserve">           IV. Atatürk’ün Makbule ve Naciye adlarında iki</w:t>
      </w:r>
    </w:p>
    <w:p w:rsidR="00CB030F" w:rsidRDefault="00CB030F" w:rsidP="00194BAF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                 kız kardeşi vardı.    </w:t>
      </w:r>
    </w:p>
    <w:p w:rsidR="00CB030F" w:rsidRDefault="00CB030F" w:rsidP="00194BAF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   Atatürk’le ilgili yukarıda verilenlerin hangisinde bir bilgi yanlışı vardır?</w:t>
      </w:r>
    </w:p>
    <w:p w:rsidR="00CB030F" w:rsidRDefault="00CB030F" w:rsidP="00194BAF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a)  I             b)  II             c)  III            d)  IV   </w:t>
      </w:r>
    </w:p>
    <w:p w:rsidR="00CB030F" w:rsidRDefault="00CB030F" w:rsidP="00194BAF">
      <w:pPr>
        <w:spacing w:after="120"/>
        <w:rPr>
          <w:sz w:val="22"/>
          <w:szCs w:val="22"/>
        </w:rPr>
      </w:pPr>
    </w:p>
    <w:p w:rsidR="00CB030F" w:rsidRDefault="00CB030F" w:rsidP="00194BAF">
      <w:pPr>
        <w:spacing w:after="120"/>
        <w:rPr>
          <w:sz w:val="22"/>
          <w:szCs w:val="22"/>
        </w:rPr>
      </w:pPr>
      <w:r>
        <w:rPr>
          <w:sz w:val="22"/>
          <w:szCs w:val="22"/>
        </w:rPr>
        <w:t>11 – Aşağıdakilerin hangisinde bir arkadaşımızla tamamen aynı özelliği taşımamız söz konusu olamaz?</w:t>
      </w:r>
    </w:p>
    <w:p w:rsidR="00CB030F" w:rsidRDefault="00CB030F" w:rsidP="00097306">
      <w:pPr>
        <w:rPr>
          <w:sz w:val="22"/>
          <w:szCs w:val="22"/>
        </w:rPr>
      </w:pPr>
      <w:r>
        <w:rPr>
          <w:sz w:val="22"/>
          <w:szCs w:val="22"/>
        </w:rPr>
        <w:t>a) doğum tarihimiz             b) doğum yerimiz</w:t>
      </w:r>
    </w:p>
    <w:p w:rsidR="00CB030F" w:rsidRDefault="00CB030F" w:rsidP="00687CCB">
      <w:pPr>
        <w:spacing w:after="240"/>
        <w:rPr>
          <w:sz w:val="22"/>
          <w:szCs w:val="22"/>
        </w:rPr>
      </w:pPr>
      <w:r>
        <w:rPr>
          <w:sz w:val="22"/>
          <w:szCs w:val="22"/>
        </w:rPr>
        <w:t xml:space="preserve">c) boyumuz                        d) parmak izimiz  </w:t>
      </w:r>
    </w:p>
    <w:p w:rsidR="00CB030F" w:rsidRDefault="00CB030F" w:rsidP="00194BAF">
      <w:pPr>
        <w:spacing w:after="120"/>
        <w:rPr>
          <w:sz w:val="22"/>
          <w:szCs w:val="22"/>
        </w:rPr>
      </w:pPr>
      <w:r>
        <w:rPr>
          <w:sz w:val="22"/>
          <w:szCs w:val="22"/>
        </w:rPr>
        <w:t>12 – Aşağıdakilerden hangisi doğal bir varlıktır?</w:t>
      </w:r>
    </w:p>
    <w:p w:rsidR="00CB030F" w:rsidRDefault="00CB030F" w:rsidP="00194BAF">
      <w:pPr>
        <w:spacing w:after="120"/>
        <w:rPr>
          <w:noProof/>
        </w:rPr>
      </w:pPr>
      <w:r>
        <w:rPr>
          <w:noProof/>
        </w:rPr>
        <w:pict>
          <v:shape id="Resim 27" o:spid="_x0000_s1049" type="#_x0000_t75" alt="http://t1.gstatic.com/images?q=tbn:ANd9GcS_TkcoWHQO8alO0dyvx4CtHaDHMbe-Ts72EBwKYboCAmh-Dpl1cQ" style="position:absolute;margin-left:179.4pt;margin-top:1.75pt;width:49.05pt;height:36.75pt;z-index:-251659264;visibility:visible">
            <v:imagedata r:id="rId9" o:title=""/>
          </v:shape>
        </w:pict>
      </w:r>
      <w:r>
        <w:rPr>
          <w:noProof/>
        </w:rPr>
        <w:pict>
          <v:shape id="Resim 26" o:spid="_x0000_s1050" type="#_x0000_t75" alt="http://t3.gstatic.com/images?q=tbn:ANd9GcQAQT8j0Rm7wGiwrJ5xHO0WO-z-JYDEpyAFl9r4BiLOKg2V2Ssm" style="position:absolute;margin-left:120.15pt;margin-top:1.55pt;width:49.05pt;height:36.75pt;z-index:-251660288;visibility:visible">
            <v:imagedata r:id="rId10" o:title=""/>
          </v:shape>
        </w:pict>
      </w:r>
      <w:r>
        <w:rPr>
          <w:noProof/>
        </w:rPr>
        <w:pict>
          <v:shape id="Resim 25" o:spid="_x0000_s1051" type="#_x0000_t75" alt="http://t3.gstatic.com/images?q=tbn:ANd9GcTNskVBE0xT6TwxEn9hg_vfpuLX_eaH7PkEWV9XCf80O5Y6ye_7ZA" style="position:absolute;margin-left:69.9pt;margin-top:.8pt;width:44.25pt;height:33.75pt;z-index:-251661312;visibility:visible">
            <v:imagedata r:id="rId11" o:title=""/>
          </v:shape>
        </w:pict>
      </w:r>
      <w:r>
        <w:rPr>
          <w:noProof/>
        </w:rPr>
        <w:pict>
          <v:shape id="Resim 24" o:spid="_x0000_s1052" type="#_x0000_t75" alt="http://t3.gstatic.com/images?q=tbn:ANd9GcSqiLiNRbmSfhk0hn1OzGtQ7kBFYTTDDAH9ynqeQMG-ZEaphvL0" style="position:absolute;margin-left:8.4pt;margin-top:.8pt;width:49.6pt;height:33.75pt;z-index:-251662336;visibility:visible">
            <v:imagedata r:id="rId12" o:title=""/>
          </v:shape>
        </w:pict>
      </w:r>
      <w:r>
        <w:rPr>
          <w:sz w:val="22"/>
          <w:szCs w:val="22"/>
        </w:rPr>
        <w:t>a)</w:t>
      </w:r>
      <w:r w:rsidRPr="00111576">
        <w:rPr>
          <w:noProof/>
        </w:rPr>
        <w:t xml:space="preserve"> </w:t>
      </w:r>
      <w:r>
        <w:rPr>
          <w:noProof/>
        </w:rPr>
        <w:t xml:space="preserve">                b)              c)               d) </w:t>
      </w:r>
    </w:p>
    <w:p w:rsidR="00CB030F" w:rsidRDefault="00CB030F" w:rsidP="00111576">
      <w:pPr>
        <w:rPr>
          <w:noProof/>
          <w:sz w:val="22"/>
          <w:szCs w:val="22"/>
        </w:rPr>
      </w:pPr>
    </w:p>
    <w:p w:rsidR="00CB030F" w:rsidRDefault="00CB030F" w:rsidP="00111576">
      <w:pPr>
        <w:rPr>
          <w:noProof/>
          <w:sz w:val="22"/>
          <w:szCs w:val="22"/>
        </w:rPr>
      </w:pPr>
    </w:p>
    <w:p w:rsidR="00CB030F" w:rsidRPr="00A21877" w:rsidRDefault="00CB030F" w:rsidP="00111576">
      <w:pPr>
        <w:rPr>
          <w:noProof/>
          <w:sz w:val="22"/>
          <w:szCs w:val="22"/>
        </w:rPr>
      </w:pPr>
      <w:r>
        <w:rPr>
          <w:noProof/>
        </w:rPr>
        <w:pict>
          <v:shape id="Resim 28" o:spid="_x0000_s1053" type="#_x0000_t75" alt="http://t0.gstatic.com/images?q=tbn:ANd9GcRJa0AhtA8COGPJLNSfvT3SUZU5fPnveJDclA8TA_9UwXpvFGDzsw" style="position:absolute;margin-left:22.15pt;margin-top:.15pt;width:38.25pt;height:39.45pt;z-index:-251658240;visibility:visible">
            <v:imagedata r:id="rId13" o:title=""/>
          </v:shape>
        </w:pict>
      </w:r>
      <w:r w:rsidRPr="00A21877">
        <w:rPr>
          <w:noProof/>
          <w:sz w:val="22"/>
          <w:szCs w:val="22"/>
        </w:rPr>
        <w:t xml:space="preserve">13 -                 </w:t>
      </w:r>
      <w:r>
        <w:rPr>
          <w:noProof/>
          <w:sz w:val="22"/>
          <w:szCs w:val="22"/>
        </w:rPr>
        <w:t xml:space="preserve">  </w:t>
      </w:r>
      <w:r w:rsidRPr="00A21877">
        <w:rPr>
          <w:noProof/>
          <w:sz w:val="22"/>
          <w:szCs w:val="22"/>
        </w:rPr>
        <w:t xml:space="preserve">Bir kutunun üzerinde yandaki şeklin                     </w:t>
      </w:r>
    </w:p>
    <w:p w:rsidR="00CB030F" w:rsidRPr="00A21877" w:rsidRDefault="00CB030F" w:rsidP="00111576">
      <w:pPr>
        <w:rPr>
          <w:noProof/>
          <w:sz w:val="22"/>
          <w:szCs w:val="22"/>
        </w:rPr>
      </w:pPr>
      <w:r w:rsidRPr="00A21877">
        <w:rPr>
          <w:noProof/>
          <w:sz w:val="22"/>
          <w:szCs w:val="22"/>
        </w:rPr>
        <w:t xml:space="preserve">                        </w:t>
      </w:r>
      <w:r>
        <w:rPr>
          <w:noProof/>
          <w:sz w:val="22"/>
          <w:szCs w:val="22"/>
        </w:rPr>
        <w:t xml:space="preserve">  </w:t>
      </w:r>
      <w:r w:rsidRPr="00A21877">
        <w:rPr>
          <w:noProof/>
          <w:sz w:val="22"/>
          <w:szCs w:val="22"/>
        </w:rPr>
        <w:t xml:space="preserve">olmasının anlamı aşağıdakilerden     </w:t>
      </w:r>
    </w:p>
    <w:p w:rsidR="00CB030F" w:rsidRPr="00A21877" w:rsidRDefault="00CB030F" w:rsidP="00111576">
      <w:pPr>
        <w:spacing w:after="120"/>
        <w:rPr>
          <w:noProof/>
          <w:sz w:val="22"/>
          <w:szCs w:val="22"/>
        </w:rPr>
      </w:pPr>
      <w:r w:rsidRPr="00A21877">
        <w:rPr>
          <w:noProof/>
          <w:sz w:val="22"/>
          <w:szCs w:val="22"/>
        </w:rPr>
        <w:t xml:space="preserve">                       </w:t>
      </w:r>
      <w:r>
        <w:rPr>
          <w:noProof/>
          <w:sz w:val="22"/>
          <w:szCs w:val="22"/>
        </w:rPr>
        <w:t xml:space="preserve">  </w:t>
      </w:r>
      <w:r w:rsidRPr="00A21877">
        <w:rPr>
          <w:noProof/>
          <w:sz w:val="22"/>
          <w:szCs w:val="22"/>
        </w:rPr>
        <w:t xml:space="preserve"> hangisidir?</w:t>
      </w:r>
    </w:p>
    <w:p w:rsidR="00CB030F" w:rsidRPr="00A21877" w:rsidRDefault="00CB030F" w:rsidP="00A21877">
      <w:pPr>
        <w:rPr>
          <w:noProof/>
          <w:sz w:val="22"/>
          <w:szCs w:val="22"/>
        </w:rPr>
      </w:pPr>
      <w:r w:rsidRPr="00A21877">
        <w:rPr>
          <w:noProof/>
          <w:sz w:val="22"/>
          <w:szCs w:val="22"/>
        </w:rPr>
        <w:t>a) Tekrar tekrar kullanılabilir ürün</w:t>
      </w:r>
    </w:p>
    <w:p w:rsidR="00CB030F" w:rsidRPr="00A21877" w:rsidRDefault="00CB030F" w:rsidP="00A21877">
      <w:pPr>
        <w:rPr>
          <w:noProof/>
          <w:sz w:val="22"/>
          <w:szCs w:val="22"/>
        </w:rPr>
      </w:pPr>
      <w:r w:rsidRPr="00A21877">
        <w:rPr>
          <w:noProof/>
          <w:sz w:val="22"/>
          <w:szCs w:val="22"/>
        </w:rPr>
        <w:t>b) Sağlıksız ambalaj</w:t>
      </w:r>
    </w:p>
    <w:p w:rsidR="00CB030F" w:rsidRPr="00A21877" w:rsidRDefault="00CB030F" w:rsidP="00A21877">
      <w:pPr>
        <w:rPr>
          <w:noProof/>
          <w:sz w:val="22"/>
          <w:szCs w:val="22"/>
        </w:rPr>
      </w:pPr>
      <w:r w:rsidRPr="00A21877">
        <w:rPr>
          <w:noProof/>
          <w:sz w:val="22"/>
          <w:szCs w:val="22"/>
        </w:rPr>
        <w:t>c) Ucuz ürün</w:t>
      </w:r>
    </w:p>
    <w:p w:rsidR="00CB030F" w:rsidRPr="00A21877" w:rsidRDefault="00CB030F" w:rsidP="00111576">
      <w:pPr>
        <w:spacing w:after="120"/>
        <w:rPr>
          <w:noProof/>
          <w:sz w:val="22"/>
          <w:szCs w:val="22"/>
        </w:rPr>
      </w:pPr>
      <w:r w:rsidRPr="00A21877">
        <w:rPr>
          <w:noProof/>
          <w:sz w:val="22"/>
          <w:szCs w:val="22"/>
        </w:rPr>
        <w:t>d) Geri dönüştürülebilir ambalaj</w:t>
      </w:r>
    </w:p>
    <w:p w:rsidR="00CB030F" w:rsidRPr="00A21877" w:rsidRDefault="00CB030F" w:rsidP="00111576">
      <w:pPr>
        <w:spacing w:after="120"/>
        <w:rPr>
          <w:noProof/>
          <w:sz w:val="22"/>
          <w:szCs w:val="22"/>
        </w:rPr>
      </w:pPr>
    </w:p>
    <w:p w:rsidR="00CB030F" w:rsidRDefault="00CB030F" w:rsidP="00111576">
      <w:pPr>
        <w:spacing w:after="120"/>
        <w:rPr>
          <w:noProof/>
          <w:sz w:val="22"/>
          <w:szCs w:val="22"/>
        </w:rPr>
      </w:pPr>
      <w:r w:rsidRPr="00A21877">
        <w:rPr>
          <w:noProof/>
          <w:sz w:val="22"/>
          <w:szCs w:val="22"/>
        </w:rPr>
        <w:t xml:space="preserve">14 -  </w:t>
      </w:r>
      <w:r>
        <w:rPr>
          <w:noProof/>
          <w:sz w:val="22"/>
          <w:szCs w:val="22"/>
        </w:rPr>
        <w:t>Atatürk, Milli Mücadeleyi başlatmak için ilk olarak aşağıdaki şehirlerden hangisine gitmiştir?</w:t>
      </w:r>
    </w:p>
    <w:p w:rsidR="00CB030F" w:rsidRDefault="00CB030F" w:rsidP="00111576">
      <w:pPr>
        <w:spacing w:after="120"/>
        <w:rPr>
          <w:noProof/>
          <w:sz w:val="22"/>
          <w:szCs w:val="22"/>
        </w:rPr>
      </w:pPr>
      <w:r>
        <w:rPr>
          <w:noProof/>
          <w:sz w:val="22"/>
          <w:szCs w:val="22"/>
        </w:rPr>
        <w:t>a) Erzurum        b) Samsun        c) Amasya      d) Sivas</w:t>
      </w:r>
    </w:p>
    <w:p w:rsidR="00CB030F" w:rsidRDefault="00CB030F" w:rsidP="00111576">
      <w:pPr>
        <w:spacing w:after="120"/>
        <w:rPr>
          <w:noProof/>
          <w:sz w:val="22"/>
          <w:szCs w:val="22"/>
        </w:rPr>
      </w:pPr>
    </w:p>
    <w:p w:rsidR="00CB030F" w:rsidRDefault="00CB030F" w:rsidP="00111576">
      <w:pPr>
        <w:spacing w:after="120"/>
        <w:rPr>
          <w:noProof/>
          <w:sz w:val="22"/>
          <w:szCs w:val="22"/>
        </w:rPr>
      </w:pPr>
      <w:r>
        <w:rPr>
          <w:noProof/>
          <w:sz w:val="22"/>
          <w:szCs w:val="22"/>
        </w:rPr>
        <w:t>15 – Aşağıdakilerin hangisinde verilenler bir “çekirdek aile” oluşturur?</w:t>
      </w:r>
    </w:p>
    <w:p w:rsidR="00CB030F" w:rsidRDefault="00CB030F" w:rsidP="00A21877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t>a) Anne, baba ve dayı                   b) Baba, anne ve çocuk</w:t>
      </w:r>
    </w:p>
    <w:p w:rsidR="00CB030F" w:rsidRDefault="00CB030F" w:rsidP="00111576">
      <w:pPr>
        <w:spacing w:after="120"/>
        <w:rPr>
          <w:noProof/>
          <w:sz w:val="22"/>
          <w:szCs w:val="22"/>
        </w:rPr>
      </w:pPr>
      <w:r>
        <w:rPr>
          <w:noProof/>
          <w:sz w:val="22"/>
          <w:szCs w:val="22"/>
        </w:rPr>
        <w:t>c) Büyükanne, anne ve amca       d) Baba, dayı ve çocuk</w:t>
      </w:r>
    </w:p>
    <w:p w:rsidR="00CB030F" w:rsidRDefault="00CB030F" w:rsidP="00111576">
      <w:pPr>
        <w:spacing w:after="120"/>
        <w:rPr>
          <w:noProof/>
          <w:sz w:val="22"/>
          <w:szCs w:val="22"/>
        </w:rPr>
      </w:pPr>
    </w:p>
    <w:p w:rsidR="00CB030F" w:rsidRDefault="00CB030F" w:rsidP="00111576">
      <w:pPr>
        <w:spacing w:after="120"/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16 – Atatürk, Cumhuriyet’i ilan etmekle aşağıdakilerden hangisini amaçlamış </w:t>
      </w:r>
      <w:r w:rsidRPr="00A21877">
        <w:rPr>
          <w:noProof/>
          <w:sz w:val="22"/>
          <w:szCs w:val="22"/>
          <w:u w:val="single"/>
        </w:rPr>
        <w:t>olamaz</w:t>
      </w:r>
      <w:r>
        <w:rPr>
          <w:noProof/>
          <w:sz w:val="22"/>
          <w:szCs w:val="22"/>
        </w:rPr>
        <w:t>?</w:t>
      </w:r>
    </w:p>
    <w:p w:rsidR="00CB030F" w:rsidRDefault="00CB030F" w:rsidP="00A21877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t>a) Padişahın bütün yetkilerini kendi elinde toplamak</w:t>
      </w:r>
    </w:p>
    <w:p w:rsidR="00CB030F" w:rsidRDefault="00CB030F" w:rsidP="00A21877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t>b) Halkının yönetimde söz sahibi olmasını sağlamak</w:t>
      </w:r>
    </w:p>
    <w:p w:rsidR="00CB030F" w:rsidRDefault="00CB030F" w:rsidP="00A21877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t>c) Yurdumuzda çağdaş bir yönetim oluşturmak</w:t>
      </w:r>
    </w:p>
    <w:p w:rsidR="00CB030F" w:rsidRDefault="00CB030F" w:rsidP="00111576">
      <w:pPr>
        <w:spacing w:after="120"/>
        <w:rPr>
          <w:noProof/>
          <w:sz w:val="22"/>
          <w:szCs w:val="22"/>
        </w:rPr>
      </w:pPr>
      <w:r>
        <w:rPr>
          <w:noProof/>
          <w:sz w:val="22"/>
          <w:szCs w:val="22"/>
        </w:rPr>
        <w:t>d) Türk halkını bağımsız bir devlete kavuşturmak</w:t>
      </w:r>
    </w:p>
    <w:p w:rsidR="00CB030F" w:rsidRDefault="00CB030F" w:rsidP="00111576">
      <w:pPr>
        <w:spacing w:after="120"/>
        <w:rPr>
          <w:noProof/>
          <w:sz w:val="22"/>
          <w:szCs w:val="22"/>
        </w:rPr>
      </w:pPr>
    </w:p>
    <w:p w:rsidR="00CB030F" w:rsidRDefault="00CB030F" w:rsidP="00111576">
      <w:pPr>
        <w:spacing w:after="120"/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17 -  Bir yerin tarifini </w:t>
      </w:r>
      <w:r w:rsidRPr="006A5002">
        <w:rPr>
          <w:noProof/>
          <w:sz w:val="22"/>
          <w:szCs w:val="22"/>
          <w:u w:val="single"/>
        </w:rPr>
        <w:t>en iyi</w:t>
      </w:r>
      <w:r>
        <w:rPr>
          <w:noProof/>
          <w:sz w:val="22"/>
          <w:szCs w:val="22"/>
        </w:rPr>
        <w:t xml:space="preserve"> nasıl yapabiliriz?</w:t>
      </w:r>
    </w:p>
    <w:p w:rsidR="00CB030F" w:rsidRDefault="00CB030F" w:rsidP="006A5002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t>a) Kroki çizerek</w:t>
      </w:r>
    </w:p>
    <w:p w:rsidR="00CB030F" w:rsidRDefault="00CB030F" w:rsidP="006A5002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t>b) Yalnızca yön isimlerini kullanarak</w:t>
      </w:r>
    </w:p>
    <w:p w:rsidR="00CB030F" w:rsidRDefault="00CB030F" w:rsidP="006A5002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t>c) El işaretleriyle</w:t>
      </w:r>
    </w:p>
    <w:p w:rsidR="00CB030F" w:rsidRDefault="00CB030F" w:rsidP="00BD20BF">
      <w:pPr>
        <w:spacing w:after="240"/>
        <w:rPr>
          <w:noProof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9" o:spid="_x0000_s1054" type="#_x0000_t202" style="position:absolute;margin-left:156.4pt;margin-top:23.25pt;width:18.75pt;height:71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" strokecolor="white" strokeweight=".5pt">
            <v:textbox>
              <w:txbxContent>
                <w:p w:rsidR="00CB030F" w:rsidRPr="00BD20BF" w:rsidRDefault="00CB030F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FATURALAR</w:t>
                  </w:r>
                </w:p>
              </w:txbxContent>
            </v:textbox>
          </v:shape>
        </w:pict>
      </w:r>
      <w:r>
        <w:rPr>
          <w:noProof/>
          <w:sz w:val="22"/>
          <w:szCs w:val="22"/>
        </w:rPr>
        <w:t>d) Yalnızca mahalle ve sokak adı vererek</w:t>
      </w:r>
    </w:p>
    <w:p w:rsidR="00CB030F" w:rsidRPr="00A21877" w:rsidRDefault="00CB030F" w:rsidP="00111576">
      <w:pPr>
        <w:spacing w:after="120"/>
        <w:rPr>
          <w:noProof/>
          <w:sz w:val="22"/>
          <w:szCs w:val="22"/>
        </w:rPr>
      </w:pPr>
      <w:r>
        <w:rPr>
          <w:noProof/>
        </w:rPr>
        <w:pict>
          <v:shape id="Metin Kutusu 38" o:spid="_x0000_s1055" type="#_x0000_t202" style="position:absolute;margin-left:78.4pt;margin-top:17.55pt;width:17.25pt;height:49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" strokecolor="white" strokeweight=".5pt">
            <v:textbox>
              <w:txbxContent>
                <w:p w:rsidR="00CB030F" w:rsidRPr="00A03B78" w:rsidRDefault="00CB030F" w:rsidP="00A03B78">
                  <w:pPr>
                    <w:rPr>
                      <w:sz w:val="12"/>
                      <w:szCs w:val="12"/>
                    </w:rPr>
                  </w:pPr>
                  <w:r w:rsidRPr="00A03B78">
                    <w:rPr>
                      <w:sz w:val="12"/>
                      <w:szCs w:val="12"/>
                    </w:rPr>
                    <w:t>ULAŞIM</w:t>
                  </w:r>
                </w:p>
              </w:txbxContent>
            </v:textbox>
          </v:shape>
        </w:pict>
      </w:r>
      <w:r>
        <w:rPr>
          <w:noProof/>
          <w:sz w:val="22"/>
          <w:szCs w:val="22"/>
        </w:rPr>
        <w:t>18 -     Harcama miktarı</w:t>
      </w:r>
    </w:p>
    <w:p w:rsidR="00CB030F" w:rsidRDefault="00CB030F" w:rsidP="00111576">
      <w:pPr>
        <w:rPr>
          <w:noProof/>
        </w:rPr>
      </w:pPr>
      <w:r>
        <w:rPr>
          <w:noProof/>
        </w:rPr>
        <w:pict>
          <v:shape id="Düz Ok Bağlayıcısı 30" o:spid="_x0000_s1056" type="#_x0000_t32" style="position:absolute;margin-left:40.9pt;margin-top:2.65pt;width:0;height:67.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">
            <v:stroke endarrow="open"/>
          </v:shape>
        </w:pict>
      </w:r>
      <w:r>
        <w:rPr>
          <w:noProof/>
        </w:rPr>
        <w:pict>
          <v:shape id="Metin Kutusu 32" o:spid="_x0000_s1057" type="#_x0000_t202" style="position:absolute;margin-left:51.4pt;margin-top:9.2pt;width:17.25pt;height:60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" fillcolor="#c0504d" strokeweight=".5pt">
            <v:textbox>
              <w:txbxContent>
                <w:p w:rsidR="00CB030F" w:rsidRPr="00A03B78" w:rsidRDefault="00CB030F" w:rsidP="00A03B78">
                  <w:pPr>
                    <w:rPr>
                      <w:sz w:val="18"/>
                      <w:szCs w:val="18"/>
                    </w:rPr>
                  </w:pPr>
                  <w:r w:rsidRPr="00A03B78">
                    <w:rPr>
                      <w:sz w:val="18"/>
                      <w:szCs w:val="18"/>
                    </w:rPr>
                    <w:t>KİRA</w:t>
                  </w:r>
                </w:p>
              </w:txbxContent>
            </v:textbox>
          </v:shape>
        </w:pict>
      </w:r>
      <w:r>
        <w:rPr>
          <w:noProof/>
        </w:rPr>
        <w:t xml:space="preserve">    </w:t>
      </w:r>
    </w:p>
    <w:p w:rsidR="00CB030F" w:rsidRDefault="00CB030F" w:rsidP="00111576">
      <w:pPr>
        <w:rPr>
          <w:noProof/>
        </w:rPr>
      </w:pPr>
      <w:r>
        <w:rPr>
          <w:noProof/>
        </w:rPr>
        <w:pict>
          <v:shape id="Metin Kutusu 36" o:spid="_x0000_s1058" type="#_x0000_t202" style="position:absolute;margin-left:133.15pt;margin-top:3pt;width:16.5pt;height:53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" fillcolor="#c0504d" strokeweight=".5pt">
            <v:textbox>
              <w:txbxContent>
                <w:p w:rsidR="00CB030F" w:rsidRDefault="00CB030F">
                  <w:r w:rsidRPr="00BD20BF">
                    <w:rPr>
                      <w:sz w:val="12"/>
                      <w:szCs w:val="12"/>
                    </w:rPr>
                    <w:t>EĞLENCE</w:t>
                  </w:r>
                </w:p>
              </w:txbxContent>
            </v:textbox>
          </v:shape>
        </w:pict>
      </w:r>
    </w:p>
    <w:p w:rsidR="00CB030F" w:rsidRDefault="00CB030F" w:rsidP="00111576">
      <w:pPr>
        <w:rPr>
          <w:noProof/>
        </w:rPr>
      </w:pPr>
      <w:r>
        <w:rPr>
          <w:noProof/>
        </w:rPr>
        <w:pict>
          <v:shape id="Metin Kutusu 34" o:spid="_x0000_s1059" type="#_x0000_t202" style="position:absolute;margin-left:105.4pt;margin-top:8.7pt;width:18pt;height:33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" fillcolor="#c0504d" strokeweight=".5pt">
            <v:textbox>
              <w:txbxContent>
                <w:p w:rsidR="00CB030F" w:rsidRDefault="00CB030F">
                  <w:r w:rsidRPr="00BD20BF">
                    <w:rPr>
                      <w:sz w:val="12"/>
                      <w:szCs w:val="12"/>
                    </w:rPr>
                    <w:t>GIDA</w:t>
                  </w:r>
                </w:p>
              </w:txbxContent>
            </v:textbox>
          </v:shape>
        </w:pict>
      </w:r>
    </w:p>
    <w:p w:rsidR="00CB030F" w:rsidRDefault="00CB030F" w:rsidP="00111576">
      <w:pPr>
        <w:rPr>
          <w:noProof/>
        </w:rPr>
      </w:pPr>
      <w:r>
        <w:rPr>
          <w:noProof/>
        </w:rPr>
        <w:pict>
          <v:shape id="Metin Kutusu 33" o:spid="_x0000_s1060" type="#_x0000_t202" style="position:absolute;margin-left:78.4pt;margin-top:10.65pt;width:17.25pt;height:1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" fillcolor="#c0504d" strokeweight=".5pt">
            <v:textbox>
              <w:txbxContent>
                <w:p w:rsidR="00CB030F" w:rsidRDefault="00CB030F"/>
              </w:txbxContent>
            </v:textbox>
          </v:shape>
        </w:pict>
      </w:r>
      <w:r>
        <w:rPr>
          <w:noProof/>
        </w:rPr>
        <w:t xml:space="preserve">                                                                </w:t>
      </w:r>
    </w:p>
    <w:p w:rsidR="00CB030F" w:rsidRDefault="00CB030F" w:rsidP="00BD20BF">
      <w:pPr>
        <w:spacing w:after="120"/>
        <w:rPr>
          <w:noProof/>
          <w:sz w:val="22"/>
          <w:szCs w:val="22"/>
        </w:rPr>
      </w:pPr>
      <w:r>
        <w:rPr>
          <w:noProof/>
        </w:rPr>
        <w:pict>
          <v:shape id="Düz Ok Bağlayıcısı 31" o:spid="_x0000_s1061" type="#_x0000_t32" style="position:absolute;margin-left:40.9pt;margin-top:14.75pt;width:150.7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">
            <v:stroke endarrow="open"/>
          </v:shape>
        </w:pict>
      </w:r>
      <w:r>
        <w:rPr>
          <w:noProof/>
        </w:rPr>
        <w:pict>
          <v:shape id="Metin Kutusu 37" o:spid="_x0000_s1062" type="#_x0000_t202" style="position:absolute;margin-left:158.65pt;margin-top:2.85pt;width:16.5pt;height:1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" fillcolor="#c0504d" strokeweight=".5pt">
            <v:textbox>
              <w:txbxContent>
                <w:p w:rsidR="00CB030F" w:rsidRDefault="00CB030F"/>
              </w:txbxContent>
            </v:textbox>
          </v:shape>
        </w:pict>
      </w:r>
      <w:r>
        <w:rPr>
          <w:noProof/>
        </w:rPr>
        <w:t xml:space="preserve">                                                                 </w:t>
      </w:r>
      <w:r>
        <w:rPr>
          <w:noProof/>
          <w:sz w:val="22"/>
          <w:szCs w:val="22"/>
        </w:rPr>
        <w:t>Harcamalar</w:t>
      </w:r>
    </w:p>
    <w:p w:rsidR="00CB030F" w:rsidRDefault="00CB030F" w:rsidP="002B75B7">
      <w:pPr>
        <w:spacing w:after="120"/>
        <w:rPr>
          <w:noProof/>
          <w:sz w:val="22"/>
          <w:szCs w:val="22"/>
        </w:rPr>
      </w:pPr>
      <w:r>
        <w:rPr>
          <w:noProof/>
          <w:sz w:val="22"/>
          <w:szCs w:val="22"/>
        </w:rPr>
        <w:t>Yukarıdaki grafikte bir kişinin aldığı maaşını nasıl harcayacağının planı gösterilmiştir.</w:t>
      </w:r>
    </w:p>
    <w:p w:rsidR="00CB030F" w:rsidRDefault="00CB030F" w:rsidP="002B75B7">
      <w:pPr>
        <w:spacing w:after="120"/>
        <w:rPr>
          <w:noProof/>
          <w:sz w:val="22"/>
          <w:szCs w:val="22"/>
        </w:rPr>
      </w:pPr>
      <w:r>
        <w:rPr>
          <w:noProof/>
          <w:sz w:val="22"/>
          <w:szCs w:val="22"/>
        </w:rPr>
        <w:t>Buna göre, bu kişinin hangi harcamasının gereğinden fazla olduğu söylenebilir?</w:t>
      </w:r>
    </w:p>
    <w:p w:rsidR="00CB030F" w:rsidRDefault="00CB030F" w:rsidP="00111576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t>a) Kira          b) Eğlence         c) Gıda        d) Ulaşım</w:t>
      </w:r>
    </w:p>
    <w:p w:rsidR="00CB030F" w:rsidRDefault="00CB030F" w:rsidP="00111576">
      <w:pPr>
        <w:rPr>
          <w:noProof/>
          <w:sz w:val="22"/>
          <w:szCs w:val="22"/>
        </w:rPr>
      </w:pPr>
      <w:hyperlink r:id="rId14" w:history="1">
        <w:r>
          <w:rPr>
            <w:rStyle w:val="Hyperlink"/>
          </w:rPr>
          <w:t>www.sorubak.com</w:t>
        </w:r>
      </w:hyperlink>
    </w:p>
    <w:p w:rsidR="00CB030F" w:rsidRDefault="00CB030F" w:rsidP="00111576">
      <w:pPr>
        <w:rPr>
          <w:noProof/>
          <w:sz w:val="22"/>
          <w:szCs w:val="22"/>
        </w:rPr>
      </w:pPr>
      <w:r>
        <w:rPr>
          <w:noProof/>
        </w:rPr>
        <w:pict>
          <v:shape id="Çapraz Köşesi Kesik Dikdörtgen 42" o:spid="_x0000_s1063" style="position:absolute;margin-left:35.65pt;margin-top:7.85pt;width:198.75pt;height:30.75pt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24125,390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" path="m,l2459036,r65089,65089l2524125,390525r,l65089,390525,,325436,,xe" strokeweight=".5pt">
            <v:path arrowok="t" o:connecttype="custom" o:connectlocs="0,0;2459036,0;2524125,65089;2524125,390525;2524125,390525;65089,390525;0,325436;0,0" o:connectangles="0,0,0,0,0,0,0,0"/>
          </v:shape>
        </w:pict>
      </w:r>
    </w:p>
    <w:p w:rsidR="00CB030F" w:rsidRDefault="00CB030F" w:rsidP="00111576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t>19 -         “Egemenlik kayıtsız şartsız milletindir.”</w:t>
      </w:r>
    </w:p>
    <w:p w:rsidR="00CB030F" w:rsidRDefault="00CB030F" w:rsidP="002B75B7">
      <w:pPr>
        <w:spacing w:after="120"/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                                                        T.C.Anayasası</w:t>
      </w:r>
    </w:p>
    <w:p w:rsidR="00CB030F" w:rsidRDefault="00CB030F" w:rsidP="00111576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     Anayasamızda yer alan yukarıdaki madde,    </w:t>
      </w:r>
    </w:p>
    <w:p w:rsidR="00CB030F" w:rsidRDefault="00CB030F" w:rsidP="002B75B7">
      <w:pPr>
        <w:spacing w:after="120"/>
        <w:rPr>
          <w:noProof/>
          <w:sz w:val="22"/>
          <w:szCs w:val="22"/>
        </w:rPr>
      </w:pPr>
      <w:r>
        <w:rPr>
          <w:noProof/>
          <w:sz w:val="22"/>
          <w:szCs w:val="22"/>
        </w:rPr>
        <w:t xml:space="preserve">  aşağıdakilerden hangisini vurgulamıştır?</w:t>
      </w:r>
    </w:p>
    <w:p w:rsidR="00CB030F" w:rsidRDefault="00CB030F" w:rsidP="00111576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t>a) İlk meclis kurulurken çok güçlük çekildiğini</w:t>
      </w:r>
    </w:p>
    <w:p w:rsidR="00CB030F" w:rsidRDefault="00CB030F" w:rsidP="00111576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t>b) Meclisin çok zor bir görev üstlendiğini</w:t>
      </w:r>
    </w:p>
    <w:p w:rsidR="00CB030F" w:rsidRDefault="00CB030F" w:rsidP="00111576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t>c) TBMM’nin üzerinde bir güç olmadığını</w:t>
      </w:r>
    </w:p>
    <w:p w:rsidR="00CB030F" w:rsidRPr="00BD20BF" w:rsidRDefault="00CB030F" w:rsidP="00111576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t>d) Bütün yetkinin meclis başkanında toplandığını</w:t>
      </w:r>
    </w:p>
    <w:sectPr w:rsidR="00CB030F" w:rsidRPr="00BD20BF" w:rsidSect="005660FB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2EE"/>
    <w:rsid w:val="00097306"/>
    <w:rsid w:val="00111576"/>
    <w:rsid w:val="00157448"/>
    <w:rsid w:val="00194BAF"/>
    <w:rsid w:val="00195DD8"/>
    <w:rsid w:val="002B193D"/>
    <w:rsid w:val="002B75B7"/>
    <w:rsid w:val="003363A0"/>
    <w:rsid w:val="00386B32"/>
    <w:rsid w:val="005660FB"/>
    <w:rsid w:val="0058782F"/>
    <w:rsid w:val="00642219"/>
    <w:rsid w:val="006614FC"/>
    <w:rsid w:val="00687CCB"/>
    <w:rsid w:val="006A5002"/>
    <w:rsid w:val="00790A33"/>
    <w:rsid w:val="00911EEE"/>
    <w:rsid w:val="0094673B"/>
    <w:rsid w:val="00A03B78"/>
    <w:rsid w:val="00A21877"/>
    <w:rsid w:val="00A402C8"/>
    <w:rsid w:val="00A54017"/>
    <w:rsid w:val="00AC2BF5"/>
    <w:rsid w:val="00BD20BF"/>
    <w:rsid w:val="00C230D3"/>
    <w:rsid w:val="00CB030F"/>
    <w:rsid w:val="00CB1502"/>
    <w:rsid w:val="00D441F9"/>
    <w:rsid w:val="00E612EE"/>
    <w:rsid w:val="00EA0D60"/>
    <w:rsid w:val="00EA6AD5"/>
    <w:rsid w:val="00F94092"/>
    <w:rsid w:val="00FC1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0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4673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A6A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6AD5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semiHidden/>
    <w:rsid w:val="00911EEE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153</TotalTime>
  <Pages>2</Pages>
  <Words>1204</Words>
  <Characters>6868</Characters>
  <Application>Microsoft Office Outlook</Application>
  <DocSecurity>0</DocSecurity>
  <Lines>0</Lines>
  <Paragraphs>0</Paragraphs>
  <ScaleCrop>false</ScaleCrop>
  <Company>Katilimsiz.Com @ necooy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Mahmut</dc:creator>
  <cp:keywords/>
  <dc:description/>
  <cp:lastModifiedBy>edanur</cp:lastModifiedBy>
  <cp:revision>14</cp:revision>
  <dcterms:created xsi:type="dcterms:W3CDTF">2012-04-18T20:44:00Z</dcterms:created>
  <dcterms:modified xsi:type="dcterms:W3CDTF">2012-04-19T15:29:00Z</dcterms:modified>
</cp:coreProperties>
</file>