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103" w:rsidRPr="00E41B47" w:rsidRDefault="00F54103" w:rsidP="00E41B47">
      <w:pPr>
        <w:pStyle w:val="NoSpacing"/>
        <w:jc w:val="center"/>
        <w:rPr>
          <w:rFonts w:ascii="Monotype Corsiva" w:hAnsi="Monotype Corsiva"/>
        </w:rPr>
      </w:pPr>
      <w:r w:rsidRPr="00E41B47">
        <w:rPr>
          <w:rFonts w:ascii="Monotype Corsiva" w:hAnsi="Monotype Corsiva"/>
        </w:rPr>
        <w:t>2011-2012 ÖĞRETİM YI</w:t>
      </w:r>
      <w:r>
        <w:rPr>
          <w:rFonts w:ascii="Monotype Corsiva" w:hAnsi="Monotype Corsiva"/>
        </w:rPr>
        <w:t xml:space="preserve">LI NAMIK KEMAL İKÖĞRETİM OKULU </w:t>
      </w:r>
      <w:r w:rsidRPr="00E41B47">
        <w:rPr>
          <w:rFonts w:ascii="Monotype Corsiva" w:hAnsi="Monotype Corsiva"/>
        </w:rPr>
        <w:t xml:space="preserve">DİN KÜLTÜRÜ DERSİ 2. DÖNEM </w:t>
      </w:r>
      <w:r>
        <w:rPr>
          <w:rFonts w:ascii="Monotype Corsiva" w:hAnsi="Monotype Corsiva"/>
        </w:rPr>
        <w:t>2</w:t>
      </w:r>
      <w:r w:rsidRPr="00E41B47">
        <w:rPr>
          <w:rFonts w:ascii="Monotype Corsiva" w:hAnsi="Monotype Corsiva"/>
        </w:rPr>
        <w:t>. YAZILI</w:t>
      </w:r>
    </w:p>
    <w:p w:rsidR="00F54103" w:rsidRDefault="00F54103" w:rsidP="00E41B47">
      <w:pPr>
        <w:pStyle w:val="NoSpacing"/>
        <w:jc w:val="center"/>
        <w:rPr>
          <w:rFonts w:ascii="Monotype Corsiva" w:hAnsi="Monotype Corsiva"/>
        </w:rPr>
      </w:pPr>
      <w:r w:rsidRPr="00E41B47">
        <w:rPr>
          <w:rFonts w:ascii="Monotype Corsiva" w:hAnsi="Monotype Corsiva"/>
        </w:rPr>
        <w:t>ADIM SOYADIM :_____________________________________PUANIN :______/______/______________</w:t>
      </w:r>
    </w:p>
    <w:p w:rsidR="00F54103" w:rsidRPr="00CC438B" w:rsidRDefault="00F54103" w:rsidP="00E41B47">
      <w:pPr>
        <w:rPr>
          <w:rFonts w:ascii="Monotype Corsiva" w:hAnsi="Monotype Corsiva"/>
          <w:b/>
          <w:sz w:val="2"/>
          <w:szCs w:val="2"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A. Aşağıdaki cümleleri altta verilen sözcüklerden uygun olanlarla tamamlayınız. (10 × 1 Puan = 10 Puan)</w: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-2pt;margin-top:5.9pt;width:542.05pt;height:76.8pt;z-index:251643904" strokecolor="#95b3d7" strokeweight="1pt">
            <v:fill color2="#b8cce4" focusposition="1" focussize="" focus="100%" type="gradient"/>
            <v:shadow on="t" type="perspective" color="#243f60" opacity=".5" offset="1pt" offset2="-3pt"/>
            <v:textbox style="mso-next-textbox:#_x0000_s1026">
              <w:txbxContent>
                <w:p w:rsidR="00F54103" w:rsidRDefault="00F54103" w:rsidP="00E4747C">
                  <w:pPr>
                    <w:jc w:val="center"/>
                    <w:rPr>
                      <w:rFonts w:ascii="Monotype Corsiva" w:hAnsi="Monotype Corsiva"/>
                      <w:b/>
                      <w:sz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</w:rPr>
                    <w:t>(Nas)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(vahiy katipleri)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(Mekke’de)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 xml:space="preserve"> (otuz)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(sevmedikçe)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(yaşatmak)</w:t>
                  </w:r>
                </w:p>
                <w:p w:rsidR="00F54103" w:rsidRDefault="00F54103" w:rsidP="00E4747C">
                  <w:pPr>
                    <w:jc w:val="center"/>
                    <w:rPr>
                      <w:rFonts w:ascii="Monotype Corsiva" w:hAnsi="Monotype Corsiva"/>
                      <w:b/>
                      <w:sz w:val="28"/>
                    </w:rPr>
                  </w:pPr>
                </w:p>
                <w:p w:rsidR="00F54103" w:rsidRPr="00552E9D" w:rsidRDefault="00F54103" w:rsidP="00E4747C">
                  <w:pPr>
                    <w:jc w:val="center"/>
                    <w:rPr>
                      <w:rFonts w:ascii="Monotype Corsiva" w:hAnsi="Monotype Corsiva"/>
                      <w:b/>
                      <w:sz w:val="28"/>
                    </w:rPr>
                  </w:pPr>
                  <w:r>
                    <w:rPr>
                      <w:rFonts w:ascii="Monotype Corsiva" w:hAnsi="Monotype Corsiva"/>
                      <w:b/>
                      <w:sz w:val="28"/>
                    </w:rPr>
                    <w:t>(aile)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(sevilmek)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(Medine’de)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(nimet)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(toplumun)</w:t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</w:r>
                  <w:r>
                    <w:rPr>
                      <w:rFonts w:ascii="Monotype Corsiva" w:hAnsi="Monotype Corsiva"/>
                      <w:b/>
                      <w:sz w:val="28"/>
                    </w:rPr>
                    <w:tab/>
                    <w:t>(Şeyma)</w:t>
                  </w:r>
                </w:p>
              </w:txbxContent>
            </v:textbox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CC438B">
      <w:pPr>
        <w:spacing w:line="360" w:lineRule="auto"/>
        <w:rPr>
          <w:rFonts w:ascii="Monotype Corsiva" w:hAnsi="Monotype Corsiva"/>
          <w:b/>
        </w:rPr>
      </w:pPr>
      <w:hyperlink r:id="rId7" w:history="1">
        <w:r>
          <w:rPr>
            <w:rStyle w:val="Hyperlink"/>
            <w:rFonts w:ascii="Comic Sans MS" w:hAnsi="Comic Sans MS"/>
          </w:rPr>
          <w:t>www.sorubak.com</w:t>
        </w:r>
      </w:hyperlink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>
        <w:rPr>
          <w:rFonts w:ascii="Monotype Corsiva" w:hAnsi="Monotype Corsiva"/>
          <w:b/>
        </w:rPr>
        <w:t xml:space="preserve">1. </w:t>
      </w:r>
      <w:r>
        <w:rPr>
          <w:rFonts w:ascii="Monotype Corsiva" w:hAnsi="Monotype Corsiva"/>
        </w:rPr>
        <w:t>Peygamberimiz Hz. Muhammed’e on üç yıl …………………………. , on yıl ………………………… vahiy gelmiştir.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2.</w:t>
      </w:r>
      <w:r>
        <w:rPr>
          <w:rFonts w:ascii="Monotype Corsiva" w:hAnsi="Monotype Corsiva"/>
        </w:rPr>
        <w:t xml:space="preserve"> Kur’an-ı Kerim …………………. cüzden oluşmuştur.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3.</w:t>
      </w:r>
      <w:r>
        <w:rPr>
          <w:rFonts w:ascii="Monotype Corsiva" w:hAnsi="Monotype Corsiva"/>
        </w:rPr>
        <w:t xml:space="preserve"> ………………………………………. Kur’an ayetlerini Hz. Muhammed’in isteğiyle çeşitli yazı malzemelerine yazdılar.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4.</w:t>
      </w:r>
      <w:r>
        <w:rPr>
          <w:rFonts w:ascii="Monotype Corsiva" w:hAnsi="Monotype Corsiva"/>
        </w:rPr>
        <w:t xml:space="preserve"> Aile …………………………………………… temelidir.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5.</w:t>
      </w:r>
      <w:r>
        <w:rPr>
          <w:rFonts w:ascii="Monotype Corsiva" w:hAnsi="Monotype Corsiva"/>
        </w:rPr>
        <w:t xml:space="preserve"> Sorumluluklarımı yerine getirerek …………………………………………..mutluluğuna katkı sağlarım.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6.</w:t>
      </w:r>
      <w:r>
        <w:rPr>
          <w:rFonts w:ascii="Monotype Corsiva" w:hAnsi="Monotype Corsiva"/>
        </w:rPr>
        <w:t xml:space="preserve"> ………………………………………… insanın duygusal ihtiyaçlarından biridir.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7.</w:t>
      </w:r>
      <w:r>
        <w:rPr>
          <w:rFonts w:ascii="Monotype Corsiva" w:hAnsi="Monotype Corsiva"/>
        </w:rPr>
        <w:t xml:space="preserve"> ……………………………………………. sevgi işidir.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8.</w:t>
      </w:r>
      <w:r>
        <w:rPr>
          <w:rFonts w:ascii="Monotype Corsiva" w:hAnsi="Monotype Corsiva"/>
        </w:rPr>
        <w:t xml:space="preserve"> Allah’ın faydalanmak için insanlara verdiği şeylere ……………………………………………. denir.</w:t>
      </w:r>
    </w:p>
    <w:p w:rsidR="00F54103" w:rsidRPr="00E41B47" w:rsidRDefault="00F54103" w:rsidP="00E41B47">
      <w:pPr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9.</w:t>
      </w:r>
      <w:r>
        <w:rPr>
          <w:rFonts w:ascii="Monotype Corsiva" w:hAnsi="Monotype Corsiva"/>
        </w:rPr>
        <w:t xml:space="preserve"> ………………………………………… Hz. Muhammed’in sütkardeşiydi.</w: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B. Aşağıdaki ifadelerden doğru olanın başına “D”, yanlış olanın başına “Y” yazınız. (10 × 1 Puan = 10 Puan)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[____]1.</w:t>
      </w:r>
      <w:r>
        <w:rPr>
          <w:rFonts w:ascii="Monotype Corsiva" w:hAnsi="Monotype Corsiva"/>
        </w:rPr>
        <w:t xml:space="preserve"> Hz. Muhammed hayattayken Kur’an kitap haline getirilmiştir.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[____]2.</w:t>
      </w:r>
      <w:r>
        <w:rPr>
          <w:rFonts w:ascii="Monotype Corsiva" w:hAnsi="Monotype Corsiva"/>
        </w:rPr>
        <w:t xml:space="preserve"> Kur’an-ı Kerim yirmi üç yılda bölüm bölüm indirilmiştir.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[____]3.</w:t>
      </w:r>
      <w:r>
        <w:rPr>
          <w:rFonts w:ascii="Monotype Corsiva" w:hAnsi="Monotype Corsiva"/>
        </w:rPr>
        <w:t xml:space="preserve"> Kur’an’daki ilk sure Fatiha suresidir.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[____]4.</w:t>
      </w:r>
      <w:r>
        <w:rPr>
          <w:rFonts w:ascii="Monotype Corsiva" w:hAnsi="Monotype Corsiva"/>
        </w:rPr>
        <w:t>Anne ve babamın öğütlerini önemserim.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[____]5.</w:t>
      </w:r>
      <w:r>
        <w:rPr>
          <w:rFonts w:ascii="Monotype Corsiva" w:hAnsi="Monotype Corsiva"/>
        </w:rPr>
        <w:t xml:space="preserve"> Kardeşimin özel eşyalarını izinsiz kullanabilirim.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[____]6.</w:t>
      </w:r>
      <w:r>
        <w:rPr>
          <w:rFonts w:ascii="Monotype Corsiva" w:hAnsi="Monotype Corsiva"/>
        </w:rPr>
        <w:t xml:space="preserve"> Aile ilk eğitimi aldığımız yerdir.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[____]7.</w:t>
      </w:r>
      <w:r>
        <w:rPr>
          <w:rFonts w:ascii="Monotype Corsiva" w:hAnsi="Monotype Corsiva"/>
        </w:rPr>
        <w:t xml:space="preserve"> Temeli sevgiye dayalı dostluklar daha uzun ömürlüdür.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[____]8.</w:t>
      </w:r>
      <w:r>
        <w:rPr>
          <w:rFonts w:ascii="Monotype Corsiva" w:hAnsi="Monotype Corsiva"/>
        </w:rPr>
        <w:t xml:space="preserve"> Dostluk ve arkadaşlıklarımızın kalıcı olması için onlara karşı bencil davranmalıyız.</w:t>
      </w:r>
    </w:p>
    <w:p w:rsidR="00F54103" w:rsidRDefault="00F54103" w:rsidP="00CC438B">
      <w:pPr>
        <w:spacing w:line="360" w:lineRule="auto"/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[____]9.</w:t>
      </w:r>
      <w:r>
        <w:rPr>
          <w:rFonts w:ascii="Monotype Corsiva" w:hAnsi="Monotype Corsiva"/>
        </w:rPr>
        <w:t xml:space="preserve"> Allah, yarattığı varlıkları yaşatan, koruyan ve gözetendir.</w:t>
      </w:r>
    </w:p>
    <w:p w:rsidR="00F54103" w:rsidRDefault="00F54103" w:rsidP="00E41B47">
      <w:pPr>
        <w:rPr>
          <w:rFonts w:ascii="Monotype Corsiva" w:hAnsi="Monotype Corsiva"/>
        </w:rPr>
      </w:pPr>
      <w:r w:rsidRPr="009449BB">
        <w:rPr>
          <w:rFonts w:ascii="Monotype Corsiva" w:hAnsi="Monotype Corsiva"/>
          <w:b/>
        </w:rPr>
        <w:t>[____]10.</w:t>
      </w:r>
      <w:r>
        <w:rPr>
          <w:rFonts w:ascii="Monotype Corsiva" w:hAnsi="Monotype Corsiva"/>
        </w:rPr>
        <w:t xml:space="preserve"> İnsanın mutlu ve huzurlu olması için yalnız yaşaması gerekir.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 </w:t>
      </w:r>
    </w:p>
    <w:p w:rsidR="00F54103" w:rsidRPr="00E63979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C</w:t>
      </w:r>
      <w:r w:rsidRPr="00E63979">
        <w:rPr>
          <w:rFonts w:ascii="Monotype Corsiva" w:hAnsi="Monotype Corsiva"/>
          <w:b/>
        </w:rPr>
        <w:t>. Aşağıdaki eşleştirmeleri yapınız.</w:t>
      </w:r>
      <w:r>
        <w:rPr>
          <w:rFonts w:ascii="Monotype Corsiva" w:hAnsi="Monotype Corsiva"/>
          <w:b/>
        </w:rPr>
        <w:t xml:space="preserve"> (10 × 2 Puan = 20 Puan)</w:t>
      </w:r>
    </w:p>
    <w:tbl>
      <w:tblPr>
        <w:tblW w:w="0" w:type="auto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/>
      </w:tblPr>
      <w:tblGrid>
        <w:gridCol w:w="675"/>
        <w:gridCol w:w="1701"/>
        <w:gridCol w:w="567"/>
        <w:gridCol w:w="7969"/>
      </w:tblGrid>
      <w:tr w:rsidR="00F54103" w:rsidTr="001B207F">
        <w:trPr>
          <w:trHeight w:val="397"/>
        </w:trPr>
        <w:tc>
          <w:tcPr>
            <w:tcW w:w="675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1</w:t>
            </w:r>
          </w:p>
        </w:tc>
        <w:tc>
          <w:tcPr>
            <w:tcW w:w="1701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Nur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</w:p>
        </w:tc>
        <w:tc>
          <w:tcPr>
            <w:tcW w:w="7969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/>
                <w:bCs/>
              </w:rPr>
              <w:t>Başkalarının elde ettiği başarıyı çekememek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2</w:t>
            </w:r>
          </w:p>
        </w:tc>
        <w:tc>
          <w:tcPr>
            <w:tcW w:w="1701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Hz. Hatice</w:t>
            </w:r>
          </w:p>
        </w:tc>
        <w:tc>
          <w:tcPr>
            <w:tcW w:w="567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Diğer insanların görüşlerine anlayış göstermek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3</w:t>
            </w:r>
          </w:p>
        </w:tc>
        <w:tc>
          <w:tcPr>
            <w:tcW w:w="1701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Kıskançlık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Sadece kendisini düşünmek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4</w:t>
            </w:r>
          </w:p>
        </w:tc>
        <w:tc>
          <w:tcPr>
            <w:tcW w:w="1701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Hoşgörü</w:t>
            </w:r>
          </w:p>
        </w:tc>
        <w:tc>
          <w:tcPr>
            <w:tcW w:w="567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Manevi temizlik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5</w:t>
            </w:r>
          </w:p>
        </w:tc>
        <w:tc>
          <w:tcPr>
            <w:tcW w:w="1701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Merhamet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İlk vahyin indiği dağın adı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6</w:t>
            </w:r>
          </w:p>
        </w:tc>
        <w:tc>
          <w:tcPr>
            <w:tcW w:w="1701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Aile</w:t>
            </w:r>
          </w:p>
        </w:tc>
        <w:tc>
          <w:tcPr>
            <w:tcW w:w="567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Kur’an’ı kitap haline getirmeyi teklif eden kimse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7</w:t>
            </w:r>
          </w:p>
        </w:tc>
        <w:tc>
          <w:tcPr>
            <w:tcW w:w="1701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Bencillik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Hz. Muhammed’in yaşadığı şehir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8</w:t>
            </w:r>
          </w:p>
        </w:tc>
        <w:tc>
          <w:tcPr>
            <w:tcW w:w="1701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Medine</w:t>
            </w:r>
          </w:p>
        </w:tc>
        <w:tc>
          <w:tcPr>
            <w:tcW w:w="567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Hz. Muhammed’in eşi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9</w:t>
            </w:r>
          </w:p>
        </w:tc>
        <w:tc>
          <w:tcPr>
            <w:tcW w:w="1701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Hz. Ömer</w:t>
            </w:r>
          </w:p>
        </w:tc>
        <w:tc>
          <w:tcPr>
            <w:tcW w:w="567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E6EED5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Acıma duygusu</w:t>
            </w:r>
          </w:p>
        </w:tc>
      </w:tr>
      <w:tr w:rsidR="00F54103" w:rsidTr="001B207F">
        <w:trPr>
          <w:trHeight w:val="397"/>
        </w:trPr>
        <w:tc>
          <w:tcPr>
            <w:tcW w:w="675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  <w:bCs/>
              </w:rPr>
            </w:pPr>
            <w:r w:rsidRPr="001B207F">
              <w:rPr>
                <w:rFonts w:ascii="Monotype Corsiva" w:hAnsi="Monotype Corsiva"/>
                <w:bCs/>
              </w:rPr>
              <w:t>10</w:t>
            </w:r>
          </w:p>
        </w:tc>
        <w:tc>
          <w:tcPr>
            <w:tcW w:w="1701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  <w:b/>
              </w:rPr>
            </w:pPr>
            <w:r w:rsidRPr="001B207F">
              <w:rPr>
                <w:rFonts w:ascii="Monotype Corsiva" w:hAnsi="Monotype Corsiva"/>
                <w:b/>
              </w:rPr>
              <w:t>Dürüstlük</w:t>
            </w:r>
          </w:p>
        </w:tc>
        <w:tc>
          <w:tcPr>
            <w:tcW w:w="567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</w:p>
        </w:tc>
        <w:tc>
          <w:tcPr>
            <w:tcW w:w="7969" w:type="dxa"/>
            <w:shd w:val="clear" w:color="auto" w:fill="CDDDAC"/>
            <w:vAlign w:val="center"/>
          </w:tcPr>
          <w:p w:rsidR="00F54103" w:rsidRPr="001B207F" w:rsidRDefault="00F54103" w:rsidP="00CC438B">
            <w:pPr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Toplumu oluşturan temel yapı</w:t>
            </w:r>
          </w:p>
        </w:tc>
      </w:tr>
    </w:tbl>
    <w:p w:rsidR="00F54103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D. Aşağıdaki şemada boş bırakılan yerler tamamlayınız.</w:t>
      </w:r>
      <w:r w:rsidRPr="00177FFA">
        <w:rPr>
          <w:rFonts w:ascii="Monotype Corsiva" w:hAnsi="Monotype Corsiva"/>
          <w:b/>
        </w:rPr>
        <w:t xml:space="preserve"> </w:t>
      </w:r>
      <w:r>
        <w:rPr>
          <w:rFonts w:ascii="Monotype Corsiva" w:hAnsi="Monotype Corsiva"/>
          <w:b/>
        </w:rPr>
        <w:t>(7 × 3 Puan = 21 Puan)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noProof/>
        </w:rPr>
        <w:pict>
          <v:rect id="_x0000_s1027" style="position:absolute;margin-left:283.65pt;margin-top:5.45pt;width:99pt;height:75.75pt;z-index:251648000" strokecolor="#4bacc6" strokeweight="5pt">
            <v:stroke linestyle="thickThin"/>
            <v:shadow color="#868686"/>
            <v:textbox style="mso-next-textbox:#_x0000_s1027">
              <w:txbxContent>
                <w:p w:rsidR="00F54103" w:rsidRDefault="00F54103" w:rsidP="00671B8C">
                  <w:pPr>
                    <w:rPr>
                      <w:rFonts w:ascii="Monotype Corsiva" w:hAnsi="Monotype Corsiva"/>
                    </w:rPr>
                  </w:pPr>
                </w:p>
                <w:p w:rsidR="00F54103" w:rsidRPr="00F222EE" w:rsidRDefault="00F54103" w:rsidP="00671B8C">
                  <w:pPr>
                    <w:rPr>
                      <w:rFonts w:ascii="Monotype Corsiva" w:hAnsi="Monotype Corsiva"/>
                      <w:sz w:val="36"/>
                    </w:rPr>
                  </w:pPr>
                </w:p>
                <w:p w:rsidR="00F54103" w:rsidRPr="00671B8C" w:rsidRDefault="00F54103" w:rsidP="00F222EE">
                  <w:pPr>
                    <w:jc w:val="center"/>
                    <w:rPr>
                      <w:rFonts w:ascii="Monotype Corsiva" w:hAnsi="Monotype Corsiva"/>
                    </w:rPr>
                  </w:pPr>
                  <w:r w:rsidRPr="00F222EE">
                    <w:rPr>
                      <w:rFonts w:ascii="Monotype Corsiva" w:hAnsi="Monotype Corsiva"/>
                    </w:rPr>
                    <w:t>Kur’an-ı</w:t>
                  </w:r>
                  <w:r>
                    <w:rPr>
                      <w:rFonts w:ascii="Monotype Corsiva" w:hAnsi="Monotype Corsiva"/>
                    </w:rPr>
                    <w:t xml:space="preserve"> insanlara öğretti.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8" type="#_x0000_t78" style="position:absolute;margin-left:142.65pt;margin-top:5.45pt;width:132pt;height:75.75pt;z-index:251646976" strokecolor="#4bacc6" strokeweight="5pt">
            <v:stroke linestyle="thickThin"/>
            <v:shadow color="#868686"/>
            <v:textbox style="mso-next-textbox:#_x0000_s1028">
              <w:txbxContent>
                <w:p w:rsidR="00F54103" w:rsidRDefault="00F54103" w:rsidP="00671B8C">
                  <w:pPr>
                    <w:rPr>
                      <w:rFonts w:ascii="Monotype Corsiva" w:hAnsi="Monotype Corsiva"/>
                    </w:rPr>
                  </w:pPr>
                </w:p>
                <w:p w:rsidR="00F54103" w:rsidRPr="008F7CED" w:rsidRDefault="00F54103" w:rsidP="00671B8C">
                  <w:pPr>
                    <w:rPr>
                      <w:rFonts w:ascii="Monotype Corsiva" w:hAnsi="Monotype Corsiva"/>
                      <w:sz w:val="22"/>
                    </w:rPr>
                  </w:pPr>
                </w:p>
                <w:p w:rsidR="00F54103" w:rsidRPr="00671B8C" w:rsidRDefault="00F54103" w:rsidP="00671B8C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Vahyi peygambere ulaştırdı.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78" style="position:absolute;margin-left:.9pt;margin-top:5.45pt;width:132pt;height:75.75pt;z-index:251644928" strokecolor="#4bacc6" strokeweight="5pt">
            <v:stroke linestyle="thickThin"/>
            <v:shadow color="#868686"/>
            <v:textbox style="mso-next-textbox:#_x0000_s1029">
              <w:txbxContent>
                <w:p w:rsidR="00F54103" w:rsidRDefault="00F54103">
                  <w:pPr>
                    <w:rPr>
                      <w:rFonts w:ascii="Monotype Corsiva" w:hAnsi="Monotype Corsiva"/>
                    </w:rPr>
                  </w:pPr>
                </w:p>
                <w:p w:rsidR="00F54103" w:rsidRDefault="00F54103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>
                  <w:pPr>
                    <w:rPr>
                      <w:rFonts w:ascii="Monotype Corsiva" w:hAnsi="Monotype Corsiva"/>
                    </w:rPr>
                  </w:pPr>
                  <w:r w:rsidRPr="00671B8C">
                    <w:rPr>
                      <w:rFonts w:ascii="Monotype Corsiva" w:hAnsi="Monotype Corsiva"/>
                    </w:rPr>
                    <w:t>Vahyi gönderdi.</w:t>
                  </w:r>
                </w:p>
              </w:txbxContent>
            </v:textbox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type id="_x0000_t90" coordsize="21600,21600" o:spt="90" adj="9257,18514,7200" path="m@4,l@0@2@5@2@5@12,0@12,,21600@1,21600@1@2,21600@2xe">
            <v:stroke joinstyle="miter"/>
            <v:formulas>
              <v:f eqn="val #0"/>
              <v:f eqn="val #1"/>
              <v:f eqn="val #2"/>
              <v:f eqn="prod #0 1 2"/>
              <v:f eqn="sum @3 10800 0"/>
              <v:f eqn="sum 21600 #0 #1"/>
              <v:f eqn="sum #1 #2 0"/>
              <v:f eqn="prod @6 1 2"/>
              <v:f eqn="prod #1 2 1"/>
              <v:f eqn="sum @8 0 21600"/>
              <v:f eqn="prod 21600 @0 @1"/>
              <v:f eqn="prod 21600 @4 @1"/>
              <v:f eqn="prod 21600 @5 @1"/>
              <v:f eqn="prod 21600 @7 @1"/>
              <v:f eqn="prod #1 1 2"/>
              <v:f eqn="sum @5 0 @4"/>
              <v:f eqn="sum @0 0 @4"/>
              <v:f eqn="prod @2 @15 @16"/>
            </v:formulas>
            <v:path o:connecttype="custom" o:connectlocs="@4,0;@0,@2;0,@11;@14,21600;@1,@13;21600,@2" o:connectangles="270,180,180,90,0,0" textboxrect="0,@12,@1,21600;@5,@17,@1,21600"/>
            <v:handles>
              <v:h position="#0,topLeft" xrange="@2,@9"/>
              <v:h position="#1,#2" xrange="@4,21600" yrange="0,@0"/>
            </v:handles>
          </v:shapetype>
          <v:shape id="_x0000_s1030" type="#_x0000_t90" style="position:absolute;margin-left:390.15pt;margin-top:7.7pt;width:137.25pt;height:27.75pt;flip:y;z-index:251661312" strokecolor="#4bacc6" strokeweight="5pt">
            <v:stroke linestyle="thickThin"/>
            <v:shadow color="#868686"/>
            <o:extrusion v:ext="view" rotationangle="-90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7.65pt;margin-top:7.75pt;width:75pt;height:0;z-index:251645952" o:connectortype="straight" strokeweight="1.5pt">
            <v:stroke dashstyle="1 1" endcap="round"/>
          </v:shape>
        </w:pict>
      </w:r>
      <w:r>
        <w:rPr>
          <w:noProof/>
        </w:rPr>
        <w:pict>
          <v:shape id="_x0000_s1032" type="#_x0000_t32" style="position:absolute;margin-left:289.65pt;margin-top:7.75pt;width:75pt;height:0;z-index:251651072" o:connectortype="straight" strokeweight="1.5pt">
            <v:stroke dashstyle="1 1" endcap="round"/>
          </v:shape>
        </w:pict>
      </w:r>
      <w:r>
        <w:rPr>
          <w:noProof/>
        </w:rPr>
        <w:pict>
          <v:shape id="_x0000_s1033" type="#_x0000_t32" style="position:absolute;margin-left:147.9pt;margin-top:.25pt;width:75pt;height:0;z-index:251650048" o:connectortype="straight" strokeweight="1.5pt">
            <v:stroke dashstyle="1 1" endcap="round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rect id="_x0000_s1034" style="position:absolute;margin-left:426.9pt;margin-top:7.85pt;width:127.5pt;height:69.75pt;z-index:251649024" strokecolor="#4bacc6" strokeweight="5pt">
            <v:stroke linestyle="thickThin"/>
            <v:shadow color="#868686"/>
            <v:textbox style="mso-next-textbox:#_x0000_s1034">
              <w:txbxContent>
                <w:p w:rsidR="00F54103" w:rsidRPr="00671B8C" w:rsidRDefault="00F54103" w:rsidP="00F222EE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Vahiy Katipleri</w:t>
                  </w:r>
                </w:p>
              </w:txbxContent>
            </v:textbox>
          </v:rect>
        </w:pic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 id="_x0000_s1035" type="#_x0000_t32" style="position:absolute;margin-left:430.65pt;margin-top:3.45pt;width:114.75pt;height:0;z-index:251652096" o:connectortype="straight" strokeweight="1.5pt">
            <v:stroke dashstyle="1 1" endcap="round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6" type="#_x0000_t77" style="position:absolute;margin-left:246.15pt;margin-top:9.45pt;width:132pt;height:75.75pt;z-index:251655168" strokecolor="#4bacc6" strokeweight="5pt">
            <v:stroke linestyle="thickThin"/>
            <v:shadow color="#868686"/>
            <v:textbox style="mso-next-textbox:#_x0000_s1036">
              <w:txbxContent>
                <w:p w:rsidR="00F54103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Pr="00B5161D" w:rsidRDefault="00F54103" w:rsidP="00F222EE">
                  <w:pPr>
                    <w:rPr>
                      <w:rFonts w:ascii="Monotype Corsiva" w:hAnsi="Monotype Corsiva"/>
                      <w:sz w:val="20"/>
                    </w:rPr>
                  </w:pPr>
                </w:p>
                <w:p w:rsidR="00F54103" w:rsidRPr="00671B8C" w:rsidRDefault="00F54103" w:rsidP="00B5161D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Vahiyi ezberlediler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77" style="position:absolute;margin-left:105.15pt;margin-top:9.45pt;width:132pt;height:75.75pt;z-index:251654144" strokecolor="#4bacc6" strokeweight="5pt">
            <v:stroke linestyle="thickThin"/>
            <v:shadow color="#868686"/>
            <v:textbox style="mso-next-textbox:#_x0000_s1037">
              <w:txbxContent>
                <w:p w:rsidR="00F54103" w:rsidRDefault="00F54103" w:rsidP="00B5161D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Hz. Ebu Bekir</w:t>
                  </w:r>
                </w:p>
                <w:p w:rsidR="00F54103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38" style="position:absolute;margin-left:.9pt;margin-top:9.45pt;width:96pt;height:75.75pt;z-index:251656192" strokecolor="#4bacc6" strokeweight="5pt">
            <v:stroke linestyle="thickThin"/>
            <v:shadow color="#868686"/>
            <v:textbox style="mso-next-textbox:#_x0000_s1038">
              <w:txbxContent>
                <w:p w:rsidR="00F54103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 w:rsidP="00F222EE">
                  <w:pPr>
                    <w:rPr>
                      <w:rFonts w:ascii="Monotype Corsiva" w:hAnsi="Monotype Corsiva"/>
                    </w:rPr>
                  </w:pPr>
                </w:p>
                <w:p w:rsidR="00F54103" w:rsidRPr="00671B8C" w:rsidRDefault="00F54103" w:rsidP="00B5161D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Kur’an’ı çoğalttı.</w:t>
                  </w:r>
                </w:p>
              </w:txbxContent>
            </v:textbox>
          </v:rect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 id="_x0000_s1039" type="#_x0000_t32" style="position:absolute;margin-left:430.65pt;margin-top:.5pt;width:114.75pt;height:0;z-index:251653120" o:connectortype="straight" strokeweight="1.5pt">
            <v:stroke dashstyle="1 1" endcap="round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 id="_x0000_s1040" type="#_x0000_t90" style="position:absolute;margin-left:425.75pt;margin-top:-32.05pt;width:48.75pt;height:120pt;rotation:-90;flip:y;z-index:251662336" strokecolor="#4bacc6" strokeweight="5pt">
            <v:stroke linestyle="thickThin"/>
            <v:shadow color="#868686"/>
            <o:extrusion v:ext="view" rotationangle="-90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 id="_x0000_s1041" type="#_x0000_t32" style="position:absolute;margin-left:11.4pt;margin-top:4.3pt;width:75pt;height:0;z-index:251659264" o:connectortype="straight" strokeweight="1.5pt">
            <v:stroke dashstyle="1 1" endcap="round"/>
          </v:shape>
        </w:pict>
      </w:r>
      <w:r>
        <w:rPr>
          <w:noProof/>
        </w:rPr>
        <w:pict>
          <v:shape id="_x0000_s1042" type="#_x0000_t32" style="position:absolute;margin-left:156.9pt;margin-top:12.55pt;width:75pt;height:0;z-index:251660288" o:connectortype="straight" strokeweight="1.5pt">
            <v:stroke dashstyle="1 1" endcap="round"/>
          </v:shape>
        </w:pict>
      </w:r>
      <w:r>
        <w:rPr>
          <w:noProof/>
        </w:rPr>
        <w:pict>
          <v:shape id="_x0000_s1043" type="#_x0000_t32" style="position:absolute;margin-left:296.4pt;margin-top:4.3pt;width:75pt;height:0;z-index:251657216" o:connectortype="straight" strokeweight="1.5pt">
            <v:stroke dashstyle="1 1" endcap="round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 id="_x0000_s1044" type="#_x0000_t32" style="position:absolute;margin-left:156.9pt;margin-top:8.15pt;width:75pt;height:0;z-index:251658240" o:connectortype="straight" strokeweight="1.5pt">
            <v:stroke dashstyle="1 1" endcap="round"/>
          </v:shape>
        </w:pic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E. Aşağıda karışık olarak verilen Kevser suresini sıralayınız.</w:t>
      </w:r>
      <w:r w:rsidRPr="00177FFA">
        <w:rPr>
          <w:rFonts w:ascii="Monotype Corsiva" w:hAnsi="Monotype Corsiva"/>
          <w:b/>
        </w:rPr>
        <w:t xml:space="preserve"> </w:t>
      </w:r>
      <w:r>
        <w:rPr>
          <w:rFonts w:ascii="Monotype Corsiva" w:hAnsi="Monotype Corsiva"/>
          <w:b/>
        </w:rPr>
        <w:t>(6 Puan)</w:t>
      </w: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45" type="#_x0000_t59" style="position:absolute;margin-left:11.4pt;margin-top:6.05pt;width:30pt;height:24.75pt;z-index:251663360"/>
        </w:pict>
      </w:r>
      <w:r>
        <w:rPr>
          <w:noProof/>
        </w:rPr>
        <w:pict>
          <v:shape id="_x0000_s1046" type="#_x0000_t59" style="position:absolute;margin-left:187.65pt;margin-top:6.05pt;width:30pt;height:24.75pt;z-index:251664384"/>
        </w:pict>
      </w:r>
      <w:r>
        <w:rPr>
          <w:noProof/>
        </w:rPr>
        <w:pict>
          <v:shape id="_x0000_s1047" type="#_x0000_t59" style="position:absolute;margin-left:364.65pt;margin-top:6.05pt;width:30pt;height:24.75pt;z-index:251665408"/>
        </w:pict>
      </w:r>
    </w:p>
    <w:p w:rsidR="00F54103" w:rsidRPr="00B1485B" w:rsidRDefault="00F54103" w:rsidP="00B1485B">
      <w:pPr>
        <w:jc w:val="center"/>
        <w:rPr>
          <w:rFonts w:ascii="Monotype Corsiva" w:hAnsi="Monotype Corsiva"/>
        </w:rPr>
      </w:pPr>
      <w:r w:rsidRPr="00B1485B">
        <w:rPr>
          <w:rFonts w:ascii="Monotype Corsiva" w:hAnsi="Monotype Corsiva"/>
        </w:rPr>
        <w:t>Fesalli li Rabbike venhar</w:t>
      </w:r>
      <w:r w:rsidRPr="00B1485B">
        <w:rPr>
          <w:rFonts w:ascii="Monotype Corsiva" w:hAnsi="Monotype Corsiva"/>
        </w:rPr>
        <w:tab/>
      </w:r>
      <w:r w:rsidRPr="00B1485B"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 w:rsidRPr="00B1485B">
        <w:rPr>
          <w:rFonts w:ascii="Monotype Corsiva" w:hAnsi="Monotype Corsiva"/>
        </w:rPr>
        <w:t>İnne şânieke hüvel ebter</w:t>
      </w:r>
      <w:r w:rsidRPr="00B1485B">
        <w:rPr>
          <w:rFonts w:ascii="Monotype Corsiva" w:hAnsi="Monotype Corsiva"/>
        </w:rPr>
        <w:tab/>
      </w:r>
      <w:r w:rsidRPr="00B1485B"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 w:rsidRPr="00B1485B">
        <w:rPr>
          <w:rFonts w:ascii="Monotype Corsiva" w:hAnsi="Monotype Corsiva"/>
        </w:rPr>
        <w:t>İnnâ a’taynâ kelkevser</w: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>F. Bilge insan Hz. Lokman’ın öğütlerini işaretleyiniz.(12 Puan)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noProof/>
        </w:rPr>
        <w:pict>
          <v:shape id="_x0000_s1048" type="#_x0000_t59" style="position:absolute;margin-left:175.65pt;margin-top:7.65pt;width:30pt;height:24.75pt;z-index:251667456"/>
        </w:pict>
      </w:r>
      <w:r>
        <w:rPr>
          <w:noProof/>
        </w:rPr>
        <w:pict>
          <v:shape id="_x0000_s1049" type="#_x0000_t59" style="position:absolute;margin-left:.9pt;margin-top:7.65pt;width:30pt;height:24.75pt;z-index:251668480"/>
        </w:pict>
      </w:r>
      <w:r>
        <w:rPr>
          <w:noProof/>
        </w:rPr>
        <w:pict>
          <v:shape id="_x0000_s1050" type="#_x0000_t59" style="position:absolute;margin-left:352.65pt;margin-top:7.65pt;width:30pt;height:24.75pt;z-index:251670528"/>
        </w:pict>
      </w:r>
    </w:p>
    <w:p w:rsidR="00F54103" w:rsidRDefault="00F54103" w:rsidP="00177FFA">
      <w:pPr>
        <w:jc w:val="center"/>
        <w:rPr>
          <w:rFonts w:ascii="Monotype Corsiva" w:hAnsi="Monotype Corsiva"/>
        </w:rPr>
      </w:pPr>
      <w:r>
        <w:rPr>
          <w:rFonts w:ascii="Monotype Corsiva" w:hAnsi="Monotype Corsiva"/>
        </w:rPr>
        <w:t>Allah’a ortak koşma!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Beş vakit namaz kıl.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Allah her şeyden haberdardır.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noProof/>
        </w:rPr>
        <w:pict>
          <v:shape id="_x0000_s1051" type="#_x0000_t59" style="position:absolute;margin-left:175.65pt;margin-top:5.45pt;width:30pt;height:24.75pt;z-index:251666432"/>
        </w:pict>
      </w:r>
      <w:r>
        <w:rPr>
          <w:noProof/>
        </w:rPr>
        <w:pict>
          <v:shape id="_x0000_s1052" type="#_x0000_t59" style="position:absolute;margin-left:.9pt;margin-top:10pt;width:30pt;height:24.75pt;z-index:251669504"/>
        </w:pict>
      </w:r>
      <w:r>
        <w:rPr>
          <w:noProof/>
        </w:rPr>
        <w:pict>
          <v:shape id="_x0000_s1053" type="#_x0000_t59" style="position:absolute;margin-left:352.65pt;margin-top:10pt;width:30pt;height:24.75pt;z-index:251671552"/>
        </w:pict>
      </w:r>
    </w:p>
    <w:p w:rsidR="00F54103" w:rsidRPr="00B1485B" w:rsidRDefault="00F54103" w:rsidP="00177FFA">
      <w:pPr>
        <w:jc w:val="center"/>
        <w:rPr>
          <w:rFonts w:ascii="Monotype Corsiva" w:hAnsi="Monotype Corsiva"/>
        </w:rPr>
      </w:pPr>
      <w:r>
        <w:rPr>
          <w:rFonts w:ascii="Monotype Corsiva" w:hAnsi="Monotype Corsiva"/>
        </w:rPr>
        <w:t>Başına gelenlere sabret.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İnsanları kıskanabilirsin.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Anne ve babana iyi davran.</w:t>
      </w:r>
    </w:p>
    <w:p w:rsidR="00F54103" w:rsidRDefault="00F54103" w:rsidP="00E41B47">
      <w:pPr>
        <w:rPr>
          <w:rFonts w:ascii="Monotype Corsiva" w:hAnsi="Monotype Corsiva"/>
          <w:b/>
        </w:rPr>
      </w:pPr>
    </w:p>
    <w:p w:rsidR="00F54103" w:rsidRDefault="00F54103" w:rsidP="00E41B47">
      <w:pPr>
        <w:rPr>
          <w:rFonts w:ascii="Monotype Corsiva" w:hAnsi="Monotype Corsiva"/>
          <w:b/>
        </w:rPr>
        <w:sectPr w:rsidR="00F54103" w:rsidSect="007851D0">
          <w:type w:val="continuous"/>
          <w:pgSz w:w="11906" w:h="16838"/>
          <w:pgMar w:top="567" w:right="567" w:bottom="567" w:left="567" w:header="708" w:footer="708" w:gutter="0"/>
          <w:cols w:sep="1" w:space="510"/>
          <w:docGrid w:linePitch="360"/>
        </w:sectPr>
      </w:pPr>
      <w:r>
        <w:rPr>
          <w:rFonts w:ascii="Monotype Corsiva" w:hAnsi="Monotype Corsiva"/>
          <w:b/>
        </w:rPr>
        <w:t>G. Aşağıdaki çoktan seçmeli soruları dikkatlice okuyunuz. Cevaplarınızı Cevap anahtarına yazınız(10 × 2 Puan = 20 Puan)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1. Kur’an-ı Kerim’deki en kısa sure hangisidir?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İhlas suresi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Kevser suresi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Fatiha suresi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Bakara suresi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2. Kur’an-ı Kerim kimin döneminde çoğaltılmıştır?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Hz. Ebu Bekir</w:t>
      </w:r>
      <w:r>
        <w:rPr>
          <w:rFonts w:ascii="Monotype Corsiva" w:hAnsi="Monotype Corsiva"/>
        </w:rPr>
        <w:tab/>
        <w:t>B. Hz. Ömer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Hz. Ali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Hz. Osman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3. Kur’an-ı Kerim’in başından itibaren her yirmi sayfalık bölümüne ne ad verilir?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Cüz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Ayet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Sure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Vahiy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 xml:space="preserve">4.Aşağıdakilerden hangisi kardeşlerimize karşı sorumluluklarımızdan birisi </w:t>
      </w:r>
      <w:r w:rsidRPr="00CC438B">
        <w:rPr>
          <w:rFonts w:ascii="Monotype Corsiva" w:hAnsi="Monotype Corsiva"/>
          <w:b/>
          <w:u w:val="single"/>
        </w:rPr>
        <w:t>değildir?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Hatalarını düzeltmesine yardımcı olmak.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B. Okul ödevlerini yapmak.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Eşyalarımızı onlarla paylaşmayı bilmek.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D. Davranışlarımızla onlara iyi örnek olmak.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Pr="00CC438B" w:rsidRDefault="00F54103" w:rsidP="00E41B47">
      <w:pPr>
        <w:rPr>
          <w:rFonts w:ascii="Monotype Corsiva" w:hAnsi="Monotype Corsiva"/>
          <w:b/>
          <w:u w:val="single"/>
        </w:rPr>
      </w:pPr>
      <w:r>
        <w:rPr>
          <w:rFonts w:ascii="Monotype Corsiva" w:hAnsi="Monotype Corsiva"/>
        </w:rPr>
        <w:t xml:space="preserve">5. Aşağıdakilerden hangisi ailemize karşı görevlerimizden </w:t>
      </w:r>
      <w:r w:rsidRPr="00CC438B">
        <w:rPr>
          <w:rFonts w:ascii="Monotype Corsiva" w:hAnsi="Monotype Corsiva"/>
          <w:b/>
          <w:u w:val="single"/>
        </w:rPr>
        <w:t>değildir?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Ev eşyalarına zarar vermemek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B. Kardeşlerimizle ilgilenmek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Aile bütçesini yönetmek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D. Anne-babamıza yardım etmek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6. Aile bireyleri arasındaki ilişki neye dayanır?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Bencilliğe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Sevgi ve saygıya</w:t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Kıskançlığa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Zorlamaya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Pr="00CC438B" w:rsidRDefault="00F54103" w:rsidP="00E41B47">
      <w:pPr>
        <w:rPr>
          <w:rFonts w:ascii="Monotype Corsiva" w:hAnsi="Monotype Corsiva"/>
          <w:b/>
          <w:u w:val="single"/>
        </w:rPr>
      </w:pPr>
      <w:r>
        <w:rPr>
          <w:rFonts w:ascii="Monotype Corsiva" w:hAnsi="Monotype Corsiva"/>
        </w:rPr>
        <w:t xml:space="preserve">7. Aşağıdakilerden hangisi aileyi oluşturan üyelerden biri </w:t>
      </w:r>
      <w:r w:rsidRPr="00CC438B">
        <w:rPr>
          <w:rFonts w:ascii="Monotype Corsiva" w:hAnsi="Monotype Corsiva"/>
          <w:b/>
          <w:u w:val="single"/>
        </w:rPr>
        <w:t>değildir?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Anne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Baba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Kardeşler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Arkadaşlar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Pr="00CC438B" w:rsidRDefault="00F54103" w:rsidP="00E41B47">
      <w:pPr>
        <w:rPr>
          <w:rFonts w:ascii="Monotype Corsiva" w:hAnsi="Monotype Corsiva"/>
          <w:b/>
          <w:u w:val="single"/>
        </w:rPr>
      </w:pPr>
      <w:r>
        <w:rPr>
          <w:rFonts w:ascii="Monotype Corsiva" w:hAnsi="Monotype Corsiva"/>
        </w:rPr>
        <w:t xml:space="preserve">8. </w:t>
      </w:r>
      <w:r w:rsidRPr="00CC438B">
        <w:rPr>
          <w:rFonts w:ascii="Monotype Corsiva" w:hAnsi="Monotype Corsiva"/>
          <w:b/>
        </w:rPr>
        <w:t>“Müminler ancak kardeştirler. Öyleyse kardeşlerinizin arasını düzeltin ve Allah’tan korkun ki esirgenesiniz.”</w:t>
      </w:r>
      <w:r>
        <w:rPr>
          <w:rFonts w:ascii="Monotype Corsiva" w:hAnsi="Monotype Corsiva"/>
        </w:rPr>
        <w:t xml:space="preserve"> Ayetinden aşağıdaki yargılardan hangisi </w:t>
      </w:r>
      <w:r w:rsidRPr="00CC438B">
        <w:rPr>
          <w:rFonts w:ascii="Monotype Corsiva" w:hAnsi="Monotype Corsiva"/>
          <w:b/>
          <w:u w:val="single"/>
        </w:rPr>
        <w:t>çıkarılamaz?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Müminler birbirinin kardeşidir.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B. Asıl kardeşlik kan bağına dayanan kardeşliktir.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İnsanları barıştırmak için çaba göstermeliyiz.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D. Dargın olan kişileri barıştırmak gerekir.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9. Dostluk ve kardeşliğin temelinde hangi duygu vardır?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Hoşgörü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Kıskançlık</w:t>
      </w:r>
      <w:r>
        <w:rPr>
          <w:rFonts w:ascii="Monotype Corsiva" w:hAnsi="Monotype Corsiva"/>
        </w:rPr>
        <w:tab/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Sabır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Sevgi</w:t>
      </w:r>
    </w:p>
    <w:p w:rsidR="00F54103" w:rsidRDefault="00F54103" w:rsidP="00E41B47">
      <w:pPr>
        <w:rPr>
          <w:rFonts w:ascii="Monotype Corsiva" w:hAnsi="Monotype Corsiva"/>
        </w:rPr>
      </w:pPr>
    </w:p>
    <w:p w:rsidR="00F54103" w:rsidRPr="00CC438B" w:rsidRDefault="00F54103" w:rsidP="00E41B47">
      <w:pPr>
        <w:rPr>
          <w:rFonts w:ascii="Monotype Corsiva" w:hAnsi="Monotype Corsiva"/>
          <w:b/>
          <w:u w:val="single"/>
        </w:rPr>
      </w:pPr>
      <w:r>
        <w:rPr>
          <w:rFonts w:ascii="Monotype Corsiva" w:hAnsi="Monotype Corsiva"/>
        </w:rPr>
        <w:t xml:space="preserve">10. Aşağıdakilerden hangisi dostluk ve kardeşlik ilişkisinin dayandığı değerlerden biri </w:t>
      </w:r>
      <w:r w:rsidRPr="00CC438B">
        <w:rPr>
          <w:rFonts w:ascii="Monotype Corsiva" w:hAnsi="Monotype Corsiva"/>
          <w:b/>
          <w:u w:val="single"/>
        </w:rPr>
        <w:t>olamaz?</w:t>
      </w:r>
    </w:p>
    <w:p w:rsidR="00F54103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A. Sevgi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B. Menfaat</w:t>
      </w:r>
      <w:r>
        <w:rPr>
          <w:rFonts w:ascii="Monotype Corsiva" w:hAnsi="Monotype Corsiva"/>
        </w:rPr>
        <w:tab/>
      </w:r>
    </w:p>
    <w:p w:rsidR="00F54103" w:rsidRPr="00E63979" w:rsidRDefault="00F54103" w:rsidP="00E41B47">
      <w:pPr>
        <w:rPr>
          <w:rFonts w:ascii="Monotype Corsiva" w:hAnsi="Monotype Corsiva"/>
        </w:rPr>
      </w:pPr>
      <w:r>
        <w:rPr>
          <w:rFonts w:ascii="Monotype Corsiva" w:hAnsi="Monotype Corsiva"/>
        </w:rPr>
        <w:t>C. Saygı</w:t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</w:r>
      <w:r>
        <w:rPr>
          <w:rFonts w:ascii="Monotype Corsiva" w:hAnsi="Monotype Corsiva"/>
        </w:rPr>
        <w:tab/>
        <w:t>D. Özveri</w:t>
      </w:r>
    </w:p>
    <w:p w:rsidR="00F54103" w:rsidRDefault="00F54103" w:rsidP="00E41B47">
      <w:pPr>
        <w:pStyle w:val="NoSpacing"/>
        <w:rPr>
          <w:rFonts w:ascii="Monotype Corsiva" w:hAnsi="Monotype Corsiv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9"/>
        <w:gridCol w:w="530"/>
        <w:gridCol w:w="530"/>
        <w:gridCol w:w="530"/>
        <w:gridCol w:w="530"/>
        <w:gridCol w:w="530"/>
        <w:gridCol w:w="530"/>
        <w:gridCol w:w="530"/>
        <w:gridCol w:w="530"/>
        <w:gridCol w:w="530"/>
      </w:tblGrid>
      <w:tr w:rsidR="00F54103" w:rsidTr="001B207F">
        <w:trPr>
          <w:trHeight w:val="397"/>
        </w:trPr>
        <w:tc>
          <w:tcPr>
            <w:tcW w:w="529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1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2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3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4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5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6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7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8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9</w:t>
            </w: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  <w:r w:rsidRPr="001B207F">
              <w:rPr>
                <w:rFonts w:ascii="Monotype Corsiva" w:hAnsi="Monotype Corsiva"/>
              </w:rPr>
              <w:t>10</w:t>
            </w:r>
          </w:p>
        </w:tc>
      </w:tr>
      <w:tr w:rsidR="00F54103" w:rsidTr="001B207F">
        <w:trPr>
          <w:trHeight w:val="397"/>
        </w:trPr>
        <w:tc>
          <w:tcPr>
            <w:tcW w:w="529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  <w:tc>
          <w:tcPr>
            <w:tcW w:w="530" w:type="dxa"/>
            <w:vAlign w:val="center"/>
          </w:tcPr>
          <w:p w:rsidR="00F54103" w:rsidRPr="001B207F" w:rsidRDefault="00F54103" w:rsidP="001B207F">
            <w:pPr>
              <w:pStyle w:val="NoSpacing"/>
              <w:jc w:val="center"/>
              <w:rPr>
                <w:rFonts w:ascii="Monotype Corsiva" w:hAnsi="Monotype Corsiva"/>
              </w:rPr>
            </w:pPr>
          </w:p>
        </w:tc>
      </w:tr>
    </w:tbl>
    <w:p w:rsidR="00F54103" w:rsidRPr="00E41B47" w:rsidRDefault="00F54103" w:rsidP="00E41B47">
      <w:pPr>
        <w:pStyle w:val="NoSpacing"/>
        <w:rPr>
          <w:rFonts w:ascii="Monotype Corsiva" w:hAnsi="Monotype Corsiva"/>
        </w:rPr>
      </w:pPr>
    </w:p>
    <w:sectPr w:rsidR="00F54103" w:rsidRPr="00E41B47" w:rsidSect="00177FFA">
      <w:type w:val="continuous"/>
      <w:pgSz w:w="11906" w:h="16838"/>
      <w:pgMar w:top="567" w:right="567" w:bottom="567" w:left="567" w:header="708" w:footer="708" w:gutter="0"/>
      <w:cols w:num="2" w:sep="1" w:space="45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4103" w:rsidRDefault="00F54103" w:rsidP="00B60630">
      <w:r>
        <w:separator/>
      </w:r>
    </w:p>
  </w:endnote>
  <w:endnote w:type="continuationSeparator" w:id="0">
    <w:p w:rsidR="00F54103" w:rsidRDefault="00F54103" w:rsidP="00B60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4103" w:rsidRDefault="00F54103" w:rsidP="00B60630">
      <w:r>
        <w:separator/>
      </w:r>
    </w:p>
  </w:footnote>
  <w:footnote w:type="continuationSeparator" w:id="0">
    <w:p w:rsidR="00F54103" w:rsidRDefault="00F54103" w:rsidP="00B606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4B10"/>
    <w:multiLevelType w:val="hybridMultilevel"/>
    <w:tmpl w:val="044C3CC8"/>
    <w:lvl w:ilvl="0" w:tplc="46BC1F90">
      <w:start w:val="15"/>
      <w:numFmt w:val="decimal"/>
      <w:lvlText w:val="%1)"/>
      <w:lvlJc w:val="left"/>
      <w:pPr>
        <w:tabs>
          <w:tab w:val="num" w:pos="405"/>
        </w:tabs>
        <w:ind w:left="40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1">
    <w:nsid w:val="0CDE50B9"/>
    <w:multiLevelType w:val="hybridMultilevel"/>
    <w:tmpl w:val="1626F0B6"/>
    <w:lvl w:ilvl="0" w:tplc="9CEA28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06B06E">
      <w:start w:val="3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EE1139"/>
    <w:multiLevelType w:val="hybridMultilevel"/>
    <w:tmpl w:val="ACBAD566"/>
    <w:lvl w:ilvl="0" w:tplc="8A92819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19882252"/>
    <w:multiLevelType w:val="hybridMultilevel"/>
    <w:tmpl w:val="738ADC70"/>
    <w:lvl w:ilvl="0" w:tplc="058414FC">
      <w:start w:val="1"/>
      <w:numFmt w:val="upperLetter"/>
      <w:lvlText w:val="%1)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4">
    <w:nsid w:val="1A4912E0"/>
    <w:multiLevelType w:val="hybridMultilevel"/>
    <w:tmpl w:val="1D661C80"/>
    <w:lvl w:ilvl="0" w:tplc="CFAC77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  <w:sz w:val="24"/>
        <w:szCs w:val="24"/>
      </w:rPr>
    </w:lvl>
    <w:lvl w:ilvl="1" w:tplc="C9F2D006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bCs/>
        <w:sz w:val="24"/>
        <w:szCs w:val="24"/>
      </w:rPr>
    </w:lvl>
    <w:lvl w:ilvl="2" w:tplc="823CB12A">
      <w:start w:val="20"/>
      <w:numFmt w:val="decimal"/>
      <w:lvlText w:val="%3."/>
      <w:lvlJc w:val="left"/>
      <w:pPr>
        <w:tabs>
          <w:tab w:val="num" w:pos="2700"/>
        </w:tabs>
        <w:ind w:left="3060" w:hanging="1080"/>
      </w:pPr>
      <w:rPr>
        <w:rFonts w:ascii="Arial Narrow" w:hAnsi="Arial Narrow" w:cs="Times New Roman" w:hint="default"/>
        <w:b/>
        <w:bCs/>
        <w:i w:val="0"/>
        <w:sz w:val="16"/>
        <w:szCs w:val="16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C48279C"/>
    <w:multiLevelType w:val="hybridMultilevel"/>
    <w:tmpl w:val="207A36C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D95CFE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22F71FD6"/>
    <w:multiLevelType w:val="hybridMultilevel"/>
    <w:tmpl w:val="E1E463F8"/>
    <w:lvl w:ilvl="0" w:tplc="9356F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FF0000"/>
      </w:rPr>
    </w:lvl>
    <w:lvl w:ilvl="1" w:tplc="DCE4AA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BD53478"/>
    <w:multiLevelType w:val="hybridMultilevel"/>
    <w:tmpl w:val="C8A640BA"/>
    <w:lvl w:ilvl="0" w:tplc="4D4AA25A">
      <w:start w:val="14"/>
      <w:numFmt w:val="decimal"/>
      <w:lvlText w:val="%1."/>
      <w:lvlJc w:val="left"/>
      <w:pPr>
        <w:tabs>
          <w:tab w:val="num" w:pos="975"/>
        </w:tabs>
        <w:ind w:left="975" w:hanging="61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764524"/>
    <w:multiLevelType w:val="hybridMultilevel"/>
    <w:tmpl w:val="AE1E4524"/>
    <w:lvl w:ilvl="0" w:tplc="E01656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0">
    <w:nsid w:val="31E30F0B"/>
    <w:multiLevelType w:val="hybridMultilevel"/>
    <w:tmpl w:val="2A7E906A"/>
    <w:lvl w:ilvl="0" w:tplc="041F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4C46FBC"/>
    <w:multiLevelType w:val="hybridMultilevel"/>
    <w:tmpl w:val="AAFE5E7E"/>
    <w:lvl w:ilvl="0" w:tplc="041F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2D24056"/>
    <w:multiLevelType w:val="hybridMultilevel"/>
    <w:tmpl w:val="4EB4A45C"/>
    <w:lvl w:ilvl="0" w:tplc="B94E755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A1643F2"/>
    <w:multiLevelType w:val="hybridMultilevel"/>
    <w:tmpl w:val="23FE4B10"/>
    <w:lvl w:ilvl="0" w:tplc="041F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5681855"/>
    <w:multiLevelType w:val="hybridMultilevel"/>
    <w:tmpl w:val="1660D946"/>
    <w:lvl w:ilvl="0" w:tplc="D5F2671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174BA36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A8F36FB"/>
    <w:multiLevelType w:val="hybridMultilevel"/>
    <w:tmpl w:val="D31EA9A4"/>
    <w:lvl w:ilvl="0" w:tplc="5B3C7E2A">
      <w:start w:val="1"/>
      <w:numFmt w:val="decimal"/>
      <w:lvlText w:val="%1)"/>
      <w:lvlJc w:val="left"/>
      <w:pPr>
        <w:tabs>
          <w:tab w:val="num" w:pos="57"/>
        </w:tabs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14B1CAD"/>
    <w:multiLevelType w:val="hybridMultilevel"/>
    <w:tmpl w:val="89028362"/>
    <w:lvl w:ilvl="0" w:tplc="F75AF2EA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abstractNum w:abstractNumId="17">
    <w:nsid w:val="78CB65C9"/>
    <w:multiLevelType w:val="hybridMultilevel"/>
    <w:tmpl w:val="5316FA0E"/>
    <w:lvl w:ilvl="0" w:tplc="F8A6805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A57208F"/>
    <w:multiLevelType w:val="hybridMultilevel"/>
    <w:tmpl w:val="EB96A042"/>
    <w:lvl w:ilvl="0" w:tplc="9ED01B6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C034E36"/>
    <w:multiLevelType w:val="hybridMultilevel"/>
    <w:tmpl w:val="B35AF5D0"/>
    <w:lvl w:ilvl="0" w:tplc="A0541DD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/>
        <w:i w:val="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CC02486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num w:numId="1">
    <w:abstractNumId w:val="6"/>
  </w:num>
  <w:num w:numId="2">
    <w:abstractNumId w:val="18"/>
  </w:num>
  <w:num w:numId="3">
    <w:abstractNumId w:val="15"/>
  </w:num>
  <w:num w:numId="4">
    <w:abstractNumId w:val="20"/>
  </w:num>
  <w:num w:numId="5">
    <w:abstractNumId w:val="0"/>
  </w:num>
  <w:num w:numId="6">
    <w:abstractNumId w:val="16"/>
  </w:num>
  <w:num w:numId="7">
    <w:abstractNumId w:val="14"/>
  </w:num>
  <w:num w:numId="8">
    <w:abstractNumId w:val="10"/>
  </w:num>
  <w:num w:numId="9">
    <w:abstractNumId w:val="4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  <w:num w:numId="14">
    <w:abstractNumId w:val="5"/>
  </w:num>
  <w:num w:numId="15">
    <w:abstractNumId w:val="17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7"/>
  </w:num>
  <w:num w:numId="21">
    <w:abstractNumId w:val="11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85E"/>
    <w:rsid w:val="00010EC1"/>
    <w:rsid w:val="0002368C"/>
    <w:rsid w:val="00024D05"/>
    <w:rsid w:val="000338A2"/>
    <w:rsid w:val="0003403A"/>
    <w:rsid w:val="00041CEF"/>
    <w:rsid w:val="00063B62"/>
    <w:rsid w:val="00070387"/>
    <w:rsid w:val="000832B4"/>
    <w:rsid w:val="000A1AE1"/>
    <w:rsid w:val="000A4C2E"/>
    <w:rsid w:val="000A53CC"/>
    <w:rsid w:val="000A61E5"/>
    <w:rsid w:val="00117FDF"/>
    <w:rsid w:val="001343AB"/>
    <w:rsid w:val="00166D80"/>
    <w:rsid w:val="001713FD"/>
    <w:rsid w:val="00177FFA"/>
    <w:rsid w:val="001B0F6B"/>
    <w:rsid w:val="001B207F"/>
    <w:rsid w:val="001C0F66"/>
    <w:rsid w:val="001D04F3"/>
    <w:rsid w:val="001D153F"/>
    <w:rsid w:val="001D485E"/>
    <w:rsid w:val="001D5DF5"/>
    <w:rsid w:val="001D5F23"/>
    <w:rsid w:val="001D7969"/>
    <w:rsid w:val="001E3525"/>
    <w:rsid w:val="001E35B2"/>
    <w:rsid w:val="001E3F02"/>
    <w:rsid w:val="001F586D"/>
    <w:rsid w:val="00200B96"/>
    <w:rsid w:val="00200E3E"/>
    <w:rsid w:val="0020633A"/>
    <w:rsid w:val="002361BC"/>
    <w:rsid w:val="00236C67"/>
    <w:rsid w:val="00243277"/>
    <w:rsid w:val="00266B00"/>
    <w:rsid w:val="00273428"/>
    <w:rsid w:val="0028165C"/>
    <w:rsid w:val="00284926"/>
    <w:rsid w:val="0029696A"/>
    <w:rsid w:val="002A0E1C"/>
    <w:rsid w:val="002A1448"/>
    <w:rsid w:val="002A6F43"/>
    <w:rsid w:val="002D0222"/>
    <w:rsid w:val="002D2EEC"/>
    <w:rsid w:val="002F1267"/>
    <w:rsid w:val="002F2874"/>
    <w:rsid w:val="002F6239"/>
    <w:rsid w:val="003175E9"/>
    <w:rsid w:val="00335E7C"/>
    <w:rsid w:val="003361B0"/>
    <w:rsid w:val="00337225"/>
    <w:rsid w:val="00337ADE"/>
    <w:rsid w:val="00344F6A"/>
    <w:rsid w:val="00354428"/>
    <w:rsid w:val="00356866"/>
    <w:rsid w:val="003654D9"/>
    <w:rsid w:val="00376A3A"/>
    <w:rsid w:val="003927F5"/>
    <w:rsid w:val="003963B2"/>
    <w:rsid w:val="003A05AD"/>
    <w:rsid w:val="003A202D"/>
    <w:rsid w:val="003A6363"/>
    <w:rsid w:val="003A7CE9"/>
    <w:rsid w:val="003B2053"/>
    <w:rsid w:val="003C711B"/>
    <w:rsid w:val="003E1991"/>
    <w:rsid w:val="003E242E"/>
    <w:rsid w:val="00404035"/>
    <w:rsid w:val="0041088E"/>
    <w:rsid w:val="004125F0"/>
    <w:rsid w:val="004308C7"/>
    <w:rsid w:val="00436171"/>
    <w:rsid w:val="004545C5"/>
    <w:rsid w:val="00496000"/>
    <w:rsid w:val="004B245B"/>
    <w:rsid w:val="004D5AF3"/>
    <w:rsid w:val="00527D4C"/>
    <w:rsid w:val="0053026A"/>
    <w:rsid w:val="00533D7F"/>
    <w:rsid w:val="005467BF"/>
    <w:rsid w:val="00550E3A"/>
    <w:rsid w:val="00552E9D"/>
    <w:rsid w:val="00553778"/>
    <w:rsid w:val="005567E0"/>
    <w:rsid w:val="00557162"/>
    <w:rsid w:val="005572B6"/>
    <w:rsid w:val="00557A09"/>
    <w:rsid w:val="00557C1D"/>
    <w:rsid w:val="00574E43"/>
    <w:rsid w:val="00582A41"/>
    <w:rsid w:val="005A59A0"/>
    <w:rsid w:val="005A6772"/>
    <w:rsid w:val="005C4A59"/>
    <w:rsid w:val="005C4E15"/>
    <w:rsid w:val="005D089F"/>
    <w:rsid w:val="005D2490"/>
    <w:rsid w:val="005F2FE3"/>
    <w:rsid w:val="00611345"/>
    <w:rsid w:val="00640376"/>
    <w:rsid w:val="006473EE"/>
    <w:rsid w:val="00654C50"/>
    <w:rsid w:val="006564D3"/>
    <w:rsid w:val="00657B54"/>
    <w:rsid w:val="00671B8C"/>
    <w:rsid w:val="00684C7E"/>
    <w:rsid w:val="006B3810"/>
    <w:rsid w:val="006B4DE3"/>
    <w:rsid w:val="006B506C"/>
    <w:rsid w:val="006D2B6D"/>
    <w:rsid w:val="006E2CF1"/>
    <w:rsid w:val="006E3AF9"/>
    <w:rsid w:val="006F1B63"/>
    <w:rsid w:val="006F5E6D"/>
    <w:rsid w:val="00703F0B"/>
    <w:rsid w:val="00705863"/>
    <w:rsid w:val="00705BAA"/>
    <w:rsid w:val="007131BE"/>
    <w:rsid w:val="00722178"/>
    <w:rsid w:val="00727D9D"/>
    <w:rsid w:val="007313A4"/>
    <w:rsid w:val="00735714"/>
    <w:rsid w:val="007522C4"/>
    <w:rsid w:val="0077158D"/>
    <w:rsid w:val="007740AB"/>
    <w:rsid w:val="007773C2"/>
    <w:rsid w:val="00781EE1"/>
    <w:rsid w:val="0078487A"/>
    <w:rsid w:val="00784909"/>
    <w:rsid w:val="007851D0"/>
    <w:rsid w:val="0079293B"/>
    <w:rsid w:val="007A16D8"/>
    <w:rsid w:val="007A54DF"/>
    <w:rsid w:val="007D4999"/>
    <w:rsid w:val="007E0F3F"/>
    <w:rsid w:val="007E5EED"/>
    <w:rsid w:val="0081189A"/>
    <w:rsid w:val="0082066A"/>
    <w:rsid w:val="00823EE2"/>
    <w:rsid w:val="00831CAB"/>
    <w:rsid w:val="00842CFF"/>
    <w:rsid w:val="00847465"/>
    <w:rsid w:val="00853091"/>
    <w:rsid w:val="00853DB1"/>
    <w:rsid w:val="008779B4"/>
    <w:rsid w:val="008B442D"/>
    <w:rsid w:val="008B7E2C"/>
    <w:rsid w:val="008D0A4B"/>
    <w:rsid w:val="008E44E1"/>
    <w:rsid w:val="008F67E6"/>
    <w:rsid w:val="008F7CED"/>
    <w:rsid w:val="009023C0"/>
    <w:rsid w:val="00910A20"/>
    <w:rsid w:val="00910A69"/>
    <w:rsid w:val="00912FFC"/>
    <w:rsid w:val="009139A3"/>
    <w:rsid w:val="00924626"/>
    <w:rsid w:val="00927F16"/>
    <w:rsid w:val="009408F5"/>
    <w:rsid w:val="009449BB"/>
    <w:rsid w:val="0097243F"/>
    <w:rsid w:val="009B7CAA"/>
    <w:rsid w:val="009C32B0"/>
    <w:rsid w:val="009D4E10"/>
    <w:rsid w:val="009E21FE"/>
    <w:rsid w:val="00A11855"/>
    <w:rsid w:val="00A131E8"/>
    <w:rsid w:val="00A21944"/>
    <w:rsid w:val="00A3591B"/>
    <w:rsid w:val="00A44949"/>
    <w:rsid w:val="00A51B54"/>
    <w:rsid w:val="00A51FD3"/>
    <w:rsid w:val="00A73C7D"/>
    <w:rsid w:val="00A874D4"/>
    <w:rsid w:val="00A92721"/>
    <w:rsid w:val="00A96849"/>
    <w:rsid w:val="00AA3736"/>
    <w:rsid w:val="00AB6381"/>
    <w:rsid w:val="00AF025A"/>
    <w:rsid w:val="00B1485B"/>
    <w:rsid w:val="00B14F96"/>
    <w:rsid w:val="00B177BF"/>
    <w:rsid w:val="00B34841"/>
    <w:rsid w:val="00B475EA"/>
    <w:rsid w:val="00B5161D"/>
    <w:rsid w:val="00B60630"/>
    <w:rsid w:val="00B61158"/>
    <w:rsid w:val="00B90089"/>
    <w:rsid w:val="00B979AC"/>
    <w:rsid w:val="00BB2023"/>
    <w:rsid w:val="00BB682D"/>
    <w:rsid w:val="00BB76AA"/>
    <w:rsid w:val="00BD7589"/>
    <w:rsid w:val="00BF4D1B"/>
    <w:rsid w:val="00C15386"/>
    <w:rsid w:val="00C21A95"/>
    <w:rsid w:val="00C22112"/>
    <w:rsid w:val="00C3534B"/>
    <w:rsid w:val="00C46191"/>
    <w:rsid w:val="00C51255"/>
    <w:rsid w:val="00C77570"/>
    <w:rsid w:val="00C84882"/>
    <w:rsid w:val="00C9710E"/>
    <w:rsid w:val="00CB358F"/>
    <w:rsid w:val="00CC1DF6"/>
    <w:rsid w:val="00CC438B"/>
    <w:rsid w:val="00CC4947"/>
    <w:rsid w:val="00CE28BE"/>
    <w:rsid w:val="00CE69E4"/>
    <w:rsid w:val="00D313CE"/>
    <w:rsid w:val="00D51070"/>
    <w:rsid w:val="00D5212B"/>
    <w:rsid w:val="00D55B02"/>
    <w:rsid w:val="00D7013A"/>
    <w:rsid w:val="00D851DC"/>
    <w:rsid w:val="00D8731F"/>
    <w:rsid w:val="00DA3213"/>
    <w:rsid w:val="00DA6AE1"/>
    <w:rsid w:val="00DB7CBE"/>
    <w:rsid w:val="00DC5226"/>
    <w:rsid w:val="00DD1C5B"/>
    <w:rsid w:val="00DD60F7"/>
    <w:rsid w:val="00DE3559"/>
    <w:rsid w:val="00DE4199"/>
    <w:rsid w:val="00E06E5C"/>
    <w:rsid w:val="00E07823"/>
    <w:rsid w:val="00E11509"/>
    <w:rsid w:val="00E367CB"/>
    <w:rsid w:val="00E41B47"/>
    <w:rsid w:val="00E4747C"/>
    <w:rsid w:val="00E50684"/>
    <w:rsid w:val="00E521C9"/>
    <w:rsid w:val="00E60152"/>
    <w:rsid w:val="00E63979"/>
    <w:rsid w:val="00E6636E"/>
    <w:rsid w:val="00E67E12"/>
    <w:rsid w:val="00E83339"/>
    <w:rsid w:val="00E849DC"/>
    <w:rsid w:val="00EA6BD8"/>
    <w:rsid w:val="00EA79C3"/>
    <w:rsid w:val="00EB680A"/>
    <w:rsid w:val="00EC13D5"/>
    <w:rsid w:val="00EC5F2E"/>
    <w:rsid w:val="00ED297B"/>
    <w:rsid w:val="00ED37C7"/>
    <w:rsid w:val="00EE1619"/>
    <w:rsid w:val="00EE79BC"/>
    <w:rsid w:val="00EE7F90"/>
    <w:rsid w:val="00EF68A5"/>
    <w:rsid w:val="00F05808"/>
    <w:rsid w:val="00F05E70"/>
    <w:rsid w:val="00F10BA5"/>
    <w:rsid w:val="00F12EC7"/>
    <w:rsid w:val="00F222EE"/>
    <w:rsid w:val="00F352DF"/>
    <w:rsid w:val="00F43AC1"/>
    <w:rsid w:val="00F44E23"/>
    <w:rsid w:val="00F52FAF"/>
    <w:rsid w:val="00F54103"/>
    <w:rsid w:val="00F65EC1"/>
    <w:rsid w:val="00F714F4"/>
    <w:rsid w:val="00F77EA3"/>
    <w:rsid w:val="00F817E7"/>
    <w:rsid w:val="00F83054"/>
    <w:rsid w:val="00F95A01"/>
    <w:rsid w:val="00FA5E50"/>
    <w:rsid w:val="00FA654D"/>
    <w:rsid w:val="00FB3188"/>
    <w:rsid w:val="00FB63AB"/>
    <w:rsid w:val="00FC55E3"/>
    <w:rsid w:val="00FF0A14"/>
    <w:rsid w:val="00FF3186"/>
    <w:rsid w:val="00FF3EEE"/>
    <w:rsid w:val="00FF4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06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C4A59"/>
    <w:pPr>
      <w:tabs>
        <w:tab w:val="center" w:pos="4536"/>
        <w:tab w:val="right" w:pos="9072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2AC8"/>
    <w:rPr>
      <w:sz w:val="24"/>
      <w:szCs w:val="24"/>
    </w:rPr>
  </w:style>
  <w:style w:type="table" w:styleId="TableWeb3">
    <w:name w:val="Table Web 3"/>
    <w:basedOn w:val="TableNormal"/>
    <w:uiPriority w:val="99"/>
    <w:rsid w:val="00781EE1"/>
    <w:rPr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rsid w:val="007131BE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97243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41088E"/>
    <w:rPr>
      <w:rFonts w:cs="Times New Roman"/>
      <w:b/>
    </w:rPr>
  </w:style>
  <w:style w:type="paragraph" w:styleId="Footer">
    <w:name w:val="footer"/>
    <w:basedOn w:val="Normal"/>
    <w:link w:val="FooterChar"/>
    <w:uiPriority w:val="99"/>
    <w:rsid w:val="00B606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60630"/>
    <w:rPr>
      <w:rFonts w:cs="Times New Roman"/>
      <w:sz w:val="24"/>
      <w:szCs w:val="24"/>
    </w:rPr>
  </w:style>
  <w:style w:type="paragraph" w:styleId="NoSpacing">
    <w:name w:val="No Spacing"/>
    <w:basedOn w:val="Normal"/>
    <w:uiPriority w:val="99"/>
    <w:qFormat/>
    <w:rsid w:val="00AA3736"/>
    <w:pPr>
      <w:jc w:val="both"/>
    </w:pPr>
    <w:rPr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rsid w:val="00AA37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A3736"/>
    <w:rPr>
      <w:rFonts w:ascii="Tahoma" w:hAnsi="Tahoma" w:cs="Tahoma"/>
      <w:sz w:val="16"/>
      <w:szCs w:val="16"/>
    </w:rPr>
  </w:style>
  <w:style w:type="table" w:styleId="MediumGrid1-Accent3">
    <w:name w:val="Medium Grid 1 Accent 3"/>
    <w:basedOn w:val="TableNormal"/>
    <w:uiPriority w:val="99"/>
    <w:rsid w:val="00CC438B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585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571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3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0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03579">
                  <w:marLeft w:val="300"/>
                  <w:marRight w:val="30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0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60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03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</TotalTime>
  <Pages>2</Pages>
  <Words>660</Words>
  <Characters>3763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Musa Aydoğdu</dc:creator>
  <cp:keywords>www.sorubak.com</cp:keywords>
  <dc:description/>
  <cp:lastModifiedBy>edanur</cp:lastModifiedBy>
  <cp:revision>5</cp:revision>
  <cp:lastPrinted>2009-03-30T16:26:00Z</cp:lastPrinted>
  <dcterms:created xsi:type="dcterms:W3CDTF">2012-05-17T20:16:00Z</dcterms:created>
  <dcterms:modified xsi:type="dcterms:W3CDTF">2012-05-20T19:56:00Z</dcterms:modified>
</cp:coreProperties>
</file>