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17" w:rsidRPr="007F20DB" w:rsidRDefault="007D7517" w:rsidP="003F32C3">
      <w:pPr>
        <w:rPr>
          <w:sz w:val="26"/>
          <w:szCs w:val="2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2.55pt;margin-top:-2.15pt;width:0;height:798.55pt;z-index:251659776" o:connectortype="straight"/>
        </w:pict>
      </w:r>
      <w:r w:rsidRPr="007F20DB">
        <w:rPr>
          <w:sz w:val="26"/>
          <w:szCs w:val="26"/>
        </w:rPr>
        <w:t>Adı Soyadı:………………………………</w:t>
      </w:r>
    </w:p>
    <w:p w:rsidR="007D7517" w:rsidRPr="003133CC" w:rsidRDefault="007D7517" w:rsidP="007F20DB">
      <w:pPr>
        <w:jc w:val="center"/>
        <w:rPr>
          <w:b/>
          <w:sz w:val="26"/>
          <w:szCs w:val="26"/>
        </w:rPr>
      </w:pPr>
      <w:r w:rsidRPr="003133CC">
        <w:rPr>
          <w:b/>
          <w:sz w:val="26"/>
          <w:szCs w:val="26"/>
        </w:rPr>
        <w:t>DOĞAL SAYILAR</w:t>
      </w:r>
    </w:p>
    <w:p w:rsidR="007D7517" w:rsidRPr="007F20DB" w:rsidRDefault="007D7517" w:rsidP="003F32C3">
      <w:pPr>
        <w:rPr>
          <w:b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9.55pt;margin-top:.95pt;width:186.75pt;height:91.15pt;z-index:-251661824;visibility:visible">
            <v:imagedata r:id="rId4" o:title=""/>
          </v:shape>
        </w:pict>
      </w:r>
      <w:r w:rsidRPr="007F20DB">
        <w:rPr>
          <w:b/>
          <w:sz w:val="26"/>
          <w:szCs w:val="26"/>
        </w:rPr>
        <w:t>ı.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Yukarıda modellenerek gösterilen sayı aşağıdakilerden hangisidir?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30 141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32 141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C) 32 041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30 041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>
        <w:rPr>
          <w:noProof/>
        </w:rPr>
        <w:pict>
          <v:shape id="Resim 3" o:spid="_x0000_s1028" type="#_x0000_t75" style="position:absolute;margin-left:2.8pt;margin-top:40.55pt;width:228.75pt;height:327pt;z-index:-251660800;visibility:visible">
            <v:imagedata r:id="rId5" o:title=""/>
          </v:shape>
        </w:pict>
      </w:r>
      <w:r w:rsidRPr="007F20DB">
        <w:rPr>
          <w:b/>
          <w:sz w:val="26"/>
          <w:szCs w:val="26"/>
        </w:rPr>
        <w:t>2.</w:t>
      </w:r>
      <w:r w:rsidRPr="007F20DB">
        <w:rPr>
          <w:sz w:val="26"/>
          <w:szCs w:val="26"/>
        </w:rPr>
        <w:t xml:space="preserve"> “</w:t>
      </w:r>
      <w:smartTag w:uri="urn:schemas-microsoft-com:office:smarttags" w:element="metricconverter">
        <w:smartTagPr>
          <w:attr w:name="ProductID" w:val="3152”"/>
        </w:smartTagPr>
        <w:r w:rsidRPr="007F20DB">
          <w:rPr>
            <w:sz w:val="26"/>
            <w:szCs w:val="26"/>
          </w:rPr>
          <w:t>3152”</w:t>
        </w:r>
      </w:smartTag>
      <w:r w:rsidRPr="007F20DB">
        <w:rPr>
          <w:sz w:val="26"/>
          <w:szCs w:val="26"/>
        </w:rPr>
        <w:t xml:space="preserve"> sayısının taban blokları ile modellenerek gösterilişi aşağıdakilerden hangisidir?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i/>
          <w:sz w:val="26"/>
          <w:szCs w:val="26"/>
        </w:rPr>
      </w:pPr>
      <w:r w:rsidRPr="007F20DB">
        <w:rPr>
          <w:b/>
          <w:sz w:val="26"/>
          <w:szCs w:val="26"/>
        </w:rPr>
        <w:t>3.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sz w:val="26"/>
          <w:szCs w:val="26"/>
        </w:rPr>
        <w:t>Yavuzalp eline aldığı halkaları çubuklara geçirerek oyun oynamaktadır. O gün derste öğrendiği konuyu da pekiştirmek istemektedir. Elindeki 5 çubuğu yere diken Yavuzalp, halkaları gelişigüzel çubuklara geçirmeye çalışmaktadır.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En soldaki çubuğa 5 halka, ortadaki çubuğa 3 halka, en sağdaki çubuğa 1 halka geçiren Yavuzalp; abaküs gibi düşündüğü bu oyunda hangi sayıyı oluşturmuştur?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531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 5310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 5031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50 301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i/>
          <w:sz w:val="26"/>
          <w:szCs w:val="26"/>
        </w:rPr>
      </w:pPr>
      <w:r w:rsidRPr="007F20DB">
        <w:rPr>
          <w:b/>
          <w:sz w:val="26"/>
          <w:szCs w:val="26"/>
        </w:rPr>
        <w:t>4.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sz w:val="26"/>
          <w:szCs w:val="26"/>
        </w:rPr>
        <w:t>İki arkadaş zarfların her birini basamak kabul ederek bir oyun oynamaktadır. Soldan sağa sırasıyla mavi, kırmızı, sarı ve beyaz zarftan oluşan 4 zarfla oynadıkları oyunda; herbiri diğer arkadaşının zarfının içine koyduğu kibrit çöpüne bakarak sayıyı bulmaya çalışıyor. Siz de bu oyuna katıldığınızda zarflardan mavi olanında 8, beyazda 6, sarıda 4 ve kırmızıda 5 kibrit çöpü çıktığını görüyorsunuz.</w:t>
      </w: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Sayıyı kaç olarak buldunuz?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A)8546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8456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C)8645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8564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>
        <w:rPr>
          <w:noProof/>
        </w:rPr>
        <w:pict>
          <v:shape id="Resim 4" o:spid="_x0000_s1029" type="#_x0000_t75" style="position:absolute;margin-left:11.6pt;margin-top:12.85pt;width:210.75pt;height:108.25pt;z-index:-251659776;visibility:visible">
            <v:imagedata r:id="rId6" o:title=""/>
          </v:shape>
        </w:pict>
      </w: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5.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Yukarıdaki</w:t>
      </w:r>
      <w:r w:rsidRPr="007F20DB">
        <w:rPr>
          <w:b/>
          <w:sz w:val="26"/>
          <w:szCs w:val="26"/>
        </w:rPr>
        <w:tab/>
        <w:t>abaküste modellenen sayı kaçtır?</w:t>
      </w:r>
      <w:r w:rsidRPr="007F20DB">
        <w:rPr>
          <w:b/>
          <w:sz w:val="26"/>
          <w:szCs w:val="26"/>
        </w:rPr>
        <w:tab/>
      </w:r>
      <w:r w:rsidRPr="007F20DB">
        <w:rPr>
          <w:b/>
          <w:sz w:val="26"/>
          <w:szCs w:val="26"/>
        </w:rPr>
        <w:tab/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 30 420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30 421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C)31 420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31 421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b/>
          <w:sz w:val="26"/>
          <w:szCs w:val="26"/>
        </w:rPr>
        <w:t>6.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>“</w:t>
      </w:r>
      <w:smartTag w:uri="urn:schemas-microsoft-com:office:smarttags" w:element="metricconverter">
        <w:smartTagPr>
          <w:attr w:name="ProductID" w:val="674 081”"/>
        </w:smartTagPr>
        <w:r w:rsidRPr="007F20DB">
          <w:rPr>
            <w:sz w:val="26"/>
            <w:szCs w:val="26"/>
          </w:rPr>
          <w:t>674 081</w:t>
        </w:r>
        <w:r>
          <w:rPr>
            <w:sz w:val="26"/>
            <w:szCs w:val="26"/>
          </w:rPr>
          <w:t>”</w:t>
        </w:r>
      </w:smartTag>
      <w:r w:rsidRPr="007F20DB">
        <w:rPr>
          <w:sz w:val="26"/>
          <w:szCs w:val="26"/>
        </w:rPr>
        <w:t xml:space="preserve"> sayısının binler basamağındaki rakamın basamak değeri kaç onluktur?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A)4000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C)40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B)400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D)4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b/>
          <w:sz w:val="26"/>
          <w:szCs w:val="26"/>
        </w:rPr>
        <w:t>7.</w:t>
      </w:r>
      <w:r w:rsidRPr="007F20DB">
        <w:rPr>
          <w:sz w:val="26"/>
          <w:szCs w:val="26"/>
        </w:rPr>
        <w:t xml:space="preserve"> “</w:t>
      </w:r>
      <w:smartTag w:uri="urn:schemas-microsoft-com:office:smarttags" w:element="metricconverter">
        <w:smartTagPr>
          <w:attr w:name="ProductID" w:val="74 851”"/>
        </w:smartTagPr>
        <w:r w:rsidRPr="007F20DB">
          <w:rPr>
            <w:sz w:val="26"/>
            <w:szCs w:val="26"/>
          </w:rPr>
          <w:t>74 851”</w:t>
        </w:r>
      </w:smartTag>
      <w:r w:rsidRPr="007F20DB">
        <w:rPr>
          <w:sz w:val="26"/>
          <w:szCs w:val="26"/>
        </w:rPr>
        <w:t xml:space="preserve"> sayısını taban blokları ile modelleyerek gösterdiğimizde; binler basamağı için aşağıdakilerden hangisini söylenir?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 Dört adet binlik taban bloğu kullanılır.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B)Yedi adet yüzlük taban  bloğu kullanılır.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C)Dört adet yüzlük taban bloğu kullanılır.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D) Yedi adet binlik taban bloğu kullanılır.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7F20DB">
      <w:pPr>
        <w:rPr>
          <w:i/>
          <w:sz w:val="26"/>
          <w:szCs w:val="26"/>
        </w:rPr>
      </w:pPr>
      <w:r w:rsidRPr="007F20DB">
        <w:rPr>
          <w:b/>
          <w:sz w:val="26"/>
          <w:szCs w:val="26"/>
        </w:rPr>
        <w:t>8.</w:t>
      </w:r>
      <w:r w:rsidRPr="007F20DB">
        <w:rPr>
          <w:sz w:val="26"/>
          <w:szCs w:val="26"/>
        </w:rPr>
        <w:t xml:space="preserve">  </w:t>
      </w:r>
      <w:r w:rsidRPr="007F20DB">
        <w:rPr>
          <w:i/>
          <w:sz w:val="26"/>
          <w:szCs w:val="26"/>
        </w:rPr>
        <w:t xml:space="preserve">Birler bölüğünde 3, 2, 7 rakamlarını, binler bölüğünde 8, 5, 4 rakamlarını bir kez kullanarak oluşturulacak altı basamaklı doğal sayının basamak değerinin en küçük olması istenmektedir. </w:t>
      </w:r>
    </w:p>
    <w:p w:rsidR="007D7517" w:rsidRPr="007F20DB" w:rsidRDefault="007D7517" w:rsidP="007F20DB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Oluşturulan sayının rakamlarının sayı değerleri toplamı kaç olur?</w:t>
      </w:r>
    </w:p>
    <w:p w:rsidR="007D7517" w:rsidRPr="007F20DB" w:rsidRDefault="007D751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A)28 </w:t>
      </w:r>
      <w:r>
        <w:rPr>
          <w:sz w:val="26"/>
          <w:szCs w:val="26"/>
        </w:rPr>
        <w:tab/>
        <w:t xml:space="preserve">        </w:t>
      </w:r>
      <w:r w:rsidRPr="007F20DB">
        <w:rPr>
          <w:sz w:val="26"/>
          <w:szCs w:val="26"/>
        </w:rPr>
        <w:t>B)30</w:t>
      </w:r>
      <w:r>
        <w:rPr>
          <w:sz w:val="26"/>
          <w:szCs w:val="26"/>
        </w:rPr>
        <w:t xml:space="preserve">              </w:t>
      </w:r>
      <w:r w:rsidRPr="007F20DB">
        <w:rPr>
          <w:sz w:val="26"/>
          <w:szCs w:val="26"/>
        </w:rPr>
        <w:t xml:space="preserve">C)29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7F20DB">
        <w:rPr>
          <w:sz w:val="26"/>
          <w:szCs w:val="26"/>
        </w:rPr>
        <w:t>D)31</w:t>
      </w:r>
    </w:p>
    <w:p w:rsidR="007D7517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b/>
          <w:sz w:val="26"/>
          <w:szCs w:val="26"/>
        </w:rPr>
      </w:pPr>
      <w:r>
        <w:rPr>
          <w:noProof/>
        </w:rPr>
        <w:pict>
          <v:shape id="_x0000_s1030" type="#_x0000_t32" style="position:absolute;margin-left:254.2pt;margin-top:-.5pt;width:0;height:798.55pt;z-index:251660800" o:connectortype="straight"/>
        </w:pict>
      </w:r>
      <w:r>
        <w:rPr>
          <w:noProof/>
        </w:rPr>
        <w:pict>
          <v:shape id="Resim 5" o:spid="_x0000_s1031" type="#_x0000_t75" style="position:absolute;margin-left:15.55pt;margin-top:-8.85pt;width:140.45pt;height:93pt;z-index:-251658752;visibility:visible">
            <v:imagedata r:id="rId7" o:title=""/>
          </v:shape>
        </w:pict>
      </w:r>
      <w:r w:rsidRPr="007F20DB">
        <w:rPr>
          <w:b/>
          <w:sz w:val="26"/>
          <w:szCs w:val="26"/>
        </w:rPr>
        <w:t>9.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i/>
          <w:sz w:val="26"/>
          <w:szCs w:val="26"/>
        </w:rPr>
      </w:pPr>
      <w:r w:rsidRPr="007F20DB">
        <w:rPr>
          <w:i/>
          <w:sz w:val="26"/>
          <w:szCs w:val="26"/>
        </w:rPr>
        <w:t>Yukarıda verilen tablodaki rakamlar; yukarıdan aşağıya ve soldan sağa doğru belirtilen basamak değerlerine göre okunarak sayılar elde edilecektir.</w:t>
      </w: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Elde edilen sayılardaki 4 rakamlarının basamak değerleri toplamı kaçtır?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A)44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7F20DB">
        <w:rPr>
          <w:sz w:val="26"/>
          <w:szCs w:val="26"/>
        </w:rPr>
        <w:t>C)88</w:t>
      </w:r>
      <w:r>
        <w:rPr>
          <w:sz w:val="26"/>
          <w:szCs w:val="26"/>
        </w:rPr>
        <w:t xml:space="preserve">           </w:t>
      </w:r>
      <w:r w:rsidRPr="007F20DB">
        <w:rPr>
          <w:sz w:val="26"/>
          <w:szCs w:val="26"/>
        </w:rPr>
        <w:t xml:space="preserve">B)56 </w:t>
      </w:r>
      <w:r w:rsidRPr="007F20DB">
        <w:rPr>
          <w:sz w:val="26"/>
          <w:szCs w:val="26"/>
        </w:rPr>
        <w:tab/>
        <w:t>D)112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>
        <w:rPr>
          <w:noProof/>
        </w:rPr>
        <w:pict>
          <v:shape id="Resim 6" o:spid="_x0000_s1032" type="#_x0000_t75" style="position:absolute;margin-left:11.8pt;margin-top:11.35pt;width:198pt;height:102pt;z-index:-251657728;visibility:visible">
            <v:imagedata r:id="rId8" o:title=""/>
          </v:shape>
        </w:pict>
      </w:r>
    </w:p>
    <w:p w:rsidR="007D7517" w:rsidRPr="007F20DB" w:rsidRDefault="007D7517" w:rsidP="003F32C3">
      <w:pPr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Pr="007F20DB">
        <w:rPr>
          <w:b/>
          <w:sz w:val="26"/>
          <w:szCs w:val="26"/>
        </w:rPr>
        <w:t xml:space="preserve">. 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Yukarıda taban blokları ile modellenen sayı kaçtır?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A)3412 </w:t>
      </w:r>
      <w:r w:rsidRPr="007F20DB">
        <w:rPr>
          <w:sz w:val="26"/>
          <w:szCs w:val="26"/>
        </w:rPr>
        <w:tab/>
        <w:t>C)4321</w:t>
      </w:r>
      <w:r>
        <w:rPr>
          <w:sz w:val="26"/>
          <w:szCs w:val="26"/>
        </w:rPr>
        <w:t xml:space="preserve">       </w:t>
      </w:r>
      <w:r w:rsidRPr="007F20DB">
        <w:rPr>
          <w:sz w:val="26"/>
          <w:szCs w:val="26"/>
        </w:rPr>
        <w:t xml:space="preserve">B)4231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7F20DB">
        <w:rPr>
          <w:sz w:val="26"/>
          <w:szCs w:val="26"/>
        </w:rPr>
        <w:t>D)3124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b/>
          <w:sz w:val="26"/>
          <w:szCs w:val="26"/>
        </w:rPr>
        <w:t>11.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F20DB">
        <w:rPr>
          <w:i/>
          <w:sz w:val="26"/>
          <w:szCs w:val="26"/>
        </w:rPr>
        <w:t>ALA = 343, AL = 34 olarak verilen harflerin her biri bir rakama karşılık gelmektedir.</w:t>
      </w: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"LARA" sözcüğüne karşılık gelen sayı aşağıdakilerden hangisi olabilir?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A)4371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C)4375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B)4317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D)4373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b/>
          <w:sz w:val="26"/>
          <w:szCs w:val="26"/>
        </w:rPr>
        <w:t>12.</w:t>
      </w:r>
      <w:r w:rsidRPr="007F20DB">
        <w:rPr>
          <w:sz w:val="26"/>
          <w:szCs w:val="26"/>
        </w:rPr>
        <w:t>"Sekiz yüz bin sekiz" doğal sayısını rakamlarla yazan Fatih, kaç sıfır kullanırsa sayıyı doğru yazar?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B)4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C)3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D)2</w:t>
      </w:r>
    </w:p>
    <w:p w:rsidR="007D7517" w:rsidRDefault="007D7517" w:rsidP="003F32C3">
      <w:pPr>
        <w:rPr>
          <w:sz w:val="26"/>
          <w:szCs w:val="26"/>
        </w:rPr>
      </w:pPr>
    </w:p>
    <w:p w:rsidR="007D7517" w:rsidRPr="007F20DB" w:rsidRDefault="007D7517" w:rsidP="007F20DB">
      <w:pPr>
        <w:rPr>
          <w:i/>
          <w:sz w:val="26"/>
          <w:szCs w:val="26"/>
        </w:rPr>
      </w:pPr>
      <w:r w:rsidRPr="007F20D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3</w:t>
      </w:r>
      <w:r w:rsidRPr="007F20DB">
        <w:rPr>
          <w:b/>
          <w:sz w:val="26"/>
          <w:szCs w:val="26"/>
        </w:rPr>
        <w:t>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sz w:val="26"/>
          <w:szCs w:val="26"/>
        </w:rPr>
        <w:t>Elimizde, 3'ü mavi 3'ü sarı olmak üzere 6 tabak vardır. Sarı tabakları birler bölüğü, mavi tabakları binler bölüğü olarak kabul ediyoruz. Bilyelerle oluşturacağımız doğal sayı-da, mavi tabaklarda toplam 20 bi</w:t>
      </w:r>
      <w:r>
        <w:rPr>
          <w:i/>
          <w:sz w:val="26"/>
          <w:szCs w:val="26"/>
        </w:rPr>
        <w:t>l</w:t>
      </w:r>
      <w:r w:rsidRPr="007F20DB">
        <w:rPr>
          <w:i/>
          <w:sz w:val="26"/>
          <w:szCs w:val="26"/>
        </w:rPr>
        <w:t>ye, sarı tabaklarda ise 8 bilye kullanıyoruz.</w:t>
      </w:r>
    </w:p>
    <w:p w:rsidR="007D7517" w:rsidRPr="007F20DB" w:rsidRDefault="007D7517" w:rsidP="007F20DB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Buna göre, oluşturacağımız en büyük 6 basamaklı doğal sayı aşağıdakilerden hangisidir?</w:t>
      </w:r>
    </w:p>
    <w:p w:rsidR="007D7517" w:rsidRPr="007F20DB" w:rsidRDefault="007D751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902 800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C)992 710</w:t>
      </w:r>
    </w:p>
    <w:p w:rsidR="007D7517" w:rsidRPr="007F20DB" w:rsidRDefault="007D751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 983 800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992 800</w:t>
      </w:r>
    </w:p>
    <w:p w:rsidR="007D7517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14. Aşağıdakilerden hangisi altı çizili olarak verilen rakamların basamak değerlerinden biri değildir?</w:t>
      </w:r>
    </w:p>
    <w:tbl>
      <w:tblPr>
        <w:tblpPr w:leftFromText="141" w:rightFromText="141" w:vertAnchor="text" w:horzAnchor="page" w:tblpX="7723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8"/>
      </w:tblGrid>
      <w:tr w:rsidR="007D7517" w:rsidTr="00705C20">
        <w:trPr>
          <w:trHeight w:val="325"/>
        </w:trPr>
        <w:tc>
          <w:tcPr>
            <w:tcW w:w="1778" w:type="dxa"/>
            <w:shd w:val="clear" w:color="auto" w:fill="EAF1DD"/>
          </w:tcPr>
          <w:p w:rsidR="007D7517" w:rsidRPr="00705C20" w:rsidRDefault="007D7517" w:rsidP="00705C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705C20">
              <w:rPr>
                <w:rFonts w:ascii="Comic Sans MS" w:hAnsi="Comic Sans MS"/>
                <w:b/>
                <w:sz w:val="28"/>
                <w:szCs w:val="28"/>
              </w:rPr>
              <w:t>Sayı</w:t>
            </w:r>
          </w:p>
        </w:tc>
      </w:tr>
      <w:tr w:rsidR="007D7517" w:rsidTr="00705C20">
        <w:trPr>
          <w:trHeight w:val="981"/>
        </w:trPr>
        <w:tc>
          <w:tcPr>
            <w:tcW w:w="1778" w:type="dxa"/>
            <w:shd w:val="clear" w:color="auto" w:fill="DBE5F1"/>
          </w:tcPr>
          <w:p w:rsidR="007D7517" w:rsidRPr="00705C20" w:rsidRDefault="007D7517" w:rsidP="00705C2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05C20">
              <w:rPr>
                <w:rFonts w:ascii="Comic Sans MS" w:hAnsi="Comic Sans MS"/>
                <w:sz w:val="28"/>
                <w:szCs w:val="28"/>
              </w:rPr>
              <w:t>79</w:t>
            </w:r>
            <w:r w:rsidRPr="00705C20"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r w:rsidRPr="00705C20">
              <w:rPr>
                <w:rFonts w:ascii="Comic Sans MS" w:hAnsi="Comic Sans MS"/>
                <w:sz w:val="28"/>
                <w:szCs w:val="28"/>
              </w:rPr>
              <w:t>044</w:t>
            </w:r>
          </w:p>
          <w:p w:rsidR="007D7517" w:rsidRPr="00705C20" w:rsidRDefault="007D7517" w:rsidP="00705C2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05C20">
              <w:rPr>
                <w:rFonts w:ascii="Comic Sans MS" w:hAnsi="Comic Sans MS"/>
                <w:sz w:val="28"/>
                <w:szCs w:val="28"/>
              </w:rPr>
              <w:t>54</w:t>
            </w:r>
            <w:r w:rsidRPr="00705C20"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r w:rsidRPr="00705C20">
              <w:rPr>
                <w:rFonts w:ascii="Comic Sans MS" w:hAnsi="Comic Sans MS"/>
                <w:sz w:val="28"/>
                <w:szCs w:val="28"/>
              </w:rPr>
              <w:t>68</w:t>
            </w:r>
          </w:p>
          <w:p w:rsidR="007D7517" w:rsidRPr="00705C20" w:rsidRDefault="007D7517" w:rsidP="00705C2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05C20">
              <w:rPr>
                <w:rFonts w:ascii="Comic Sans MS" w:hAnsi="Comic Sans MS"/>
                <w:sz w:val="28"/>
                <w:szCs w:val="28"/>
              </w:rPr>
              <w:t>6</w:t>
            </w:r>
            <w:r w:rsidRPr="00705C20">
              <w:rPr>
                <w:rFonts w:ascii="Comic Sans MS" w:hAnsi="Comic Sans MS"/>
                <w:sz w:val="28"/>
                <w:szCs w:val="28"/>
                <w:u w:val="single"/>
              </w:rPr>
              <w:t>1</w:t>
            </w:r>
            <w:r w:rsidRPr="00705C20">
              <w:rPr>
                <w:rFonts w:ascii="Comic Sans MS" w:hAnsi="Comic Sans MS"/>
                <w:sz w:val="28"/>
                <w:szCs w:val="28"/>
              </w:rPr>
              <w:t>0712</w:t>
            </w:r>
          </w:p>
          <w:p w:rsidR="007D7517" w:rsidRPr="00705C20" w:rsidRDefault="007D7517" w:rsidP="00705C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705C20">
              <w:rPr>
                <w:rFonts w:ascii="Comic Sans MS" w:hAnsi="Comic Sans MS"/>
                <w:sz w:val="28"/>
                <w:szCs w:val="28"/>
              </w:rPr>
              <w:t>806</w:t>
            </w:r>
            <w:r w:rsidRPr="00705C20">
              <w:rPr>
                <w:rFonts w:ascii="Comic Sans MS" w:hAnsi="Comic Sans MS"/>
                <w:sz w:val="28"/>
                <w:szCs w:val="28"/>
                <w:u w:val="single"/>
              </w:rPr>
              <w:t>9</w:t>
            </w:r>
            <w:r w:rsidRPr="00705C20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</w:tbl>
    <w:p w:rsidR="007D7517" w:rsidRDefault="007D7517" w:rsidP="003F32C3">
      <w:pPr>
        <w:rPr>
          <w:b/>
          <w:sz w:val="26"/>
          <w:szCs w:val="26"/>
        </w:rPr>
      </w:pPr>
    </w:p>
    <w:p w:rsidR="007D7517" w:rsidRDefault="007D7517" w:rsidP="003F32C3">
      <w:pPr>
        <w:rPr>
          <w:b/>
          <w:sz w:val="26"/>
          <w:szCs w:val="26"/>
        </w:rPr>
      </w:pPr>
    </w:p>
    <w:p w:rsidR="007D7517" w:rsidRDefault="007D7517" w:rsidP="003F32C3">
      <w:pPr>
        <w:rPr>
          <w:b/>
          <w:sz w:val="26"/>
          <w:szCs w:val="26"/>
        </w:rPr>
      </w:pPr>
    </w:p>
    <w:p w:rsidR="007D7517" w:rsidRDefault="007D7517" w:rsidP="003F32C3">
      <w:pPr>
        <w:rPr>
          <w:b/>
          <w:sz w:val="26"/>
          <w:szCs w:val="26"/>
        </w:rPr>
      </w:pPr>
    </w:p>
    <w:p w:rsidR="007D7517" w:rsidRDefault="007D7517" w:rsidP="003F32C3">
      <w:pPr>
        <w:rPr>
          <w:b/>
          <w:sz w:val="26"/>
          <w:szCs w:val="26"/>
        </w:rPr>
      </w:pPr>
    </w:p>
    <w:p w:rsidR="007D7517" w:rsidRDefault="007D7517" w:rsidP="003F32C3">
      <w:pPr>
        <w:rPr>
          <w:b/>
          <w:sz w:val="26"/>
          <w:szCs w:val="26"/>
        </w:rPr>
      </w:pPr>
    </w:p>
    <w:p w:rsidR="007D7517" w:rsidRPr="007F20DB" w:rsidRDefault="007D7517" w:rsidP="003F32C3">
      <w:pPr>
        <w:rPr>
          <w:b/>
          <w:sz w:val="26"/>
          <w:szCs w:val="26"/>
        </w:rPr>
      </w:pPr>
    </w:p>
    <w:p w:rsidR="007D7517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A)400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B)90</w:t>
      </w:r>
      <w:r>
        <w:rPr>
          <w:sz w:val="26"/>
          <w:szCs w:val="26"/>
        </w:rPr>
        <w:t xml:space="preserve">       </w:t>
      </w:r>
      <w:r w:rsidRPr="007F20DB">
        <w:rPr>
          <w:sz w:val="26"/>
          <w:szCs w:val="26"/>
        </w:rPr>
        <w:t>C)3000</w:t>
      </w:r>
      <w:r w:rsidRPr="007F20DB">
        <w:rPr>
          <w:sz w:val="26"/>
          <w:szCs w:val="26"/>
        </w:rPr>
        <w:tab/>
        <w:t>D)100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i/>
          <w:sz w:val="26"/>
          <w:szCs w:val="26"/>
        </w:rPr>
      </w:pPr>
      <w:r w:rsidRPr="007F20DB">
        <w:rPr>
          <w:b/>
          <w:sz w:val="26"/>
          <w:szCs w:val="26"/>
        </w:rPr>
        <w:t>15.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F20DB">
        <w:rPr>
          <w:i/>
          <w:sz w:val="26"/>
          <w:szCs w:val="26"/>
        </w:rPr>
        <w:t>Mehmet,  davranışlarının 6 günlük durumunu görmek istemektedir. Sırasıyla hoşgörülü olduğu günler için 1, hoşgörü göstermediği günler için 0 rakamını kullanarak 6 basamaklı bir doğal sayı oluşturmuştur.</w:t>
      </w: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İkinci günün haricinde, her gün hoşgörülü olan Mehmet'in 6 günün sonunda oluşturduğu doğal sayı kaçtır?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110 111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 111 011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 101 111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111 101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16. Basamaklarındaki rakamların sayı değerleri toplamı 5 olan, iki basamaklı kaç tane doğal sayı yazabilirsiniz?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A)3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C)5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 xml:space="preserve">B)4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D)6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i/>
          <w:sz w:val="26"/>
          <w:szCs w:val="26"/>
        </w:rPr>
      </w:pPr>
      <w:r w:rsidRPr="007F20DB">
        <w:rPr>
          <w:b/>
          <w:sz w:val="26"/>
          <w:szCs w:val="26"/>
        </w:rPr>
        <w:t>17.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F20DB">
        <w:rPr>
          <w:i/>
          <w:sz w:val="26"/>
          <w:szCs w:val="26"/>
        </w:rPr>
        <w:t>82AB4 beş basamaklı doğal sayısında A ve B birbirinden farklı rakamlardır.</w:t>
      </w:r>
    </w:p>
    <w:p w:rsidR="007D7517" w:rsidRPr="007F20DB" w:rsidRDefault="007D7517" w:rsidP="003F32C3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A ve B rakamlarının basamak değerleri toplamının en fazla olabilmesi için A + B kaç olmalıdır?</w:t>
      </w:r>
    </w:p>
    <w:p w:rsidR="007D7517" w:rsidRPr="007F20DB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A)20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C)17</w:t>
      </w:r>
      <w:r>
        <w:rPr>
          <w:sz w:val="26"/>
          <w:szCs w:val="26"/>
        </w:rPr>
        <w:tab/>
        <w:t xml:space="preserve">          </w:t>
      </w:r>
      <w:r w:rsidRPr="007F20DB">
        <w:rPr>
          <w:sz w:val="26"/>
          <w:szCs w:val="26"/>
        </w:rPr>
        <w:t xml:space="preserve">B)18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D)16</w:t>
      </w: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3F32C3">
      <w:pPr>
        <w:rPr>
          <w:sz w:val="26"/>
          <w:szCs w:val="26"/>
        </w:rPr>
      </w:pPr>
    </w:p>
    <w:p w:rsidR="007D7517" w:rsidRPr="007F20DB" w:rsidRDefault="007D7517" w:rsidP="007F20DB">
      <w:pPr>
        <w:rPr>
          <w:i/>
          <w:sz w:val="26"/>
          <w:szCs w:val="26"/>
        </w:rPr>
      </w:pPr>
      <w:r w:rsidRPr="007F20DB">
        <w:rPr>
          <w:b/>
          <w:sz w:val="26"/>
          <w:szCs w:val="26"/>
        </w:rPr>
        <w:t>18.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sz w:val="26"/>
          <w:szCs w:val="26"/>
        </w:rPr>
        <w:t>Hesap makinesinde işlem yapan Emin; dört basamaklı en büyük tek doğal sayı ile, beş basamaklı en küçük tek doğal sayıyı toplamaktadır.</w:t>
      </w:r>
    </w:p>
    <w:p w:rsidR="007D7517" w:rsidRPr="007F20DB" w:rsidRDefault="007D7517" w:rsidP="007F20DB">
      <w:pPr>
        <w:rPr>
          <w:b/>
          <w:sz w:val="26"/>
          <w:szCs w:val="26"/>
        </w:rPr>
      </w:pPr>
      <w:r w:rsidRPr="007F20DB">
        <w:rPr>
          <w:b/>
          <w:sz w:val="26"/>
          <w:szCs w:val="26"/>
        </w:rPr>
        <w:t>Ancak hesap makinesinde yanlışlıkla 1 tuşu yerine 3 tuşuna basan Emin, sonucu kaç olarak bulmuştur?</w:t>
      </w:r>
    </w:p>
    <w:p w:rsidR="007D7517" w:rsidRPr="007F20DB" w:rsidRDefault="007D751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20 000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32 004</w:t>
      </w:r>
    </w:p>
    <w:p w:rsidR="007D7517" w:rsidRDefault="007D751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C) 24 000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40 002</w:t>
      </w:r>
    </w:p>
    <w:p w:rsidR="007D7517" w:rsidRPr="007F20DB" w:rsidRDefault="007D7517" w:rsidP="003F32C3">
      <w:pPr>
        <w:rPr>
          <w:sz w:val="26"/>
          <w:szCs w:val="26"/>
        </w:rPr>
      </w:pPr>
      <w:hyperlink r:id="rId9" w:history="1">
        <w:r w:rsidRPr="0075235D">
          <w:rPr>
            <w:rStyle w:val="Hyperlink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sectPr w:rsidR="007D7517" w:rsidRPr="007F20DB" w:rsidSect="007F20DB">
      <w:pgSz w:w="11906" w:h="16838"/>
      <w:pgMar w:top="567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2C3"/>
    <w:rsid w:val="001B0318"/>
    <w:rsid w:val="003133CC"/>
    <w:rsid w:val="003F32C3"/>
    <w:rsid w:val="00403D1D"/>
    <w:rsid w:val="006A1319"/>
    <w:rsid w:val="00705C20"/>
    <w:rsid w:val="00750277"/>
    <w:rsid w:val="0075235D"/>
    <w:rsid w:val="007D7517"/>
    <w:rsid w:val="007F20DB"/>
    <w:rsid w:val="008E2DA4"/>
    <w:rsid w:val="00A2174F"/>
    <w:rsid w:val="00A9573D"/>
    <w:rsid w:val="00CB7B00"/>
    <w:rsid w:val="00CF0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2C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20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957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641</Words>
  <Characters>3660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TSXP</dc:creator>
  <cp:keywords>www.sorubak.com</cp:keywords>
  <dc:description>www.sorubak.com</dc:description>
  <cp:lastModifiedBy>edanur</cp:lastModifiedBy>
  <cp:revision>6</cp:revision>
  <dcterms:created xsi:type="dcterms:W3CDTF">2010-12-17T21:09:00Z</dcterms:created>
  <dcterms:modified xsi:type="dcterms:W3CDTF">2012-09-24T09:31:00Z</dcterms:modified>
  <cp:category>www.sorubak.com</cp:category>
  <cp:contentType>www.sorubak.com</cp:contentType>
</cp:coreProperties>
</file>