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480"/>
        <w:gridCol w:w="1444"/>
      </w:tblGrid>
      <w:tr w:rsidR="00156A24" w:rsidRPr="00E40135" w:rsidTr="00670DC0">
        <w:tc>
          <w:tcPr>
            <w:tcW w:w="2988" w:type="dxa"/>
          </w:tcPr>
          <w:p w:rsidR="00156A24" w:rsidRPr="00664DD1" w:rsidRDefault="00156A24" w:rsidP="00664DD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Adı:</w:t>
            </w:r>
          </w:p>
          <w:p w:rsidR="00156A24" w:rsidRPr="00664DD1" w:rsidRDefault="00156A24" w:rsidP="00664DD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Soyadı:</w:t>
            </w:r>
          </w:p>
          <w:p w:rsidR="00156A24" w:rsidRPr="00664DD1" w:rsidRDefault="00156A24" w:rsidP="00664DD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No:</w:t>
            </w:r>
          </w:p>
        </w:tc>
        <w:tc>
          <w:tcPr>
            <w:tcW w:w="6480" w:type="dxa"/>
          </w:tcPr>
          <w:p w:rsidR="00156A24" w:rsidRPr="00664DD1" w:rsidRDefault="00156A24" w:rsidP="00664D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2011-2012  Eğitim Öğretim Yılı</w:t>
            </w:r>
          </w:p>
          <w:p w:rsidR="00156A24" w:rsidRPr="00664DD1" w:rsidRDefault="00156A24" w:rsidP="00664D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İsmet İnönü İlköğretim Okulu 4/D Sınıfı I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</w:t>
            </w: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.Dönem</w:t>
            </w:r>
          </w:p>
          <w:p w:rsidR="00156A24" w:rsidRPr="00664DD1" w:rsidRDefault="00156A24" w:rsidP="00664D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Matematik</w:t>
            </w: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Dersi I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</w:t>
            </w: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. Yazılı Sınav Soruları</w:t>
            </w:r>
          </w:p>
        </w:tc>
        <w:tc>
          <w:tcPr>
            <w:tcW w:w="1444" w:type="dxa"/>
          </w:tcPr>
          <w:p w:rsidR="00156A24" w:rsidRPr="00664DD1" w:rsidRDefault="00156A24" w:rsidP="00664DD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64DD1">
              <w:rPr>
                <w:rFonts w:ascii="Times New Roman" w:hAnsi="Times New Roman"/>
                <w:sz w:val="24"/>
                <w:szCs w:val="24"/>
                <w:lang w:eastAsia="tr-TR"/>
              </w:rPr>
              <w:t>Aldığı Not:</w:t>
            </w:r>
          </w:p>
        </w:tc>
      </w:tr>
    </w:tbl>
    <w:p w:rsidR="00156A24" w:rsidRDefault="00156A24"/>
    <w:p w:rsidR="00156A24" w:rsidRDefault="00156A24">
      <w:pPr>
        <w:sectPr w:rsidR="00156A24" w:rsidSect="00664DD1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156A24" w:rsidRDefault="00156A24">
      <w:hyperlink r:id="rId4" w:history="1">
        <w:r>
          <w:rPr>
            <w:rStyle w:val="Hyperlink"/>
          </w:rPr>
          <w:t>www.sorubak.com</w:t>
        </w:r>
      </w:hyperlink>
    </w:p>
    <w:p w:rsidR="00156A24" w:rsidRPr="00485F12" w:rsidRDefault="00156A24">
      <w:pPr>
        <w:rPr>
          <w:rFonts w:ascii="Comic Sans MS" w:hAnsi="Comic Sans MS"/>
          <w:i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26" o:spid="_x0000_s1026" type="#_x0000_t75" style="position:absolute;margin-left:209.4pt;margin-top:5pt;width:57.75pt;height:44.25pt;z-index:-251619840;visibility:visible">
            <v:imagedata r:id="rId5" o:title=""/>
          </v:shape>
        </w:pict>
      </w:r>
      <w:r w:rsidRPr="00485F12">
        <w:rPr>
          <w:rFonts w:ascii="Comic Sans MS" w:hAnsi="Comic Sans MS"/>
          <w:i/>
        </w:rPr>
        <w:t>A) Aşağıdaki cümleleri verilen sözcüklerin uygun olanlarıyla tamamlayınız.</w:t>
      </w:r>
      <w:r>
        <w:rPr>
          <w:rFonts w:ascii="Comic Sans MS" w:hAnsi="Comic Sans MS"/>
          <w:i/>
        </w:rPr>
        <w:t xml:space="preserve">                          </w:t>
      </w:r>
    </w:p>
    <w:p w:rsidR="00156A24" w:rsidRPr="00E9270D" w:rsidRDefault="00156A24">
      <w:pPr>
        <w:rPr>
          <w:rFonts w:ascii="Comic Sans MS" w:hAnsi="Comic Sans MS"/>
          <w:i/>
          <w:sz w:val="24"/>
          <w:szCs w:val="24"/>
        </w:rPr>
      </w:pPr>
      <w:r>
        <w:rPr>
          <w:noProof/>
          <w:lang w:eastAsia="tr-TR"/>
        </w:rPr>
        <w:pict>
          <v:rect id="Dikdörtgen 30" o:spid="_x0000_s1027" style="position:absolute;margin-left:97.65pt;margin-top:12pt;width:136.5pt;height:20.25pt;z-index:-251696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" strokecolor="#5a5a5a" strokeweight=".5pt"/>
        </w:pict>
      </w:r>
      <w:r>
        <w:rPr>
          <w:noProof/>
          <w:lang w:eastAsia="tr-TR"/>
        </w:rPr>
        <w:pict>
          <v:rect id="Dikdörtgen 26" o:spid="_x0000_s1028" style="position:absolute;margin-left:12.15pt;margin-top:15.75pt;width:53.45pt;height:16.5pt;z-index:-251697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" strokecolor="#5a5a5a" strokeweight=".5pt"/>
        </w:pict>
      </w:r>
    </w:p>
    <w:p w:rsidR="00156A24" w:rsidRDefault="00156A24" w:rsidP="000A353C">
      <w:pPr>
        <w:spacing w:after="120" w:line="240" w:lineRule="auto"/>
      </w:pPr>
      <w:r>
        <w:rPr>
          <w:noProof/>
          <w:lang w:eastAsia="tr-TR"/>
        </w:rPr>
        <w:pict>
          <v:rect id="Dikdörtgen 31" o:spid="_x0000_s1029" style="position:absolute;margin-left:2.4pt;margin-top:18.5pt;width:122.25pt;height:15pt;z-index:-251695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" strokecolor="#5a5a5a" strokeweight=".5pt"/>
        </w:pict>
      </w:r>
      <w:r>
        <w:rPr>
          <w:noProof/>
          <w:lang w:eastAsia="tr-TR"/>
        </w:rPr>
        <w:pict>
          <v:rect id="Dikdörtgen 32" o:spid="_x0000_s1030" style="position:absolute;margin-left:197.4pt;margin-top:18.5pt;width:42.75pt;height:15pt;z-index:-251694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" strokecolor="#5a5a5a" strokeweight=".5pt"/>
        </w:pict>
      </w:r>
      <w:r>
        <w:rPr>
          <w:noProof/>
          <w:lang w:eastAsia="tr-TR"/>
        </w:rPr>
        <w:pict>
          <v:rect id="Dikdörtgen 33" o:spid="_x0000_s1031" style="position:absolute;margin-left:146.4pt;margin-top:18.5pt;width:38.25pt;height:15pt;z-index:-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" strokecolor="#5a5a5a" strokeweight=".5pt"/>
        </w:pict>
      </w:r>
      <w:r>
        <w:t xml:space="preserve">     pay/payda                   </w:t>
      </w:r>
      <w:r w:rsidRPr="000A353C">
        <w:t>dar/dik/geniş/doğru/tam</w:t>
      </w:r>
      <w:r>
        <w:t xml:space="preserve">                                     </w:t>
      </w:r>
    </w:p>
    <w:p w:rsidR="00156A24" w:rsidRDefault="00156A24" w:rsidP="000A353C">
      <w:pPr>
        <w:spacing w:after="120" w:line="240" w:lineRule="auto"/>
      </w:pPr>
      <w:r>
        <w:t xml:space="preserve">    basit/bileşik/tam sayılı                  180            virgülle</w:t>
      </w:r>
    </w:p>
    <w:p w:rsidR="00156A24" w:rsidRPr="00A15E5A" w:rsidRDefault="00156A24" w:rsidP="006F3408">
      <w:pPr>
        <w:spacing w:after="120" w:line="240" w:lineRule="auto"/>
        <w:rPr>
          <w:rFonts w:ascii="Times New Roman" w:hAnsi="Times New Roman"/>
        </w:rPr>
      </w:pPr>
      <w:r w:rsidRPr="00A15E5A">
        <w:rPr>
          <w:rFonts w:ascii="Times New Roman" w:hAnsi="Times New Roman"/>
        </w:rPr>
        <w:t>*Kesir çizgisinin üstüne ...........,altına ..................yazılır.</w:t>
      </w:r>
    </w:p>
    <w:p w:rsidR="00156A24" w:rsidRPr="00A15E5A" w:rsidRDefault="00156A24" w:rsidP="006F3408">
      <w:pPr>
        <w:spacing w:line="240" w:lineRule="auto"/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*Kesirler .......................kesirler, ....................kesirler ve          </w:t>
      </w:r>
    </w:p>
    <w:p w:rsidR="00156A24" w:rsidRPr="00A15E5A" w:rsidRDefault="00156A24" w:rsidP="004C2343">
      <w:pPr>
        <w:spacing w:after="120" w:line="240" w:lineRule="auto"/>
        <w:rPr>
          <w:rFonts w:ascii="Times New Roman" w:hAnsi="Times New Roman"/>
        </w:rPr>
      </w:pPr>
      <w:r w:rsidRPr="00A15E5A">
        <w:rPr>
          <w:rFonts w:ascii="Times New Roman" w:hAnsi="Times New Roman"/>
        </w:rPr>
        <w:t>...........  ........................ kesirler olarak üç çeşittir.</w:t>
      </w:r>
    </w:p>
    <w:p w:rsidR="00156A24" w:rsidRPr="00A15E5A" w:rsidRDefault="00156A24" w:rsidP="004C2343">
      <w:pPr>
        <w:spacing w:after="120" w:line="240" w:lineRule="auto"/>
        <w:rPr>
          <w:rFonts w:ascii="Times New Roman" w:hAnsi="Times New Roman"/>
        </w:rPr>
      </w:pPr>
      <w:r w:rsidRPr="00A15E5A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 Üçgenlerin iç açıları toplamı ................. derecedir.</w:t>
      </w:r>
    </w:p>
    <w:p w:rsidR="00156A24" w:rsidRPr="00A15E5A" w:rsidRDefault="00156A24" w:rsidP="006F3408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*Açılar ..........,  .............,   ....................,  .................., ve ............... açı olarak adlandırılır.</w:t>
      </w:r>
    </w:p>
    <w:p w:rsidR="00156A24" w:rsidRPr="00A15E5A" w:rsidRDefault="00156A24" w:rsidP="006F3408">
      <w:pPr>
        <w:spacing w:after="120" w:line="240" w:lineRule="auto"/>
        <w:rPr>
          <w:rFonts w:ascii="Times New Roman" w:hAnsi="Times New Roman"/>
        </w:rPr>
      </w:pPr>
      <w:r w:rsidRPr="00A15E5A">
        <w:rPr>
          <w:rFonts w:ascii="Times New Roman" w:hAnsi="Times New Roman"/>
        </w:rPr>
        <w:t>* Ondalık kesirlerin kısımları .................... ayrılarak yazılabilir.</w:t>
      </w:r>
    </w:p>
    <w:p w:rsidR="00156A24" w:rsidRDefault="00156A24" w:rsidP="007279A7">
      <w:pPr>
        <w:spacing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 id="Resim 225" o:spid="_x0000_s1032" type="#_x0000_t75" style="position:absolute;margin-left:209.4pt;margin-top:8.05pt;width:57.75pt;height:44.25pt;z-index:-251620864;visibility:visible">
            <v:imagedata r:id="rId5" o:title=""/>
          </v:shape>
        </w:pict>
      </w:r>
    </w:p>
    <w:p w:rsidR="00156A24" w:rsidRPr="00AA6562" w:rsidRDefault="00156A24" w:rsidP="00AA6562">
      <w:pPr>
        <w:spacing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</w:t>
      </w:r>
      <w:r w:rsidRPr="00485F12">
        <w:rPr>
          <w:rFonts w:ascii="Comic Sans MS" w:hAnsi="Comic Sans MS"/>
          <w:i/>
        </w:rPr>
        <w:t>)</w:t>
      </w:r>
      <w:r w:rsidRPr="00AA6562">
        <w:rPr>
          <w:rFonts w:ascii="Cambria" w:hAnsi="Cambria"/>
          <w:i/>
          <w:sz w:val="24"/>
          <w:szCs w:val="24"/>
          <w:lang w:eastAsia="tr-TR"/>
        </w:rPr>
        <w:t xml:space="preserve"> </w:t>
      </w:r>
      <w:r w:rsidRPr="00AA6562">
        <w:rPr>
          <w:rFonts w:ascii="Comic Sans MS" w:hAnsi="Comic Sans MS"/>
          <w:i/>
        </w:rPr>
        <w:t xml:space="preserve">Aşağıdaki ifadelerin doğru olanlarına “D”, </w:t>
      </w:r>
    </w:p>
    <w:p w:rsidR="00156A24" w:rsidRPr="00CF5E7B" w:rsidRDefault="00156A24" w:rsidP="00AA6562">
      <w:pPr>
        <w:spacing w:after="120" w:line="240" w:lineRule="auto"/>
        <w:rPr>
          <w:rFonts w:ascii="Comic Sans MS" w:hAnsi="Comic Sans MS"/>
          <w:sz w:val="18"/>
          <w:szCs w:val="18"/>
        </w:rPr>
      </w:pPr>
      <w:r w:rsidRPr="00AA6562">
        <w:rPr>
          <w:rFonts w:ascii="Comic Sans MS" w:hAnsi="Comic Sans MS"/>
          <w:i/>
        </w:rPr>
        <w:t>yanlış olanlarına “Y” yazınız.</w:t>
      </w:r>
      <w:r>
        <w:rPr>
          <w:rFonts w:ascii="Comic Sans MS" w:hAnsi="Comic Sans MS"/>
          <w:i/>
        </w:rPr>
        <w:t xml:space="preserve">              </w:t>
      </w:r>
    </w:p>
    <w:p w:rsidR="00156A24" w:rsidRDefault="00156A24" w:rsidP="00AA6562">
      <w:pPr>
        <w:spacing w:line="240" w:lineRule="auto"/>
        <w:rPr>
          <w:rFonts w:ascii="Times New Roman" w:hAnsi="Times New Roman"/>
        </w:rPr>
      </w:pPr>
      <w:r w:rsidRPr="00AA6562">
        <w:rPr>
          <w:rFonts w:ascii="Times New Roman" w:hAnsi="Times New Roman"/>
        </w:rPr>
        <w:t>.......* Payı paydasına eşit kesirler de bileşik kesirdir.</w:t>
      </w:r>
    </w:p>
    <w:p w:rsidR="00156A24" w:rsidRDefault="00156A24" w:rsidP="00AA656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.......* Pay ve payda aynı sayı ile çarpılarak kesir genişletilebilir.</w:t>
      </w:r>
    </w:p>
    <w:p w:rsidR="00156A24" w:rsidRDefault="00156A24" w:rsidP="00AA656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.......* Bütün açıları dar açı olan üçgenlere geniş açılı üçgenler denir.</w:t>
      </w:r>
    </w:p>
    <w:p w:rsidR="00156A24" w:rsidRDefault="00156A24" w:rsidP="00AA656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.......* Bir açısı 90° olan açılara geniş açılı üçgen denir.</w:t>
      </w:r>
    </w:p>
    <w:p w:rsidR="00156A24" w:rsidRPr="00AA6562" w:rsidRDefault="00156A24" w:rsidP="00AA656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.......* Üçgenler açılarına göre; eşkenar , çeşitkenar ve ikizkenar üçgenler olmak üzere 3!e ayrılırlar.</w:t>
      </w:r>
    </w:p>
    <w:p w:rsidR="00156A24" w:rsidRDefault="00156A24" w:rsidP="007279A7">
      <w:pPr>
        <w:spacing w:line="240" w:lineRule="auto"/>
        <w:rPr>
          <w:rFonts w:ascii="Comic Sans MS" w:hAnsi="Comic Sans MS"/>
          <w:i/>
        </w:rPr>
      </w:pPr>
    </w:p>
    <w:p w:rsidR="00156A24" w:rsidRPr="00F55494" w:rsidRDefault="00156A24" w:rsidP="007279A7">
      <w:pPr>
        <w:spacing w:line="240" w:lineRule="auto"/>
        <w:rPr>
          <w:rFonts w:ascii="Times New Roman" w:hAnsi="Times New Roman"/>
          <w:sz w:val="24"/>
          <w:szCs w:val="24"/>
        </w:rPr>
      </w:pPr>
      <w:r w:rsidRPr="00485F12">
        <w:rPr>
          <w:rFonts w:ascii="Comic Sans MS" w:hAnsi="Comic Sans MS"/>
          <w:i/>
        </w:rPr>
        <w:t>Aşağıdaki soruları cevaplayınız</w:t>
      </w:r>
      <w:r w:rsidRPr="00485F12">
        <w:rPr>
          <w:rFonts w:ascii="Times New Roman" w:hAnsi="Times New Roman"/>
          <w:i/>
        </w:rPr>
        <w:t>.</w:t>
      </w:r>
      <w:r>
        <w:rPr>
          <w:rFonts w:ascii="Times New Roman" w:hAnsi="Times New Roman"/>
          <w:i/>
        </w:rPr>
        <w:t>.</w:t>
      </w:r>
      <w:r w:rsidRPr="00485F12">
        <w:rPr>
          <w:rFonts w:ascii="Times New Roman" w:hAnsi="Times New Roman"/>
          <w:i/>
        </w:rPr>
        <w:t xml:space="preserve"> </w:t>
      </w:r>
    </w:p>
    <w:p w:rsidR="00156A24" w:rsidRDefault="00156A24" w:rsidP="0006153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24" o:spid="_x0000_s1033" type="#_x0000_t75" style="position:absolute;margin-left:197.4pt;margin-top:1.05pt;width:55.5pt;height:38.25pt;z-index:-251621888;visibility:visible">
            <v:imagedata r:id="rId6" o:title=""/>
          </v:shape>
        </w:pict>
      </w:r>
      <w:r>
        <w:rPr>
          <w:noProof/>
          <w:lang w:eastAsia="tr-TR"/>
        </w:rPr>
        <w:pict>
          <v:shape id="Resim 59" o:spid="_x0000_s1034" type="#_x0000_t75" style="position:absolute;margin-left:.15pt;margin-top:8.9pt;width:99pt;height:63pt;z-index:-251652608;visibility:visible">
            <v:imagedata r:id="rId7" o:title=""/>
          </v:shape>
        </w:pict>
      </w:r>
      <w:r w:rsidRPr="00485F12">
        <w:rPr>
          <w:rFonts w:ascii="Times New Roman" w:hAnsi="Times New Roman"/>
          <w:i/>
        </w:rPr>
        <w:t xml:space="preserve">                                </w:t>
      </w:r>
      <w:r>
        <w:rPr>
          <w:rFonts w:ascii="Times New Roman" w:hAnsi="Times New Roman"/>
          <w:i/>
        </w:rPr>
        <w:t xml:space="preserve">                              </w:t>
      </w:r>
      <w:r w:rsidRPr="00485F12">
        <w:rPr>
          <w:rFonts w:ascii="Times New Roman" w:hAnsi="Times New Roman"/>
          <w:i/>
        </w:rPr>
        <w:t xml:space="preserve"> </w:t>
      </w:r>
    </w:p>
    <w:p w:rsidR="00156A24" w:rsidRPr="00E86869" w:rsidRDefault="00156A24" w:rsidP="00C96531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noProof/>
          <w:lang w:eastAsia="tr-TR"/>
        </w:rPr>
        <w:pict>
          <v:shape id="Resim 57" o:spid="_x0000_s1035" type="#_x0000_t75" style="position:absolute;margin-left:121.15pt;margin-top:7.75pt;width:117.75pt;height:50.25pt;z-index:-251654656;visibility:visible">
            <v:imagedata r:id="rId8" o:title=""/>
          </v:shape>
        </w:pict>
      </w:r>
      <w:r>
        <w:rPr>
          <w:rFonts w:ascii="Times New Roman" w:hAnsi="Times New Roman"/>
        </w:rPr>
        <w:t>1</w:t>
      </w:r>
      <w:r w:rsidRPr="00422B07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 xml:space="preserve">      </w:t>
      </w:r>
      <w:r w:rsidRPr="00422B07">
        <w:rPr>
          <w:rFonts w:ascii="Times New Roman" w:hAnsi="Times New Roman"/>
          <w:sz w:val="18"/>
          <w:szCs w:val="18"/>
        </w:rPr>
        <w:t xml:space="preserve">A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E</w:t>
      </w:r>
      <w:r w:rsidRPr="00422B07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</w:t>
      </w:r>
      <w:r>
        <w:rPr>
          <w:rFonts w:ascii="Times New Roman" w:hAnsi="Times New Roman"/>
        </w:rPr>
        <w:t xml:space="preserve">    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5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6"/>
          <w:szCs w:val="16"/>
          <w:lang w:eastAsia="tr-TR"/>
        </w:rPr>
      </w:pPr>
      <w:r w:rsidRPr="00422B07">
        <w:rPr>
          <w:rFonts w:ascii="Times New Roman" w:hAnsi="Times New Roman"/>
          <w:sz w:val="16"/>
          <w:szCs w:val="16"/>
          <w:lang w:eastAsia="tr-TR"/>
        </w:rPr>
        <w:t xml:space="preserve">                  </w:t>
      </w:r>
      <w:r>
        <w:rPr>
          <w:rFonts w:ascii="Times New Roman" w:hAnsi="Times New Roman"/>
          <w:sz w:val="16"/>
          <w:szCs w:val="16"/>
          <w:lang w:eastAsia="tr-TR"/>
        </w:rPr>
        <w:t xml:space="preserve">      </w:t>
      </w:r>
      <w:r w:rsidRPr="00422B07">
        <w:rPr>
          <w:rFonts w:ascii="Times New Roman" w:hAnsi="Times New Roman"/>
          <w:sz w:val="16"/>
          <w:szCs w:val="16"/>
          <w:lang w:eastAsia="tr-TR"/>
        </w:rPr>
        <w:t>60</w:t>
      </w:r>
      <w:r>
        <w:rPr>
          <w:rFonts w:ascii="Times New Roman" w:hAnsi="Times New Roman"/>
          <w:sz w:val="16"/>
          <w:szCs w:val="16"/>
          <w:lang w:eastAsia="tr-TR"/>
        </w:rPr>
        <w:t>°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5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6"/>
          <w:szCs w:val="16"/>
          <w:lang w:eastAsia="tr-TR"/>
        </w:rPr>
      </w:pPr>
      <w:r>
        <w:rPr>
          <w:rFonts w:ascii="Times New Roman" w:hAnsi="Times New Roman"/>
          <w:sz w:val="16"/>
          <w:szCs w:val="16"/>
          <w:lang w:eastAsia="tr-TR"/>
        </w:rPr>
        <w:t xml:space="preserve">                                                                                 120°</w:t>
      </w:r>
      <w:r w:rsidRPr="00422B07">
        <w:rPr>
          <w:rFonts w:ascii="Times New Roman" w:hAnsi="Times New Roman"/>
          <w:sz w:val="16"/>
          <w:szCs w:val="16"/>
          <w:lang w:eastAsia="tr-TR"/>
        </w:rPr>
        <w:t xml:space="preserve"> </w:t>
      </w:r>
    </w:p>
    <w:p w:rsidR="00156A24" w:rsidRPr="00422B07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5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after="120" w:line="240" w:lineRule="auto"/>
        <w:rPr>
          <w:rFonts w:ascii="Times New Roman" w:hAnsi="Times New Roman"/>
          <w:sz w:val="16"/>
          <w:szCs w:val="16"/>
          <w:lang w:eastAsia="tr-TR"/>
        </w:rPr>
      </w:pPr>
      <w:r>
        <w:rPr>
          <w:rFonts w:ascii="Times New Roman" w:hAnsi="Times New Roman"/>
          <w:sz w:val="16"/>
          <w:szCs w:val="16"/>
          <w:lang w:eastAsia="tr-TR"/>
        </w:rPr>
        <w:t xml:space="preserve">                         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 w:rsidRPr="00E86869">
        <w:rPr>
          <w:rFonts w:ascii="Times New Roman" w:hAnsi="Times New Roman"/>
          <w:sz w:val="18"/>
          <w:szCs w:val="18"/>
          <w:lang w:eastAsia="tr-TR"/>
        </w:rPr>
        <w:t>B</w:t>
      </w:r>
      <w:r>
        <w:rPr>
          <w:rFonts w:ascii="Times New Roman" w:hAnsi="Times New Roman"/>
          <w:sz w:val="18"/>
          <w:szCs w:val="18"/>
          <w:lang w:eastAsia="tr-TR"/>
        </w:rPr>
        <w:t xml:space="preserve">         60°              ?          C      F        15°                          ?           G    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58" o:spid="_x0000_s1036" type="#_x0000_t75" style="position:absolute;margin-left:34.65pt;margin-top:8.65pt;width:155.05pt;height:66pt;z-index:-251653632;visibility:visible">
            <v:imagedata r:id="rId9" o:title=""/>
          </v:shape>
        </w:pict>
      </w:r>
      <w:r>
        <w:rPr>
          <w:rFonts w:ascii="Times New Roman" w:hAnsi="Times New Roman"/>
          <w:sz w:val="18"/>
          <w:szCs w:val="18"/>
          <w:lang w:eastAsia="tr-TR"/>
        </w:rPr>
        <w:t xml:space="preserve">     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sz w:val="18"/>
          <w:szCs w:val="18"/>
          <w:lang w:eastAsia="tr-TR"/>
        </w:rPr>
        <w:t xml:space="preserve">             P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sz w:val="18"/>
          <w:szCs w:val="18"/>
          <w:lang w:eastAsia="tr-TR"/>
        </w:rPr>
        <w:t xml:space="preserve">                      45°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sz w:val="18"/>
          <w:szCs w:val="18"/>
          <w:lang w:eastAsia="tr-TR"/>
        </w:rPr>
        <w:t xml:space="preserve">                                       105°               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sz w:val="18"/>
          <w:szCs w:val="18"/>
          <w:lang w:eastAsia="tr-TR"/>
        </w:rPr>
        <w:t xml:space="preserve">                             R                                   ?               S  </w:t>
      </w:r>
    </w:p>
    <w:p w:rsidR="00156A24" w:rsidRDefault="00156A24" w:rsidP="00C9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Yukarıdaki üçgenlerde verilen açılara göre </w:t>
      </w: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s(Ĉ) + s(Ŝ) + s(Ĝ) kaç derecedir?                    </w:t>
      </w: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165              b) 155          c) 135       d) 120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Pr="00CF5E7B" w:rsidRDefault="00156A24" w:rsidP="0074236E">
      <w:pPr>
        <w:rPr>
          <w:rFonts w:ascii="Times New Roman" w:hAnsi="Times New Roman"/>
          <w:sz w:val="18"/>
          <w:szCs w:val="18"/>
        </w:rPr>
      </w:pPr>
      <w:r>
        <w:rPr>
          <w:noProof/>
          <w:lang w:eastAsia="tr-TR"/>
        </w:rPr>
        <w:pict>
          <v:shape id="Resim 223" o:spid="_x0000_s1037" type="#_x0000_t75" style="position:absolute;margin-left:208.65pt;margin-top:12.3pt;width:57.75pt;height:42pt;z-index:-251622912;visibility:visible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>2 – Aşağıda verilen saatlerdeki açıların derecelerini yazınız.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76" o:spid="_x0000_s1038" type="#_x0000_t75" alt="http://t0.gstatic.com/images?q=tbn:ANd9GcTHNyUsQa7ezpEBeBBOYFsccVTR392u3k7Ym7xGsxL5Rm7FYFzE" style="position:absolute;margin-left:139.65pt;margin-top:9.9pt;width:53.25pt;height:53.25pt;z-index:-251650560;visibility:visible">
            <v:imagedata r:id="rId11" o:title=""/>
          </v:shape>
        </w:pict>
      </w:r>
      <w:r>
        <w:rPr>
          <w:noProof/>
          <w:lang w:eastAsia="tr-TR"/>
        </w:rPr>
        <w:pict>
          <v:shape id="Resim 75" o:spid="_x0000_s1039" type="#_x0000_t75" style="position:absolute;margin-left:19.65pt;margin-top:9.9pt;width:52.5pt;height:48.75pt;z-index:-251651584;visibility:visible">
            <v:imagedata r:id="rId12" o:title=""/>
          </v:shape>
        </w:pic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                                  b)</w:t>
      </w:r>
      <w:r w:rsidRPr="005F229D">
        <w:rPr>
          <w:noProof/>
          <w:lang w:eastAsia="tr-TR"/>
        </w:rPr>
        <w:t xml:space="preserve"> 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..................                        .................. 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Pr="009A4C25" w:rsidRDefault="00156A24" w:rsidP="0074236E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Resim 222" o:spid="_x0000_s1040" type="#_x0000_t75" style="position:absolute;margin-left:215.65pt;margin-top:4.8pt;width:56.25pt;height:41.25pt;z-index:-251623936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3 -  </w:t>
      </w:r>
      <w:r w:rsidRPr="009A4C25">
        <w:rPr>
          <w:rFonts w:ascii="Times New Roman" w:hAnsi="Times New Roman"/>
        </w:rPr>
        <w:t>Aşağıdaki kesirleri, ondalık sayı şeklinde ( virgül kullanarak ) yazınız.</w:t>
      </w:r>
      <w:r>
        <w:rPr>
          <w:rFonts w:ascii="Times New Roman" w:hAnsi="Times New Roman"/>
        </w:rPr>
        <w:t xml:space="preserve">                                           </w:t>
      </w:r>
    </w:p>
    <w:p w:rsidR="00156A24" w:rsidRPr="009A4C25" w:rsidRDefault="00156A24" w:rsidP="009A4C25">
      <w:pPr>
        <w:spacing w:after="200" w:line="276" w:lineRule="auto"/>
        <w:ind w:left="187"/>
        <w:rPr>
          <w:rFonts w:ascii="Times New Roman" w:hAnsi="Times New Roman"/>
          <w:sz w:val="24"/>
        </w:rPr>
      </w:pPr>
      <w:r w:rsidRPr="009A4C25">
        <w:rPr>
          <w:rFonts w:ascii="Times New Roman" w:hAnsi="Times New Roman"/>
          <w:position w:val="-24"/>
          <w:sz w:val="24"/>
        </w:rPr>
        <w:object w:dxaOrig="480" w:dyaOrig="620">
          <v:shape id="_x0000_i1025" type="#_x0000_t75" style="width:24pt;height:30.75pt" o:ole="">
            <v:imagedata r:id="rId14" o:title=""/>
          </v:shape>
          <o:OLEObject Type="Embed" ProgID="Equation.3" ShapeID="_x0000_i1025" DrawAspect="Content" ObjectID="_1396365309" r:id="rId15"/>
        </w:object>
      </w:r>
      <w:r w:rsidRPr="009A4C25">
        <w:rPr>
          <w:rFonts w:ascii="Times New Roman" w:hAnsi="Times New Roman"/>
          <w:sz w:val="24"/>
        </w:rPr>
        <w:t xml:space="preserve">=…………........  </w:t>
      </w:r>
      <w:r>
        <w:rPr>
          <w:rFonts w:ascii="Times New Roman" w:hAnsi="Times New Roman"/>
          <w:sz w:val="24"/>
        </w:rPr>
        <w:t xml:space="preserve">    </w:t>
      </w:r>
      <w:r w:rsidRPr="009A4C25">
        <w:rPr>
          <w:rFonts w:ascii="Times New Roman" w:hAnsi="Times New Roman"/>
          <w:sz w:val="24"/>
        </w:rPr>
        <w:t xml:space="preserve"> </w:t>
      </w:r>
      <w:r w:rsidRPr="009A4C25">
        <w:rPr>
          <w:rFonts w:ascii="Times New Roman" w:hAnsi="Times New Roman"/>
          <w:position w:val="-24"/>
          <w:sz w:val="24"/>
        </w:rPr>
        <w:object w:dxaOrig="440" w:dyaOrig="620">
          <v:shape id="_x0000_i1026" type="#_x0000_t75" style="width:21.75pt;height:30.75pt" o:ole="">
            <v:imagedata r:id="rId16" o:title=""/>
          </v:shape>
          <o:OLEObject Type="Embed" ProgID="Equation.3" ShapeID="_x0000_i1026" DrawAspect="Content" ObjectID="_1396365310" r:id="rId17"/>
        </w:object>
      </w:r>
      <w:r w:rsidRPr="009A4C25">
        <w:rPr>
          <w:rFonts w:ascii="Times New Roman" w:hAnsi="Times New Roman"/>
          <w:sz w:val="24"/>
        </w:rPr>
        <w:t xml:space="preserve">= ………............  </w:t>
      </w:r>
      <w:r w:rsidRPr="009A4C25">
        <w:rPr>
          <w:rFonts w:ascii="Times New Roman" w:hAnsi="Times New Roman"/>
          <w:position w:val="-24"/>
          <w:sz w:val="24"/>
        </w:rPr>
        <w:object w:dxaOrig="320" w:dyaOrig="620">
          <v:shape id="_x0000_i1027" type="#_x0000_t75" style="width:15.75pt;height:30.75pt" o:ole="">
            <v:imagedata r:id="rId18" o:title=""/>
          </v:shape>
          <o:OLEObject Type="Embed" ProgID="Equation.3" ShapeID="_x0000_i1027" DrawAspect="Content" ObjectID="_1396365311" r:id="rId19"/>
        </w:object>
      </w:r>
      <w:r w:rsidRPr="009A4C25">
        <w:rPr>
          <w:rFonts w:ascii="Times New Roman" w:hAnsi="Times New Roman"/>
          <w:sz w:val="24"/>
        </w:rPr>
        <w:t xml:space="preserve">=…………........     </w:t>
      </w:r>
      <w:r>
        <w:rPr>
          <w:rFonts w:ascii="Times New Roman" w:hAnsi="Times New Roman"/>
          <w:sz w:val="24"/>
        </w:rPr>
        <w:t xml:space="preserve">     </w:t>
      </w:r>
      <w:r w:rsidRPr="009A4C25">
        <w:rPr>
          <w:rFonts w:ascii="Times New Roman" w:hAnsi="Times New Roman"/>
          <w:position w:val="-24"/>
          <w:sz w:val="24"/>
        </w:rPr>
        <w:object w:dxaOrig="440" w:dyaOrig="620">
          <v:shape id="_x0000_i1028" type="#_x0000_t75" style="width:21.75pt;height:30.75pt" o:ole="">
            <v:imagedata r:id="rId20" o:title=""/>
          </v:shape>
          <o:OLEObject Type="Embed" ProgID="Equation.3" ShapeID="_x0000_i1028" DrawAspect="Content" ObjectID="_1396365312" r:id="rId21"/>
        </w:object>
      </w:r>
      <w:r w:rsidRPr="009A4C25">
        <w:rPr>
          <w:rFonts w:ascii="Times New Roman" w:hAnsi="Times New Roman"/>
          <w:sz w:val="24"/>
        </w:rPr>
        <w:t>=…………...........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21" o:spid="_x0000_s1041" type="#_x0000_t75" style="position:absolute;margin-left:211.15pt;margin-top:3.2pt;width:56.25pt;height:41.25pt;z-index:-251624960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4 - </w:t>
      </w:r>
      <w:r w:rsidRPr="009A4C25">
        <w:rPr>
          <w:rFonts w:ascii="Times New Roman" w:hAnsi="Times New Roman"/>
          <w:sz w:val="24"/>
          <w:szCs w:val="24"/>
        </w:rPr>
        <w:t>Aşağıdaki ondalık sayılar</w:t>
      </w:r>
      <w:r>
        <w:rPr>
          <w:rFonts w:ascii="Times New Roman" w:hAnsi="Times New Roman"/>
          <w:sz w:val="24"/>
          <w:szCs w:val="24"/>
        </w:rPr>
        <w:t xml:space="preserve">ı kesir sayısı şeklinde yazınız.                                                          </w:t>
      </w:r>
    </w:p>
    <w:p w:rsidR="00156A24" w:rsidRDefault="00156A24" w:rsidP="009A4C25">
      <w:pPr>
        <w:spacing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a) 0,13 = ..............</w:t>
      </w:r>
      <w:r w:rsidRPr="00095428">
        <w:rPr>
          <w:rFonts w:ascii="Times New Roman" w:hAnsi="Times New Roman"/>
          <w:i/>
          <w:noProof/>
          <w:sz w:val="18"/>
          <w:szCs w:val="18"/>
          <w:lang w:eastAsia="tr-TR"/>
        </w:rPr>
        <w:t xml:space="preserve"> </w:t>
      </w:r>
      <w:r>
        <w:rPr>
          <w:rFonts w:ascii="Times New Roman" w:hAnsi="Times New Roman"/>
          <w:sz w:val="24"/>
        </w:rPr>
        <w:t>....</w:t>
      </w:r>
      <w:r w:rsidRPr="00A05B79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        b) 1,02   =.............</w:t>
      </w:r>
      <w:r w:rsidRPr="00A05B79">
        <w:rPr>
          <w:rFonts w:ascii="Times New Roman" w:hAnsi="Times New Roman"/>
          <w:sz w:val="24"/>
        </w:rPr>
        <w:t xml:space="preserve"> </w:t>
      </w:r>
    </w:p>
    <w:p w:rsidR="00156A24" w:rsidRPr="00A05B79" w:rsidRDefault="00156A24" w:rsidP="009A4C2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c) 0,05 =...................   </w:t>
      </w:r>
      <w:r w:rsidRPr="00A05B79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   d) 14,15 =.............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20" o:spid="_x0000_s1042" type="#_x0000_t75" style="position:absolute;margin-left:220.9pt;margin-top:11.6pt;width:56.25pt;height:41.25pt;z-index:-251625984;visibility:visible">
            <v:imagedata r:id="rId13" o:title=""/>
          </v:shape>
        </w:pict>
      </w:r>
    </w:p>
    <w:p w:rsidR="00156A24" w:rsidRPr="00957D41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5 - </w:t>
      </w:r>
      <w:r w:rsidRPr="00957D41">
        <w:rPr>
          <w:rFonts w:ascii="Times New Roman" w:hAnsi="Times New Roman"/>
        </w:rPr>
        <w:t>Aşağıda verilen ondalık kesirlerin okunuşlarını yazınız.</w:t>
      </w:r>
    </w:p>
    <w:p w:rsidR="00156A24" w:rsidRDefault="00156A24" w:rsidP="00957D41">
      <w:pPr>
        <w:rPr>
          <w:rFonts w:ascii="Times New Roman" w:hAnsi="Times New Roman"/>
          <w:sz w:val="24"/>
          <w:szCs w:val="24"/>
        </w:rPr>
      </w:pPr>
      <w:r w:rsidRPr="00957D41">
        <w:rPr>
          <w:rFonts w:ascii="Times New Roman" w:hAnsi="Times New Roman"/>
          <w:sz w:val="24"/>
          <w:szCs w:val="24"/>
        </w:rPr>
        <w:t>0,7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957D41">
        <w:rPr>
          <w:rFonts w:ascii="Times New Roman" w:hAnsi="Times New Roman"/>
          <w:sz w:val="24"/>
          <w:szCs w:val="24"/>
        </w:rPr>
        <w:t>=.............................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</w:t>
      </w:r>
    </w:p>
    <w:p w:rsidR="00156A24" w:rsidRDefault="00156A24" w:rsidP="00957D41">
      <w:pPr>
        <w:rPr>
          <w:rFonts w:ascii="Times New Roman" w:hAnsi="Times New Roman"/>
          <w:sz w:val="24"/>
          <w:szCs w:val="24"/>
        </w:rPr>
      </w:pPr>
      <w:r w:rsidRPr="00957D41">
        <w:rPr>
          <w:rFonts w:ascii="Times New Roman" w:hAnsi="Times New Roman"/>
          <w:sz w:val="24"/>
          <w:szCs w:val="24"/>
        </w:rPr>
        <w:t>0,40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57D41">
        <w:rPr>
          <w:rFonts w:ascii="Times New Roman" w:hAnsi="Times New Roman"/>
          <w:sz w:val="24"/>
          <w:szCs w:val="24"/>
        </w:rPr>
        <w:t>=............................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</w:t>
      </w:r>
    </w:p>
    <w:p w:rsidR="00156A24" w:rsidRDefault="00156A24" w:rsidP="00957D41">
      <w:pPr>
        <w:rPr>
          <w:rFonts w:ascii="Times New Roman" w:hAnsi="Times New Roman"/>
          <w:sz w:val="24"/>
          <w:szCs w:val="24"/>
        </w:rPr>
      </w:pPr>
      <w:r w:rsidRPr="00957D41">
        <w:rPr>
          <w:rFonts w:ascii="Times New Roman" w:hAnsi="Times New Roman"/>
          <w:sz w:val="24"/>
          <w:szCs w:val="24"/>
        </w:rPr>
        <w:t>10,03 =..........................................................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</w:t>
      </w:r>
      <w:r w:rsidRPr="00957D41">
        <w:rPr>
          <w:rFonts w:ascii="Times New Roman" w:hAnsi="Times New Roman"/>
          <w:sz w:val="24"/>
          <w:szCs w:val="24"/>
        </w:rPr>
        <w:t xml:space="preserve"> </w:t>
      </w:r>
    </w:p>
    <w:p w:rsidR="00156A24" w:rsidRDefault="00156A24" w:rsidP="00957D41">
      <w:pPr>
        <w:rPr>
          <w:rFonts w:ascii="Times New Roman" w:hAnsi="Times New Roman"/>
          <w:sz w:val="24"/>
          <w:szCs w:val="24"/>
        </w:rPr>
      </w:pPr>
      <w:r w:rsidRPr="00957D41">
        <w:rPr>
          <w:rFonts w:ascii="Times New Roman" w:hAnsi="Times New Roman"/>
          <w:sz w:val="24"/>
          <w:szCs w:val="24"/>
        </w:rPr>
        <w:t>7,09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7D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7D41">
        <w:rPr>
          <w:rFonts w:ascii="Times New Roman" w:hAnsi="Times New Roman"/>
          <w:sz w:val="24"/>
          <w:szCs w:val="24"/>
        </w:rPr>
        <w:t>=............................................................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Pr="00847AAC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19" o:spid="_x0000_s1043" type="#_x0000_t75" style="position:absolute;margin-left:220.9pt;margin-top:2.85pt;width:56.25pt;height:41.25pt;z-index:-251627008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6 - </w:t>
      </w:r>
      <w:r w:rsidRPr="00847AAC">
        <w:rPr>
          <w:rFonts w:ascii="Times New Roman" w:hAnsi="Times New Roman"/>
        </w:rPr>
        <w:t>Kesirlerle yapılan işlemlerin sonuçlarını bulunuz.</w:t>
      </w:r>
      <w:r w:rsidRPr="00095428">
        <w:rPr>
          <w:rFonts w:ascii="Times New Roman" w:hAnsi="Times New Roman"/>
          <w:i/>
          <w:noProof/>
          <w:sz w:val="18"/>
          <w:szCs w:val="18"/>
          <w:lang w:eastAsia="tr-TR"/>
        </w:rPr>
        <w:t xml:space="preserve"> 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Pr="00876545" w:rsidRDefault="00156A24" w:rsidP="00847AAC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Resim 218" o:spid="_x0000_s1044" type="#_x0000_t75" style="position:absolute;margin-left:203.65pt;margin-top:58.5pt;width:57.75pt;height:42pt;z-index:-251628032;visibility:visible">
            <v:imagedata r:id="rId10" o:title=""/>
          </v:shape>
        </w:pict>
      </w:r>
      <w:r w:rsidRPr="00876545">
        <w:rPr>
          <w:rFonts w:ascii="Times New Roman" w:hAnsi="Times New Roman"/>
        </w:rPr>
        <w:t>a) 9</w:t>
      </w:r>
      <w:r w:rsidRPr="00876545">
        <w:rPr>
          <w:rFonts w:ascii="Times New Roman" w:hAnsi="Times New Roman"/>
          <w:position w:val="-24"/>
        </w:rPr>
        <w:object w:dxaOrig="240" w:dyaOrig="620">
          <v:shape id="_x0000_i1029" type="#_x0000_t75" style="width:12pt;height:30.75pt" o:ole="">
            <v:imagedata r:id="rId22" o:title=""/>
          </v:shape>
          <o:OLEObject Type="Embed" ProgID="Equation.3" ShapeID="_x0000_i1029" DrawAspect="Content" ObjectID="_1396365313" r:id="rId23"/>
        </w:object>
      </w:r>
      <w:r w:rsidRPr="00876545">
        <w:rPr>
          <w:rFonts w:ascii="Times New Roman" w:hAnsi="Times New Roman"/>
        </w:rPr>
        <w:t xml:space="preserve">  - 2</w:t>
      </w:r>
      <w:r w:rsidRPr="00876545">
        <w:rPr>
          <w:rFonts w:ascii="Times New Roman" w:hAnsi="Times New Roman"/>
          <w:position w:val="-24"/>
        </w:rPr>
        <w:object w:dxaOrig="240" w:dyaOrig="620">
          <v:shape id="_x0000_i1030" type="#_x0000_t75" style="width:12pt;height:30.75pt" o:ole="">
            <v:imagedata r:id="rId24" o:title=""/>
          </v:shape>
          <o:OLEObject Type="Embed" ProgID="Equation.3" ShapeID="_x0000_i1030" DrawAspect="Content" ObjectID="_1396365314" r:id="rId25"/>
        </w:object>
      </w:r>
      <w:r w:rsidRPr="00876545">
        <w:rPr>
          <w:rFonts w:ascii="Times New Roman" w:hAnsi="Times New Roman"/>
        </w:rPr>
        <w:t xml:space="preserve">  = ..............    </w:t>
      </w:r>
      <w:r>
        <w:rPr>
          <w:rFonts w:ascii="Times New Roman" w:hAnsi="Times New Roman"/>
        </w:rPr>
        <w:t xml:space="preserve">     </w:t>
      </w:r>
      <w:r w:rsidRPr="00876545">
        <w:rPr>
          <w:rFonts w:ascii="Times New Roman" w:hAnsi="Times New Roman"/>
        </w:rPr>
        <w:t xml:space="preserve"> b) </w:t>
      </w:r>
      <w:r w:rsidRPr="00876545">
        <w:rPr>
          <w:rFonts w:ascii="Times New Roman" w:hAnsi="Times New Roman"/>
          <w:position w:val="-24"/>
        </w:rPr>
        <w:object w:dxaOrig="240" w:dyaOrig="620">
          <v:shape id="_x0000_i1031" type="#_x0000_t75" style="width:12pt;height:30.75pt" o:ole="">
            <v:imagedata r:id="rId26" o:title=""/>
          </v:shape>
          <o:OLEObject Type="Embed" ProgID="Equation.3" ShapeID="_x0000_i1031" DrawAspect="Content" ObjectID="_1396365315" r:id="rId27"/>
        </w:object>
      </w:r>
      <w:r w:rsidRPr="00876545">
        <w:rPr>
          <w:rFonts w:ascii="Times New Roman" w:hAnsi="Times New Roman"/>
        </w:rPr>
        <w:t xml:space="preserve"> +  </w:t>
      </w:r>
      <w:r w:rsidRPr="00876545">
        <w:rPr>
          <w:rFonts w:ascii="Times New Roman" w:hAnsi="Times New Roman"/>
          <w:position w:val="-24"/>
        </w:rPr>
        <w:object w:dxaOrig="320" w:dyaOrig="620">
          <v:shape id="_x0000_i1032" type="#_x0000_t75" style="width:15.75pt;height:30.75pt" o:ole="">
            <v:imagedata r:id="rId28" o:title=""/>
          </v:shape>
          <o:OLEObject Type="Embed" ProgID="Equation.3" ShapeID="_x0000_i1032" DrawAspect="Content" ObjectID="_1396365316" r:id="rId29"/>
        </w:object>
      </w:r>
      <w:r w:rsidRPr="00876545">
        <w:rPr>
          <w:rFonts w:ascii="Times New Roman" w:hAnsi="Times New Roman"/>
        </w:rPr>
        <w:t xml:space="preserve">  =..............                          c) </w:t>
      </w:r>
      <w:r w:rsidRPr="00876545">
        <w:rPr>
          <w:rFonts w:ascii="Times New Roman" w:hAnsi="Times New Roman"/>
          <w:position w:val="-24"/>
        </w:rPr>
        <w:object w:dxaOrig="340" w:dyaOrig="620">
          <v:shape id="_x0000_i1033" type="#_x0000_t75" style="width:17.25pt;height:30.75pt" o:ole="">
            <v:imagedata r:id="rId30" o:title=""/>
          </v:shape>
          <o:OLEObject Type="Embed" ProgID="Equation.3" ShapeID="_x0000_i1033" DrawAspect="Content" ObjectID="_1396365317" r:id="rId31"/>
        </w:object>
      </w:r>
      <w:r w:rsidRPr="00876545">
        <w:rPr>
          <w:rFonts w:ascii="Times New Roman" w:hAnsi="Times New Roman"/>
        </w:rPr>
        <w:t xml:space="preserve"> - </w:t>
      </w:r>
      <w:r w:rsidRPr="00876545">
        <w:rPr>
          <w:rFonts w:ascii="Times New Roman" w:hAnsi="Times New Roman"/>
          <w:position w:val="-24"/>
        </w:rPr>
        <w:object w:dxaOrig="340" w:dyaOrig="620">
          <v:shape id="_x0000_i1034" type="#_x0000_t75" style="width:17.25pt;height:30.75pt" o:ole="">
            <v:imagedata r:id="rId32" o:title=""/>
          </v:shape>
          <o:OLEObject Type="Embed" ProgID="Equation.3" ShapeID="_x0000_i1034" DrawAspect="Content" ObjectID="_1396365318" r:id="rId33"/>
        </w:object>
      </w:r>
      <w:r w:rsidRPr="00876545">
        <w:rPr>
          <w:rFonts w:ascii="Times New Roman" w:hAnsi="Times New Roman"/>
        </w:rPr>
        <w:t xml:space="preserve">= ..................  </w:t>
      </w:r>
      <w:r>
        <w:rPr>
          <w:rFonts w:ascii="Times New Roman" w:hAnsi="Times New Roman"/>
        </w:rPr>
        <w:t xml:space="preserve">     </w:t>
      </w:r>
      <w:r w:rsidRPr="00876545">
        <w:rPr>
          <w:rFonts w:ascii="Times New Roman" w:hAnsi="Times New Roman"/>
        </w:rPr>
        <w:t xml:space="preserve">  d)  4</w:t>
      </w:r>
      <w:r w:rsidRPr="00876545">
        <w:rPr>
          <w:rFonts w:ascii="Times New Roman" w:hAnsi="Times New Roman"/>
          <w:position w:val="-24"/>
        </w:rPr>
        <w:object w:dxaOrig="320" w:dyaOrig="620">
          <v:shape id="_x0000_i1035" type="#_x0000_t75" style="width:15.75pt;height:30.75pt" o:ole="">
            <v:imagedata r:id="rId34" o:title=""/>
          </v:shape>
          <o:OLEObject Type="Embed" ProgID="Equation.3" ShapeID="_x0000_i1035" DrawAspect="Content" ObjectID="_1396365319" r:id="rId35"/>
        </w:object>
      </w:r>
      <w:r w:rsidRPr="00876545">
        <w:rPr>
          <w:rFonts w:ascii="Times New Roman" w:hAnsi="Times New Roman"/>
        </w:rPr>
        <w:t>+7</w:t>
      </w:r>
      <w:r w:rsidRPr="00876545">
        <w:rPr>
          <w:rFonts w:ascii="Times New Roman" w:hAnsi="Times New Roman"/>
          <w:position w:val="-24"/>
        </w:rPr>
        <w:object w:dxaOrig="320" w:dyaOrig="620">
          <v:shape id="_x0000_i1036" type="#_x0000_t75" style="width:15.75pt;height:30.75pt" o:ole="">
            <v:imagedata r:id="rId36" o:title=""/>
          </v:shape>
          <o:OLEObject Type="Embed" ProgID="Equation.3" ShapeID="_x0000_i1036" DrawAspect="Content" ObjectID="_1396365320" r:id="rId37"/>
        </w:object>
      </w:r>
      <w:r w:rsidRPr="00876545">
        <w:rPr>
          <w:rFonts w:ascii="Times New Roman" w:hAnsi="Times New Roman"/>
        </w:rPr>
        <w:t>=..............</w:t>
      </w:r>
    </w:p>
    <w:p w:rsidR="00156A24" w:rsidRDefault="00156A24" w:rsidP="00847AAC">
      <w:pPr>
        <w:rPr>
          <w:rFonts w:ascii="Comic Sans MS" w:hAnsi="Comic Sans MS" w:cs="Arial"/>
        </w:rPr>
      </w:pPr>
    </w:p>
    <w:p w:rsidR="00156A24" w:rsidRPr="00391A96" w:rsidRDefault="00156A24" w:rsidP="00876545">
      <w:pPr>
        <w:spacing w:after="120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>7</w:t>
      </w:r>
      <w:r w:rsidRPr="00391A96">
        <w:rPr>
          <w:rFonts w:ascii="Times New Roman" w:hAnsi="Times New Roman"/>
        </w:rPr>
        <w:t xml:space="preserve"> - </w:t>
      </w:r>
      <w:r w:rsidRPr="00391A96">
        <w:rPr>
          <w:rFonts w:ascii="Times New Roman" w:hAnsi="Times New Roman"/>
          <w:lang w:eastAsia="tr-TR"/>
        </w:rPr>
        <w:t>Aşağıdaki boşlukları doldurunuz</w:t>
      </w:r>
      <w:r>
        <w:rPr>
          <w:rFonts w:ascii="Times New Roman" w:hAnsi="Times New Roman"/>
          <w:lang w:eastAsia="tr-TR"/>
        </w:rPr>
        <w:t>.</w:t>
      </w:r>
      <w:r w:rsidRPr="00095428">
        <w:rPr>
          <w:rFonts w:ascii="Times New Roman" w:hAnsi="Times New Roman"/>
          <w:i/>
          <w:noProof/>
          <w:sz w:val="18"/>
          <w:szCs w:val="18"/>
          <w:lang w:eastAsia="tr-TR"/>
        </w:rPr>
        <w:t xml:space="preserve"> </w:t>
      </w:r>
    </w:p>
    <w:p w:rsidR="00156A24" w:rsidRDefault="00156A24" w:rsidP="00391A96">
      <w:pPr>
        <w:spacing w:after="240" w:line="240" w:lineRule="auto"/>
        <w:rPr>
          <w:rFonts w:ascii="Times New Roman" w:hAnsi="Times New Roman"/>
          <w:lang w:eastAsia="tr-TR"/>
        </w:rPr>
      </w:pPr>
      <w:r w:rsidRPr="00391A96">
        <w:rPr>
          <w:rFonts w:ascii="Times New Roman" w:hAnsi="Times New Roman"/>
          <w:lang w:eastAsia="tr-TR"/>
        </w:rPr>
        <w:t>a)</w:t>
      </w:r>
      <w:smartTag w:uri="urn:schemas-microsoft-com:office:smarttags" w:element="metricconverter">
        <w:smartTagPr>
          <w:attr w:name="ProductID" w:val="125 m"/>
        </w:smartTagPr>
        <w:r w:rsidRPr="00391A96">
          <w:rPr>
            <w:rFonts w:ascii="Times New Roman" w:hAnsi="Times New Roman"/>
            <w:lang w:eastAsia="tr-TR"/>
          </w:rPr>
          <w:t>125 m</w:t>
        </w:r>
      </w:smartTag>
      <w:r w:rsidRPr="00391A96">
        <w:rPr>
          <w:rFonts w:ascii="Times New Roman" w:hAnsi="Times New Roman"/>
          <w:lang w:eastAsia="tr-TR"/>
        </w:rPr>
        <w:t xml:space="preserve"> = ……… cm              b)  54 cm = …..........mm                  c)  </w:t>
      </w:r>
      <w:smartTag w:uri="urn:schemas-microsoft-com:office:smarttags" w:element="metricconverter">
        <w:smartTagPr>
          <w:attr w:name="ProductID" w:val="12 km"/>
        </w:smartTagPr>
        <w:r w:rsidRPr="00391A96">
          <w:rPr>
            <w:rFonts w:ascii="Times New Roman" w:hAnsi="Times New Roman"/>
            <w:lang w:eastAsia="tr-TR"/>
          </w:rPr>
          <w:t>12 km</w:t>
        </w:r>
      </w:smartTag>
      <w:r w:rsidRPr="00391A96">
        <w:rPr>
          <w:rFonts w:ascii="Times New Roman" w:hAnsi="Times New Roman"/>
          <w:lang w:eastAsia="tr-TR"/>
        </w:rPr>
        <w:t xml:space="preserve"> = ………m              d) 4000 cm = ……….m                               e)  </w:t>
      </w:r>
      <w:smartTag w:uri="urn:schemas-microsoft-com:office:smarttags" w:element="metricconverter">
        <w:smartTagPr>
          <w:attr w:name="ProductID" w:val="210 000 m"/>
        </w:smartTagPr>
        <w:r w:rsidRPr="00391A96">
          <w:rPr>
            <w:rFonts w:ascii="Times New Roman" w:hAnsi="Times New Roman"/>
            <w:lang w:eastAsia="tr-TR"/>
          </w:rPr>
          <w:t>210 000 m</w:t>
        </w:r>
      </w:smartTag>
      <w:r w:rsidRPr="00391A96">
        <w:rPr>
          <w:rFonts w:ascii="Times New Roman" w:hAnsi="Times New Roman"/>
          <w:lang w:eastAsia="tr-TR"/>
        </w:rPr>
        <w:t xml:space="preserve"> = ………km     f) 8 m </w:t>
      </w:r>
      <w:smartTag w:uri="urn:schemas-microsoft-com:office:smarttags" w:element="metricconverter">
        <w:smartTagPr>
          <w:attr w:name="ProductID" w:val="15 cm"/>
        </w:smartTagPr>
        <w:r w:rsidRPr="00391A96">
          <w:rPr>
            <w:rFonts w:ascii="Times New Roman" w:hAnsi="Times New Roman"/>
            <w:lang w:eastAsia="tr-TR"/>
          </w:rPr>
          <w:t>15 cm</w:t>
        </w:r>
      </w:smartTag>
      <w:r w:rsidRPr="00391A96">
        <w:rPr>
          <w:rFonts w:ascii="Times New Roman" w:hAnsi="Times New Roman"/>
          <w:lang w:eastAsia="tr-TR"/>
        </w:rPr>
        <w:t xml:space="preserve"> = ………cm   </w:t>
      </w:r>
    </w:p>
    <w:p w:rsidR="00156A24" w:rsidRDefault="00156A24" w:rsidP="00876545">
      <w:pPr>
        <w:spacing w:after="12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 id="Resim 217" o:spid="_x0000_s1045" type="#_x0000_t75" style="position:absolute;margin-left:211.9pt;margin-top:3.2pt;width:55.5pt;height:38.25pt;z-index:-251629056;visibility:visible">
            <v:imagedata r:id="rId6" o:title=""/>
          </v:shape>
        </w:pict>
      </w:r>
      <w:r>
        <w:rPr>
          <w:rFonts w:ascii="Times New Roman" w:hAnsi="Times New Roman"/>
          <w:lang w:eastAsia="tr-TR"/>
        </w:rPr>
        <w:t xml:space="preserve">8 - </w:t>
      </w:r>
      <w:r w:rsidRPr="00391A96">
        <w:rPr>
          <w:rFonts w:ascii="Times New Roman" w:hAnsi="Times New Roman"/>
        </w:rPr>
        <w:t>Bir bölme işleminde bölüm 4, bölen 5 ve kalan 2 ise bölünen sayı kaçtır?</w:t>
      </w:r>
    </w:p>
    <w:p w:rsidR="00156A24" w:rsidRDefault="00156A24" w:rsidP="00876545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</w:t>
      </w:r>
    </w:p>
    <w:p w:rsidR="00156A24" w:rsidRDefault="00156A24" w:rsidP="00876545">
      <w:pPr>
        <w:spacing w:after="120" w:line="240" w:lineRule="auto"/>
        <w:rPr>
          <w:rFonts w:ascii="Times New Roman" w:hAnsi="Times New Roman"/>
        </w:rPr>
      </w:pPr>
    </w:p>
    <w:p w:rsidR="00156A24" w:rsidRPr="00BF3316" w:rsidRDefault="00156A24" w:rsidP="00876545">
      <w:pPr>
        <w:spacing w:after="120" w:line="240" w:lineRule="auto"/>
        <w:rPr>
          <w:rFonts w:ascii="Times New Roman" w:hAnsi="Times New Roman"/>
          <w:lang w:eastAsia="tr-TR"/>
        </w:rPr>
      </w:pPr>
      <w:r>
        <w:rPr>
          <w:noProof/>
          <w:lang w:eastAsia="tr-TR"/>
        </w:rPr>
        <w:pict>
          <v:shape id="Resim 216" o:spid="_x0000_s1046" type="#_x0000_t75" style="position:absolute;margin-left:207.4pt;margin-top:5.9pt;width:55.5pt;height:38.25pt;z-index:-251630080;visibility:visible">
            <v:imagedata r:id="rId6" o:title="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" o:spid="_x0000_s1047" type="#_x0000_t32" style="position:absolute;margin-left:157.9pt;margin-top:22.5pt;width:14.25pt;height:38.25pt;flip:x 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48" type="#_x0000_t32" style="position:absolute;margin-left:117.4pt;margin-top:22.5pt;width:9.75pt;height:38.25pt;flip:x 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49" type="#_x0000_t32" style="position:absolute;margin-left:8.65pt;margin-top:30pt;width:0;height:30.75pt;flip:y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">
            <v:stroke endarrow="open"/>
          </v:shape>
        </w:pict>
      </w:r>
      <w:r>
        <w:rPr>
          <w:rFonts w:ascii="Times New Roman" w:hAnsi="Times New Roman"/>
        </w:rPr>
        <w:t xml:space="preserve">9 - </w:t>
      </w:r>
      <w:r w:rsidRPr="00BF3316">
        <w:rPr>
          <w:rFonts w:ascii="Times New Roman" w:hAnsi="Times New Roman"/>
        </w:rPr>
        <w:t xml:space="preserve">Aşağıda verilen açıların </w:t>
      </w:r>
      <w:r w:rsidRPr="00BF3316">
        <w:rPr>
          <w:rFonts w:ascii="Times New Roman" w:hAnsi="Times New Roman"/>
          <w:u w:val="single"/>
        </w:rPr>
        <w:t>adlarını</w:t>
      </w:r>
      <w:r>
        <w:rPr>
          <w:rFonts w:ascii="Times New Roman" w:hAnsi="Times New Roman"/>
          <w:u w:val="single"/>
        </w:rPr>
        <w:t xml:space="preserve">  </w:t>
      </w:r>
      <w:bookmarkStart w:id="0" w:name="_GoBack"/>
      <w:bookmarkEnd w:id="0"/>
      <w:r w:rsidRPr="00BF331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(çeşit olarak) </w:t>
      </w:r>
      <w:r w:rsidRPr="00BF3316">
        <w:rPr>
          <w:rFonts w:ascii="Times New Roman" w:hAnsi="Times New Roman"/>
        </w:rPr>
        <w:t>altındaki boşluğa yazınız.</w:t>
      </w:r>
      <w:r w:rsidRPr="00095428">
        <w:rPr>
          <w:rFonts w:ascii="Times New Roman" w:hAnsi="Times New Roman"/>
          <w:i/>
          <w:noProof/>
          <w:sz w:val="18"/>
          <w:szCs w:val="18"/>
          <w:lang w:eastAsia="tr-TR"/>
        </w:rPr>
        <w:t xml:space="preserve"> 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Düz Ok Bağlayıcısı 15" o:spid="_x0000_s1050" type="#_x0000_t32" style="position:absolute;margin-left:82.15pt;margin-top:6.2pt;width:45pt;height:23.25pt;flip:x 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051" type="#_x0000_t32" style="position:absolute;margin-left:8.65pt;margin-top:3.95pt;width:0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" strokecolor="#4579b8">
            <v:stroke endarrow="open"/>
          </v:shape>
        </w:pic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Düz Ok Bağlayıcısı 19" o:spid="_x0000_s1052" type="#_x0000_t32" style="position:absolute;margin-left:172.15pt;margin-top:1.85pt;width:61.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53" type="#_x0000_t32" style="position:absolute;margin-left:8.65pt;margin-top:1.85pt;width:48.75pt;height:0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">
            <v:stroke endarrow="open"/>
          </v:shape>
        </w:pic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15" o:spid="_x0000_s1054" type="#_x0000_t75" style="position:absolute;margin-left:226.15pt;margin-top:7.3pt;width:56.25pt;height:41.25pt;z-index:-251631104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>......................        .....................      .....................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Default="00156A24" w:rsidP="0074236E">
      <w:pPr>
        <w:rPr>
          <w:rFonts w:ascii="Times New Roman" w:hAnsi="Times New Roman"/>
          <w:bCs/>
        </w:rPr>
      </w:pPr>
      <w:r>
        <w:rPr>
          <w:rFonts w:ascii="Times New Roman" w:hAnsi="Times New Roman"/>
          <w:sz w:val="24"/>
          <w:szCs w:val="24"/>
        </w:rPr>
        <w:t xml:space="preserve">10 -      </w:t>
      </w:r>
      <w:r w:rsidRPr="00980012">
        <w:rPr>
          <w:rFonts w:ascii="Times New Roman" w:hAnsi="Times New Roman"/>
          <w:bCs/>
        </w:rPr>
        <w:t xml:space="preserve">90 yumurta bulunan bir koli yumurtanın </w:t>
      </w:r>
      <w:r w:rsidRPr="00980012">
        <w:rPr>
          <w:rFonts w:ascii="Times New Roman" w:hAnsi="Times New Roman"/>
          <w:position w:val="-24"/>
        </w:rPr>
        <w:object w:dxaOrig="320" w:dyaOrig="620">
          <v:shape id="_x0000_i1037" type="#_x0000_t75" style="width:15.75pt;height:30.75pt" o:ole="">
            <v:imagedata r:id="rId38" o:title=""/>
          </v:shape>
          <o:OLEObject Type="Embed" ProgID="Equation.3" ShapeID="_x0000_i1037" DrawAspect="Content" ObjectID="_1396365321" r:id="rId39"/>
        </w:object>
      </w:r>
      <w:r w:rsidRPr="0098001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‘</w:t>
      </w:r>
      <w:r w:rsidRPr="00980012">
        <w:rPr>
          <w:rFonts w:ascii="Times New Roman" w:hAnsi="Times New Roman"/>
          <w:bCs/>
        </w:rPr>
        <w:t>i taşırken kırılmıştır. Buna göre kaç yumurta kırılmıştır?</w:t>
      </w:r>
    </w:p>
    <w:p w:rsidR="00156A24" w:rsidRDefault="00156A24" w:rsidP="0074236E">
      <w:pPr>
        <w:rPr>
          <w:rFonts w:ascii="Times New Roman" w:hAnsi="Times New Roman"/>
          <w:bCs/>
        </w:rPr>
      </w:pPr>
    </w:p>
    <w:p w:rsidR="00156A24" w:rsidRDefault="00156A24" w:rsidP="0074236E">
      <w:pPr>
        <w:rPr>
          <w:rFonts w:ascii="Times New Roman" w:hAnsi="Times New Roman"/>
          <w:bCs/>
        </w:rPr>
      </w:pP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Pr="00280B91" w:rsidRDefault="00156A24" w:rsidP="00280B91">
      <w:pPr>
        <w:spacing w:after="12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 id="Resim 214" o:spid="_x0000_s1055" type="#_x0000_t75" style="position:absolute;margin-left:210.9pt;margin-top:15.75pt;width:56.25pt;height:41.25pt;z-index:-251632128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11 - </w:t>
      </w:r>
      <w:r w:rsidRPr="00280B91">
        <w:rPr>
          <w:rFonts w:ascii="Times New Roman" w:hAnsi="Times New Roman"/>
        </w:rPr>
        <w:t>Aşağıdaki şıklarda verilen ondalık kesirlerin arasına  ’ &gt;’ , ‘ &lt; ‘ve = işaretlerinden uygun olanlarını yazınız.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a) 4, 5   ....... 3, 9</w:t>
      </w:r>
      <w:r>
        <w:rPr>
          <w:rFonts w:ascii="Times New Roman" w:hAnsi="Times New Roman"/>
          <w:sz w:val="24"/>
          <w:szCs w:val="24"/>
        </w:rPr>
        <w:tab/>
        <w:t xml:space="preserve">     b)</w:t>
      </w:r>
      <w:r w:rsidRPr="00280B91">
        <w:rPr>
          <w:rFonts w:ascii="Times New Roman" w:hAnsi="Times New Roman"/>
          <w:sz w:val="24"/>
          <w:szCs w:val="24"/>
        </w:rPr>
        <w:t xml:space="preserve">  12, 7 .......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0B91">
        <w:rPr>
          <w:rFonts w:ascii="Times New Roman" w:hAnsi="Times New Roman"/>
          <w:sz w:val="24"/>
          <w:szCs w:val="24"/>
        </w:rPr>
        <w:t>12, 55</w:t>
      </w:r>
      <w:r w:rsidRPr="00280B91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b) 6, 35 ......  6, 39          c)   </w:t>
      </w:r>
      <w:r w:rsidRPr="00280B91">
        <w:rPr>
          <w:rFonts w:ascii="Times New Roman" w:hAnsi="Times New Roman"/>
          <w:sz w:val="24"/>
          <w:szCs w:val="24"/>
        </w:rPr>
        <w:t>0,2</w:t>
      </w:r>
      <w:r>
        <w:rPr>
          <w:rFonts w:ascii="Times New Roman" w:hAnsi="Times New Roman"/>
          <w:sz w:val="24"/>
          <w:szCs w:val="24"/>
        </w:rPr>
        <w:t xml:space="preserve">   .…  </w:t>
      </w:r>
      <w:r w:rsidRPr="00280B91">
        <w:rPr>
          <w:rFonts w:ascii="Times New Roman" w:hAnsi="Times New Roman"/>
          <w:sz w:val="24"/>
          <w:szCs w:val="24"/>
        </w:rPr>
        <w:t>0,20</w:t>
      </w:r>
    </w:p>
    <w:p w:rsidR="00156A24" w:rsidRDefault="00156A24" w:rsidP="0074236E">
      <w:pPr>
        <w:rPr>
          <w:rFonts w:ascii="Times New Roman" w:hAnsi="Times New Roman"/>
          <w:sz w:val="24"/>
          <w:szCs w:val="24"/>
        </w:rPr>
      </w:pPr>
    </w:p>
    <w:p w:rsidR="00156A24" w:rsidRPr="00CB48EF" w:rsidRDefault="00156A24" w:rsidP="0074236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13" o:spid="_x0000_s1056" type="#_x0000_t75" style="position:absolute;margin-left:210.9pt;margin-top:14.05pt;width:55.5pt;height:38.25pt;z-index:-251633152;visibility:visible">
            <v:imagedata r:id="rId6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12 -    </w:t>
      </w:r>
      <w:r w:rsidRPr="0074236E">
        <w:rPr>
          <w:rFonts w:ascii="Times New Roman" w:eastAsia="Times New Roman" w:hAnsi="Times New Roman"/>
          <w:color w:val="000000"/>
          <w:position w:val="-24"/>
          <w:sz w:val="24"/>
          <w:szCs w:val="24"/>
          <w:lang w:eastAsia="tr-TR"/>
        </w:rPr>
        <w:object w:dxaOrig="620" w:dyaOrig="620">
          <v:shape id="_x0000_i1038" type="#_x0000_t75" style="width:30.75pt;height:30.75pt" o:ole="">
            <v:imagedata r:id="rId40" o:title=""/>
          </v:shape>
          <o:OLEObject Type="Embed" ProgID="Equation.3" ShapeID="_x0000_i1038" DrawAspect="Content" ObjectID="_1396365322" r:id="rId41"/>
        </w:object>
      </w:r>
      <w:r w:rsidRPr="0074236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1E7558">
        <w:rPr>
          <w:rFonts w:ascii="Times New Roman" w:hAnsi="Times New Roman"/>
          <w:color w:val="000000"/>
          <w:lang w:eastAsia="tr-TR"/>
        </w:rPr>
        <w:t xml:space="preserve">kesri en küçük bileşik kesir olduğuna göre A yerine yazılabilecek </w:t>
      </w:r>
      <w:r w:rsidRPr="00C20DD8">
        <w:rPr>
          <w:rFonts w:ascii="Times New Roman" w:hAnsi="Times New Roman"/>
          <w:color w:val="000000"/>
          <w:u w:val="single"/>
          <w:lang w:eastAsia="tr-TR"/>
        </w:rPr>
        <w:t>en küçük</w:t>
      </w:r>
      <w:r w:rsidRPr="001E7558">
        <w:rPr>
          <w:rFonts w:ascii="Times New Roman" w:hAnsi="Times New Roman"/>
          <w:color w:val="000000"/>
          <w:lang w:eastAsia="tr-TR"/>
        </w:rPr>
        <w:t xml:space="preserve"> doğal sayı kaçtır?</w:t>
      </w:r>
      <w:r w:rsidRPr="00095428">
        <w:rPr>
          <w:rFonts w:ascii="Times New Roman" w:hAnsi="Times New Roman"/>
          <w:i/>
          <w:noProof/>
          <w:sz w:val="18"/>
          <w:szCs w:val="18"/>
          <w:lang w:eastAsia="tr-TR"/>
        </w:rPr>
        <w:t xml:space="preserve"> </w:t>
      </w:r>
    </w:p>
    <w:p w:rsidR="00156A24" w:rsidRDefault="00156A24" w:rsidP="0074236E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56A24" w:rsidRDefault="00156A24" w:rsidP="0074236E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a) 1          b) 12          c)  14          d) 13 </w:t>
      </w:r>
    </w:p>
    <w:p w:rsidR="00156A24" w:rsidRDefault="00156A24" w:rsidP="0074236E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56A24" w:rsidRPr="00A15E5A" w:rsidRDefault="00156A24" w:rsidP="001E7558">
      <w:pPr>
        <w:rPr>
          <w:rFonts w:ascii="Times New Roman" w:hAnsi="Times New Roman"/>
          <w:color w:val="000000"/>
          <w:lang w:eastAsia="tr-TR"/>
        </w:rPr>
      </w:pPr>
      <w:r>
        <w:rPr>
          <w:noProof/>
          <w:lang w:eastAsia="tr-TR"/>
        </w:rPr>
        <w:pict>
          <v:shape id="Resim 212" o:spid="_x0000_s1057" type="#_x0000_t75" style="position:absolute;margin-left:203.4pt;margin-top:20.75pt;width:55.5pt;height:38.25pt;z-index:-251634176;visibility:visible">
            <v:imagedata r:id="rId6" o:title=""/>
          </v:shape>
        </w:pic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13 -      </w:t>
      </w:r>
      <w:r w:rsidRPr="001E7558">
        <w:rPr>
          <w:rFonts w:ascii="Times New Roman" w:eastAsia="Times New Roman" w:hAnsi="Times New Roman"/>
          <w:color w:val="000000"/>
          <w:position w:val="-24"/>
          <w:sz w:val="24"/>
          <w:szCs w:val="24"/>
          <w:lang w:eastAsia="tr-TR"/>
        </w:rPr>
        <w:object w:dxaOrig="600" w:dyaOrig="620">
          <v:shape id="_x0000_i1039" type="#_x0000_t75" style="width:30pt;height:30.75pt" o:ole="">
            <v:imagedata r:id="rId42" o:title=""/>
          </v:shape>
          <o:OLEObject Type="Embed" ProgID="Equation.3" ShapeID="_x0000_i1039" DrawAspect="Content" ObjectID="_1396365323" r:id="rId43"/>
        </w:object>
      </w:r>
      <w:r w:rsidRPr="001E755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A15E5A">
        <w:rPr>
          <w:rFonts w:ascii="Times New Roman" w:hAnsi="Times New Roman"/>
          <w:color w:val="000000"/>
          <w:lang w:eastAsia="tr-TR"/>
        </w:rPr>
        <w:t xml:space="preserve">kesri basit kesir olduğuna göre B yerine yazılabilecek </w:t>
      </w:r>
      <w:r w:rsidRPr="00C20DD8">
        <w:rPr>
          <w:rFonts w:ascii="Times New Roman" w:hAnsi="Times New Roman"/>
          <w:color w:val="000000"/>
          <w:u w:val="single"/>
          <w:lang w:eastAsia="tr-TR"/>
        </w:rPr>
        <w:t>en büyük</w:t>
      </w:r>
      <w:r w:rsidRPr="00A15E5A">
        <w:rPr>
          <w:rFonts w:ascii="Times New Roman" w:hAnsi="Times New Roman"/>
          <w:color w:val="000000"/>
          <w:lang w:eastAsia="tr-TR"/>
        </w:rPr>
        <w:t xml:space="preserve"> doğal sayı kaçtır? </w:t>
      </w:r>
    </w:p>
    <w:p w:rsidR="00156A24" w:rsidRDefault="00156A24" w:rsidP="001E7558">
      <w:pPr>
        <w:rPr>
          <w:rFonts w:ascii="Times New Roman" w:hAnsi="Times New Roman"/>
          <w:color w:val="000000"/>
          <w:lang w:eastAsia="tr-TR"/>
        </w:rPr>
      </w:pPr>
    </w:p>
    <w:p w:rsidR="00156A24" w:rsidRDefault="00156A24" w:rsidP="001E7558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lang w:eastAsia="tr-TR"/>
        </w:rPr>
        <w:t xml:space="preserve">a)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5             b) 6           c) 7           d) 8</w:t>
      </w:r>
    </w:p>
    <w:p w:rsidR="00156A24" w:rsidRDefault="00156A24" w:rsidP="001E7558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211" o:spid="_x0000_s1058" type="#_x0000_t75" style="position:absolute;margin-left:193.65pt;margin-top:-.5pt;width:56.25pt;height:41.25pt;z-index:-251635200;visibility:visible">
            <v:imagedata r:id="rId13" o:title=""/>
          </v:shape>
        </w:pict>
      </w:r>
    </w:p>
    <w:p w:rsidR="00156A24" w:rsidRPr="001E7558" w:rsidRDefault="00156A24" w:rsidP="001E7558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6" o:spid="_x0000_s1059" type="#_x0000_t61" style="position:absolute;margin-left:76.9pt;margin-top:.4pt;width:103.5pt;height:21.75pt;z-index:-251690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" adj="-2400,18026" strokeweight=".25pt">
            <v:textbox>
              <w:txbxContent>
                <w:p w:rsidR="00156A24" w:rsidRDefault="00156A24" w:rsidP="001E75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04" o:spid="_x0000_s1060" type="#_x0000_t75" style="position:absolute;margin-left:38.15pt;margin-top:1.45pt;width:24.5pt;height:27pt;z-index:-251692544;visibility:visible">
            <v:imagedata r:id="rId44" o:title=""/>
          </v:shape>
        </w:pic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14      -               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Yaşımın üç katı 24</w:t>
      </w:r>
      <w:r w:rsidRPr="00AA7294">
        <w:rPr>
          <w:rFonts w:ascii="Times New Roman" w:hAnsi="Times New Roman"/>
          <w:color w:val="000000"/>
          <w:sz w:val="20"/>
          <w:szCs w:val="20"/>
          <w:lang w:eastAsia="tr-TR"/>
        </w:rPr>
        <w:t>’tür.</w:t>
      </w:r>
    </w:p>
    <w:p w:rsidR="00156A24" w:rsidRPr="0074236E" w:rsidRDefault="00156A24" w:rsidP="0074236E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05" o:spid="_x0000_s1061" type="#_x0000_t75" style="position:absolute;margin-left:211.15pt;margin-top:8.05pt;width:32.25pt;height:25.3pt;z-index:-251691520;visibility:visible">
            <v:imagedata r:id="rId45" o:title=""/>
          </v:shape>
        </w:pict>
      </w:r>
      <w:r>
        <w:rPr>
          <w:noProof/>
          <w:lang w:eastAsia="tr-TR"/>
        </w:rPr>
        <w:pict>
          <v:shape id="Dikdörtgen Belirtme Çizgisi 107" o:spid="_x0000_s1062" type="#_x0000_t61" style="position:absolute;margin-left:85.15pt;margin-top:13.3pt;width:111.75pt;height:20.25pt;z-index:-25168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" adj="25338,14000" strokeweight=".25pt">
            <v:textbox>
              <w:txbxContent>
                <w:p w:rsidR="00156A24" w:rsidRDefault="00156A24" w:rsidP="00AA729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</w:t>
      </w:r>
    </w:p>
    <w:p w:rsidR="00156A24" w:rsidRPr="00AA7294" w:rsidRDefault="00156A24" w:rsidP="00152F01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18"/>
          <w:szCs w:val="18"/>
        </w:rPr>
        <w:t>Selma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0"/>
          <w:szCs w:val="20"/>
        </w:rPr>
        <w:t>Yaşımın dört katı 32</w:t>
      </w:r>
      <w:r w:rsidRPr="00AA7294">
        <w:rPr>
          <w:rFonts w:ascii="Times New Roman" w:hAnsi="Times New Roman"/>
          <w:sz w:val="20"/>
          <w:szCs w:val="20"/>
        </w:rPr>
        <w:t>’dır.</w:t>
      </w:r>
    </w:p>
    <w:p w:rsidR="00156A24" w:rsidRPr="00AA7294" w:rsidRDefault="00156A24" w:rsidP="00152F01">
      <w:pPr>
        <w:spacing w:after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Tuğrul</w:t>
      </w:r>
    </w:p>
    <w:p w:rsidR="00156A24" w:rsidRPr="00EA2628" w:rsidRDefault="00156A24" w:rsidP="00152F01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Selma ile Kadir’in 9</w:t>
      </w:r>
      <w:r w:rsidRPr="00EA2628">
        <w:rPr>
          <w:rFonts w:ascii="Times New Roman" w:hAnsi="Times New Roman"/>
        </w:rPr>
        <w:t xml:space="preserve"> yıl sonra yaşları toplamı kaç olur?</w:t>
      </w: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 34           b) 33          c)  32         d) 31</w:t>
      </w: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</w:p>
    <w:p w:rsidR="00156A24" w:rsidRPr="00EA2628" w:rsidRDefault="00156A24" w:rsidP="00152F01">
      <w:pPr>
        <w:spacing w:after="12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210" o:spid="_x0000_s1063" type="#_x0000_t75" style="position:absolute;margin-left:216.9pt;margin-top:4.85pt;width:56.25pt;height:41.25pt;z-index:-251636224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15 -  </w:t>
      </w:r>
      <w:r w:rsidRPr="00EA2628">
        <w:rPr>
          <w:rFonts w:ascii="Times New Roman" w:hAnsi="Times New Roman"/>
        </w:rPr>
        <w:t>A ve B şehirlerinin arasındaki yolun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40135">
        <w:rPr>
          <w:rFonts w:ascii="Times New Roman" w:hAnsi="Times New Roman"/>
          <w:sz w:val="24"/>
          <w:szCs w:val="24"/>
        </w:rPr>
        <w:fldChar w:fldCharType="begin"/>
      </w:r>
      <w:r w:rsidRPr="00E40135">
        <w:rPr>
          <w:rFonts w:ascii="Times New Roman" w:hAnsi="Times New Roman"/>
          <w:sz w:val="24"/>
          <w:szCs w:val="24"/>
        </w:rPr>
        <w:instrText xml:space="preserve"> QUOTE </w:instrText>
      </w:r>
      <w:r w:rsidRPr="00E40135">
        <w:pict>
          <v:shape id="_x0000_i104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3118E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D3118E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instrText xml:space="preserve"> </w:instrText>
      </w:r>
      <w:r w:rsidRPr="00E40135">
        <w:rPr>
          <w:rFonts w:ascii="Times New Roman" w:hAnsi="Times New Roman"/>
          <w:sz w:val="24"/>
          <w:szCs w:val="24"/>
        </w:rPr>
        <w:fldChar w:fldCharType="separate"/>
      </w:r>
      <w:r w:rsidRPr="00E40135">
        <w:pict>
          <v:shape id="_x0000_i104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3118E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D3118E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‘</w:t>
      </w:r>
      <w:r>
        <w:rPr>
          <w:rFonts w:ascii="Times New Roman" w:hAnsi="Times New Roman"/>
        </w:rPr>
        <w:t>ü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2628">
        <w:rPr>
          <w:rFonts w:ascii="Times New Roman" w:hAnsi="Times New Roman"/>
        </w:rPr>
        <w:t>km’dir. Bu iki şehir arasındaki yolun tamamı kaç kilometredir?</w:t>
      </w: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 24          b) 240        c) 250           d) 720</w:t>
      </w:r>
    </w:p>
    <w:p w:rsidR="00156A24" w:rsidRDefault="00156A24" w:rsidP="00152F01">
      <w:pPr>
        <w:spacing w:after="12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09" o:spid="_x0000_s1064" type="#_x0000_t75" style="position:absolute;margin-left:204.9pt;margin-top:14.05pt;width:56.25pt;height:41.25pt;z-index:-251637248;visibility:visible">
            <v:imagedata r:id="rId13" o:title=""/>
          </v:shape>
        </w:pict>
      </w:r>
    </w:p>
    <w:p w:rsidR="00156A24" w:rsidRPr="00EA2628" w:rsidRDefault="00156A24" w:rsidP="0052396B">
      <w:pPr>
        <w:rPr>
          <w:rFonts w:ascii="Times New Roman" w:hAnsi="Times New Roman"/>
        </w:rPr>
      </w:pPr>
    </w:p>
    <w:p w:rsidR="00156A24" w:rsidRDefault="00156A24" w:rsidP="00B3303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37" o:spid="_x0000_s1065" type="#_x0000_t75" style="position:absolute;margin-left:28.65pt;margin-top:6.45pt;width:199.5pt;height:54pt;z-index:-251688448;visibility:visible">
            <v:imagedata r:id="rId47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16 –                A             B      C </w:t>
      </w:r>
    </w:p>
    <w:p w:rsidR="00156A24" w:rsidRDefault="00156A24" w:rsidP="00B330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*             *       *</w:t>
      </w:r>
    </w:p>
    <w:p w:rsidR="00156A24" w:rsidRDefault="00156A24" w:rsidP="00B33037">
      <w:pPr>
        <w:rPr>
          <w:rFonts w:ascii="Times New Roman" w:hAnsi="Times New Roman"/>
          <w:sz w:val="24"/>
          <w:szCs w:val="24"/>
        </w:rPr>
      </w:pPr>
    </w:p>
    <w:p w:rsidR="00156A24" w:rsidRDefault="00156A24" w:rsidP="00816E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56A24" w:rsidRDefault="00156A24" w:rsidP="00816EC4">
      <w:pPr>
        <w:rPr>
          <w:rFonts w:ascii="Times New Roman" w:hAnsi="Times New Roman"/>
          <w:sz w:val="24"/>
          <w:szCs w:val="24"/>
        </w:rPr>
      </w:pPr>
    </w:p>
    <w:p w:rsidR="00156A24" w:rsidRPr="00A15E5A" w:rsidRDefault="00156A24" w:rsidP="00816EC4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A15E5A">
        <w:rPr>
          <w:rFonts w:ascii="Times New Roman" w:hAnsi="Times New Roman"/>
        </w:rPr>
        <w:t xml:space="preserve">Yukarıdaki sayı doğrusunda A , B ve C     </w:t>
      </w:r>
    </w:p>
    <w:p w:rsidR="00156A24" w:rsidRPr="00A15E5A" w:rsidRDefault="00156A24" w:rsidP="00816EC4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noktalarının her biri bir kesir sayısını  </w:t>
      </w:r>
    </w:p>
    <w:p w:rsidR="00156A24" w:rsidRPr="00A15E5A" w:rsidRDefault="00156A24" w:rsidP="00816EC4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göstermektedir.   </w:t>
      </w:r>
    </w:p>
    <w:p w:rsidR="00156A24" w:rsidRPr="00A15E5A" w:rsidRDefault="00156A24" w:rsidP="00816EC4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 Buna göre , (B + C) ― A  işleminin sonucu </w:t>
      </w:r>
    </w:p>
    <w:p w:rsidR="00156A24" w:rsidRPr="00A15E5A" w:rsidRDefault="00156A24" w:rsidP="00816EC4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kaçtır?</w:t>
      </w:r>
    </w:p>
    <w:p w:rsidR="00156A24" w:rsidRDefault="00156A24" w:rsidP="00816EC4">
      <w:pPr>
        <w:rPr>
          <w:rFonts w:ascii="Times New Roman" w:hAnsi="Times New Roman"/>
          <w:sz w:val="24"/>
          <w:szCs w:val="24"/>
        </w:rPr>
      </w:pPr>
    </w:p>
    <w:p w:rsidR="00156A24" w:rsidRDefault="00156A24" w:rsidP="00816EC4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a)  1</w:t>
      </w:r>
      <w:r w:rsidRPr="000C38F3">
        <w:rPr>
          <w:rFonts w:ascii="Times New Roman" w:hAnsi="Times New Roman"/>
          <w:sz w:val="32"/>
          <w:szCs w:val="32"/>
        </w:rPr>
        <w:t xml:space="preserve"> </w:t>
      </w:r>
      <w:r w:rsidRPr="00E40135">
        <w:rPr>
          <w:rFonts w:ascii="Times New Roman" w:hAnsi="Times New Roman"/>
          <w:sz w:val="48"/>
          <w:szCs w:val="48"/>
        </w:rPr>
        <w:fldChar w:fldCharType="begin"/>
      </w:r>
      <w:r w:rsidRPr="00E40135">
        <w:rPr>
          <w:rFonts w:ascii="Times New Roman" w:hAnsi="Times New Roman"/>
          <w:sz w:val="48"/>
          <w:szCs w:val="48"/>
        </w:rPr>
        <w:instrText xml:space="preserve"> QUOTE </w:instrText>
      </w:r>
      <w:r w:rsidRPr="00E40135">
        <w:pict>
          <v:shape id="_x0000_i104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12BA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C912BA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48"/>
          <w:szCs w:val="48"/>
        </w:rPr>
        <w:instrText xml:space="preserve"> </w:instrText>
      </w:r>
      <w:r w:rsidRPr="00E40135">
        <w:rPr>
          <w:rFonts w:ascii="Times New Roman" w:hAnsi="Times New Roman"/>
          <w:sz w:val="48"/>
          <w:szCs w:val="48"/>
        </w:rPr>
        <w:fldChar w:fldCharType="separate"/>
      </w:r>
      <w:r w:rsidRPr="00E40135">
        <w:pict>
          <v:shape id="_x0000_i104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12BA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C912BA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48"/>
          <w:szCs w:val="48"/>
        </w:rPr>
        <w:fldChar w:fldCharType="end"/>
      </w:r>
      <w:r>
        <w:rPr>
          <w:rFonts w:ascii="Times New Roman" w:hAnsi="Times New Roman"/>
          <w:sz w:val="48"/>
          <w:szCs w:val="48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b)  2 </w:t>
      </w:r>
      <w:r w:rsidRPr="00E40135">
        <w:rPr>
          <w:rFonts w:ascii="Times New Roman" w:hAnsi="Times New Roman"/>
          <w:sz w:val="24"/>
          <w:szCs w:val="24"/>
        </w:rPr>
        <w:fldChar w:fldCharType="begin"/>
      </w:r>
      <w:r w:rsidRPr="00E40135">
        <w:rPr>
          <w:rFonts w:ascii="Times New Roman" w:hAnsi="Times New Roman"/>
          <w:sz w:val="24"/>
          <w:szCs w:val="24"/>
        </w:rPr>
        <w:instrText xml:space="preserve"> QUOTE </w:instrText>
      </w:r>
      <w:r w:rsidRPr="00E40135">
        <w:pict>
          <v:shape id="_x0000_i104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8642C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68642C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instrText xml:space="preserve"> </w:instrText>
      </w:r>
      <w:r w:rsidRPr="00E40135">
        <w:rPr>
          <w:rFonts w:ascii="Times New Roman" w:hAnsi="Times New Roman"/>
          <w:sz w:val="24"/>
          <w:szCs w:val="24"/>
        </w:rPr>
        <w:fldChar w:fldCharType="separate"/>
      </w:r>
      <w:r w:rsidRPr="00E40135">
        <w:pict>
          <v:shape id="_x0000_i104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8642C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68642C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       c)  </w:t>
      </w:r>
      <w:r w:rsidRPr="00E40135">
        <w:rPr>
          <w:rFonts w:ascii="Times New Roman" w:hAnsi="Times New Roman"/>
          <w:sz w:val="24"/>
          <w:szCs w:val="24"/>
        </w:rPr>
        <w:fldChar w:fldCharType="begin"/>
      </w:r>
      <w:r w:rsidRPr="00E40135">
        <w:rPr>
          <w:rFonts w:ascii="Times New Roman" w:hAnsi="Times New Roman"/>
          <w:sz w:val="24"/>
          <w:szCs w:val="24"/>
        </w:rPr>
        <w:instrText xml:space="preserve"> QUOTE </w:instrText>
      </w:r>
      <w:r w:rsidRPr="00E40135">
        <w:pict>
          <v:shape id="_x0000_i104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C77B5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0C77B5&quot;&gt;&lt;m:oMathPara&gt;&lt;m:oMath&gt;&lt;m:f&gt;&lt;m:fPr&gt;&lt;m:ctrlPr&gt;&lt;w:rPr&gt;&lt;w:rFonts w:ascii=&quot;Cambria Math&quot; w:fareast=&quot;Times New Roman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instrText xml:space="preserve"> </w:instrText>
      </w:r>
      <w:r w:rsidRPr="00E40135">
        <w:rPr>
          <w:rFonts w:ascii="Times New Roman" w:hAnsi="Times New Roman"/>
          <w:sz w:val="24"/>
          <w:szCs w:val="24"/>
        </w:rPr>
        <w:fldChar w:fldCharType="separate"/>
      </w:r>
      <w:r w:rsidRPr="00E40135">
        <w:pict>
          <v:shape id="_x0000_i104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C77B5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0C77B5&quot;&gt;&lt;m:oMathPara&gt;&lt;m:oMath&gt;&lt;m:f&gt;&lt;m:fPr&gt;&lt;m:ctrlPr&gt;&lt;w:rPr&gt;&lt;w:rFonts w:ascii=&quot;Cambria Math&quot; w:fareast=&quot;Times New Roman&quot; w:h-ansi=&quot;Cambria Math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32&quot;/&gt;&lt;w:sz-cs w:val=&quot;32&quot;/&gt;&lt;/w:rPr&gt;&lt;m:t&gt;3&lt;/m:t&gt;&lt;/m:r&gt;&lt;/m:num&gt;&lt;m:den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      d) </w:t>
      </w:r>
      <w:r w:rsidRPr="000C38F3">
        <w:rPr>
          <w:rFonts w:ascii="Times New Roman" w:hAnsi="Times New Roman"/>
          <w:sz w:val="32"/>
          <w:szCs w:val="32"/>
        </w:rPr>
        <w:t xml:space="preserve"> </w:t>
      </w:r>
      <w:r w:rsidRPr="00E40135">
        <w:rPr>
          <w:rFonts w:ascii="Times New Roman" w:hAnsi="Times New Roman"/>
          <w:sz w:val="32"/>
          <w:szCs w:val="32"/>
        </w:rPr>
        <w:fldChar w:fldCharType="begin"/>
      </w:r>
      <w:r w:rsidRPr="00E40135">
        <w:rPr>
          <w:rFonts w:ascii="Times New Roman" w:hAnsi="Times New Roman"/>
          <w:sz w:val="32"/>
          <w:szCs w:val="32"/>
        </w:rPr>
        <w:instrText xml:space="preserve"> QUOTE </w:instrText>
      </w:r>
      <w:r w:rsidRPr="00E40135">
        <w:pict>
          <v:shape id="_x0000_i104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213D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0C213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2&quot;/&gt;&lt;w:sz-cs w:val=&quot;32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32"/>
          <w:szCs w:val="32"/>
        </w:rPr>
        <w:instrText xml:space="preserve"> </w:instrText>
      </w:r>
      <w:r w:rsidRPr="00E40135">
        <w:rPr>
          <w:rFonts w:ascii="Times New Roman" w:hAnsi="Times New Roman"/>
          <w:sz w:val="32"/>
          <w:szCs w:val="32"/>
        </w:rPr>
        <w:fldChar w:fldCharType="separate"/>
      </w:r>
      <w:r w:rsidRPr="00E40135">
        <w:pict>
          <v:shape id="_x0000_i104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213D&quot;/&gt;&lt;wsp:rsid wsp:val=&quot;000C38F3&quot;/&gt;&lt;wsp:rsid wsp:val=&quot;000D6A6C&quot;/&gt;&lt;wsp:rsid wsp:val=&quot;000F3ADE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0C213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2&quot;/&gt;&lt;w:sz-cs w:val=&quot;32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6" o:title="" chromakey="white"/>
          </v:shape>
        </w:pict>
      </w:r>
      <w:r w:rsidRPr="00E40135">
        <w:rPr>
          <w:rFonts w:ascii="Times New Roman" w:hAnsi="Times New Roman"/>
          <w:sz w:val="32"/>
          <w:szCs w:val="32"/>
        </w:rPr>
        <w:fldChar w:fldCharType="end"/>
      </w:r>
    </w:p>
    <w:p w:rsidR="00156A24" w:rsidRDefault="00156A24" w:rsidP="00525399">
      <w:pPr>
        <w:rPr>
          <w:rFonts w:ascii="Times New Roman" w:hAnsi="Times New Roman"/>
        </w:rPr>
      </w:pPr>
    </w:p>
    <w:p w:rsidR="00156A24" w:rsidRDefault="00156A24" w:rsidP="00525399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Resim 208" o:spid="_x0000_s1066" type="#_x0000_t75" style="position:absolute;margin-left:191.4pt;margin-top:.5pt;width:55.5pt;height:38.25pt;z-index:-251638272;visibility:visible">
            <v:imagedata r:id="rId6" o:title=""/>
          </v:shape>
        </w:pict>
      </w:r>
      <w:r>
        <w:rPr>
          <w:noProof/>
          <w:lang w:eastAsia="tr-TR"/>
        </w:rPr>
        <w:pict>
          <v:oval id="Oval 162" o:spid="_x0000_s1067" style="position:absolute;margin-left:81.4pt;margin-top:6.05pt;width:25.5pt;height:24.75pt;z-index:-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" fillcolor="#7f7f7f" strokecolor="#7f7f7f" strokeweight=".25pt"/>
        </w:pict>
      </w:r>
      <w:r>
        <w:rPr>
          <w:noProof/>
          <w:lang w:eastAsia="tr-TR"/>
        </w:rPr>
        <w:pict>
          <v:oval id="Oval 163" o:spid="_x0000_s1068" style="position:absolute;margin-left:115.9pt;margin-top:7.55pt;width:25.5pt;height:24.75pt;z-index:-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" fillcolor="#7f7f7f" strokecolor="#7f7f7f" strokeweight=".25pt"/>
        </w:pict>
      </w:r>
      <w:r>
        <w:rPr>
          <w:noProof/>
          <w:lang w:eastAsia="tr-TR"/>
        </w:rPr>
        <w:pict>
          <v:oval id="Oval 164" o:spid="_x0000_s1069" style="position:absolute;margin-left:145.9pt;margin-top:7.55pt;width:25.5pt;height:24.75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" fillcolor="#7f7f7f" strokecolor="#7f7f7f" strokeweight=".25pt"/>
        </w:pict>
      </w:r>
      <w:r>
        <w:rPr>
          <w:noProof/>
          <w:lang w:eastAsia="tr-TR"/>
        </w:rPr>
        <w:pict>
          <v:oval id="Oval 161" o:spid="_x0000_s1070" style="position:absolute;margin-left:50.65pt;margin-top:5.3pt;width:25.5pt;height:24.75pt;z-index:-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" fillcolor="#7f7f7f" strokecolor="gray" strokeweight=".25pt"/>
        </w:pict>
      </w:r>
    </w:p>
    <w:p w:rsidR="00156A24" w:rsidRPr="00525399" w:rsidRDefault="00156A24" w:rsidP="00525399">
      <w:pPr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Pr="00525399">
        <w:rPr>
          <w:rFonts w:ascii="Times New Roman" w:hAnsi="Times New Roman"/>
        </w:rPr>
        <w:t xml:space="preserve"> -    </w:t>
      </w:r>
      <w:r>
        <w:rPr>
          <w:rFonts w:ascii="Times New Roman" w:hAnsi="Times New Roman"/>
        </w:rPr>
        <w:t xml:space="preserve">     </w:t>
      </w:r>
      <w:r w:rsidRPr="00525399">
        <w:rPr>
          <w:rFonts w:ascii="Times New Roman" w:hAnsi="Times New Roman"/>
        </w:rPr>
        <w:t xml:space="preserve">      0 </w:t>
      </w:r>
      <w:r>
        <w:rPr>
          <w:rFonts w:ascii="Times New Roman" w:hAnsi="Times New Roman"/>
        </w:rPr>
        <w:t xml:space="preserve">         3</w:t>
      </w:r>
      <w:r w:rsidRPr="0052539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6 </w:t>
      </w:r>
      <w:r w:rsidRPr="00525399">
        <w:rPr>
          <w:rFonts w:ascii="Times New Roman" w:hAnsi="Times New Roman"/>
        </w:rPr>
        <w:t xml:space="preserve">         5   </w:t>
      </w:r>
    </w:p>
    <w:p w:rsidR="00156A24" w:rsidRDefault="00156A24" w:rsidP="00525399">
      <w:pPr>
        <w:rPr>
          <w:rFonts w:ascii="Times New Roman" w:hAnsi="Times New Roman"/>
        </w:rPr>
      </w:pPr>
      <w:r w:rsidRPr="00525399">
        <w:rPr>
          <w:rFonts w:ascii="Times New Roman" w:hAnsi="Times New Roman"/>
        </w:rPr>
        <w:t xml:space="preserve">  </w:t>
      </w:r>
    </w:p>
    <w:p w:rsidR="00156A24" w:rsidRPr="00525399" w:rsidRDefault="00156A24" w:rsidP="005253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525399">
        <w:rPr>
          <w:rFonts w:ascii="Times New Roman" w:hAnsi="Times New Roman"/>
        </w:rPr>
        <w:t xml:space="preserve">Şekildeki  rakamları birer </w:t>
      </w:r>
      <w:r>
        <w:rPr>
          <w:rFonts w:ascii="Times New Roman" w:hAnsi="Times New Roman"/>
        </w:rPr>
        <w:t>kez kullanarak yazabileceğimiz 5</w:t>
      </w:r>
      <w:r w:rsidRPr="00525399">
        <w:rPr>
          <w:rFonts w:ascii="Times New Roman" w:hAnsi="Times New Roman"/>
        </w:rPr>
        <w:t xml:space="preserve">0’den büyük </w:t>
      </w:r>
      <w:r w:rsidRPr="00AB02A0">
        <w:rPr>
          <w:rFonts w:ascii="Times New Roman" w:hAnsi="Times New Roman"/>
          <w:u w:val="single"/>
        </w:rPr>
        <w:t>en küçük</w:t>
      </w:r>
      <w:r w:rsidRPr="00525399">
        <w:rPr>
          <w:rFonts w:ascii="Times New Roman" w:hAnsi="Times New Roman"/>
        </w:rPr>
        <w:t xml:space="preserve"> ondalık kesir sayı aşağıdakilerden hangisidir?</w:t>
      </w:r>
    </w:p>
    <w:p w:rsidR="00156A24" w:rsidRDefault="00156A24" w:rsidP="00525399">
      <w:pPr>
        <w:rPr>
          <w:rFonts w:ascii="Times New Roman" w:hAnsi="Times New Roman"/>
        </w:rPr>
      </w:pPr>
      <w:r w:rsidRPr="00525399">
        <w:rPr>
          <w:rFonts w:ascii="Times New Roman" w:hAnsi="Times New Roman"/>
        </w:rPr>
        <w:t xml:space="preserve">       </w:t>
      </w:r>
    </w:p>
    <w:p w:rsidR="00156A24" w:rsidRPr="00525399" w:rsidRDefault="00156A24" w:rsidP="005253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 53,60                  b) 50,36</w:t>
      </w:r>
      <w:r w:rsidRPr="00525399">
        <w:rPr>
          <w:rFonts w:ascii="Times New Roman" w:hAnsi="Times New Roman"/>
        </w:rPr>
        <w:t xml:space="preserve">       </w:t>
      </w:r>
    </w:p>
    <w:p w:rsidR="00156A24" w:rsidRPr="00525399" w:rsidRDefault="00156A24" w:rsidP="00E75ED4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 50,63                  d) 3,065</w:t>
      </w:r>
    </w:p>
    <w:p w:rsidR="00156A24" w:rsidRDefault="00156A24" w:rsidP="00816EC4">
      <w:pPr>
        <w:rPr>
          <w:rFonts w:ascii="Times New Roman" w:hAnsi="Times New Roman"/>
        </w:rPr>
      </w:pPr>
    </w:p>
    <w:p w:rsidR="00156A24" w:rsidRPr="00E75ED4" w:rsidRDefault="00156A24" w:rsidP="00816EC4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Resim 207" o:spid="_x0000_s1071" type="#_x0000_t75" style="position:absolute;margin-left:193.15pt;margin-top:-10.35pt;width:55.5pt;height:38.25pt;z-index:-251639296;visibility:visible">
            <v:imagedata r:id="rId6" o:title=""/>
          </v:shape>
        </w:pict>
      </w:r>
      <w:r>
        <w:rPr>
          <w:noProof/>
          <w:lang w:eastAsia="tr-TR"/>
        </w:rPr>
        <w:pict>
          <v:shape id="Düz Ok Bağlayıcısı 138" o:spid="_x0000_s1072" type="#_x0000_t32" style="position:absolute;margin-left:112.65pt;margin-top:8pt;width:24pt;height:0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">
            <v:stroke endarrow="open"/>
          </v:shape>
        </w:pict>
      </w:r>
      <w:r>
        <w:rPr>
          <w:rFonts w:ascii="Times New Roman" w:hAnsi="Times New Roman"/>
        </w:rPr>
        <w:t>18</w:t>
      </w:r>
      <w:r w:rsidRPr="00E569F6">
        <w:rPr>
          <w:rFonts w:ascii="Times New Roman" w:hAnsi="Times New Roman"/>
        </w:rPr>
        <w:t xml:space="preserve"> </w:t>
      </w:r>
      <w:r w:rsidRPr="00E75ED4">
        <w:rPr>
          <w:rFonts w:ascii="Times New Roman" w:hAnsi="Times New Roman"/>
        </w:rPr>
        <w:t>-                       Sayı               30,27</w:t>
      </w:r>
    </w:p>
    <w:p w:rsidR="00156A24" w:rsidRPr="00E75ED4" w:rsidRDefault="00156A24" w:rsidP="00816EC4">
      <w:pPr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151" o:spid="_x0000_s1073" style="position:absolute;z-index:251639296;visibility:visible" from="129.15pt,6.95pt" to="129.1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"/>
        </w:pict>
      </w:r>
      <w:r>
        <w:rPr>
          <w:noProof/>
          <w:lang w:eastAsia="tr-TR"/>
        </w:rPr>
        <w:pict>
          <v:line id="Düz Bağlayıcı 150" o:spid="_x0000_s1074" style="position:absolute;z-index:251638272;visibility:visible" from="112.65pt,6.95pt" to="112.6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"/>
        </w:pict>
      </w:r>
      <w:r>
        <w:rPr>
          <w:noProof/>
          <w:lang w:eastAsia="tr-TR"/>
        </w:rPr>
        <w:pict>
          <v:line id="Düz Bağlayıcı 147" o:spid="_x0000_s1075" style="position:absolute;z-index:251636224;visibility:visible" from="234.15pt,6.95pt" to="234.1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"/>
        </w:pict>
      </w:r>
      <w:r>
        <w:rPr>
          <w:noProof/>
          <w:lang w:eastAsia="tr-TR"/>
        </w:rPr>
        <w:pict>
          <v:line id="Düz Bağlayıcı 146" o:spid="_x0000_s1076" style="position:absolute;z-index:251635200;visibility:visible" from="13.65pt,6.95pt" to="13.6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"/>
        </w:pict>
      </w:r>
      <w:r>
        <w:rPr>
          <w:noProof/>
          <w:lang w:eastAsia="tr-TR"/>
        </w:rPr>
        <w:pict>
          <v:line id="Düz Bağlayıcı 145" o:spid="_x0000_s1077" style="position:absolute;z-index:251634176;visibility:visible" from="13.65pt,6.95pt" to="234.1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"/>
        </w:pict>
      </w:r>
    </w:p>
    <w:p w:rsidR="00156A24" w:rsidRPr="00E75ED4" w:rsidRDefault="00156A24" w:rsidP="00153337">
      <w:pPr>
        <w:spacing w:after="120"/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157" o:spid="_x0000_s1078" style="position:absolute;flip:x;z-index:251645440;visibility:visible" from="179.4pt,14.15pt" to="180.15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"/>
        </w:pict>
      </w:r>
      <w:r>
        <w:rPr>
          <w:noProof/>
          <w:lang w:eastAsia="tr-TR"/>
        </w:rPr>
        <w:pict>
          <v:line id="Düz Bağlayıcı 156" o:spid="_x0000_s1079" style="position:absolute;z-index:251644416;visibility:visible" from="66.15pt,14.15pt" to="66.15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"/>
        </w:pict>
      </w:r>
      <w:r>
        <w:rPr>
          <w:noProof/>
          <w:lang w:eastAsia="tr-TR"/>
        </w:rPr>
        <w:pict>
          <v:line id="Düz Bağlayıcı 153" o:spid="_x0000_s1080" style="position:absolute;z-index:251641344;visibility:visible" from="129.15pt,14.15pt" to="234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"/>
        </w:pict>
      </w:r>
      <w:r>
        <w:rPr>
          <w:noProof/>
          <w:lang w:eastAsia="tr-TR"/>
        </w:rPr>
        <w:pict>
          <v:line id="Düz Bağlayıcı 152" o:spid="_x0000_s1081" style="position:absolute;z-index:251640320;visibility:visible" from="13.65pt,14.15pt" to="112.6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"/>
        </w:pict>
      </w:r>
      <w:r w:rsidRPr="00E75ED4">
        <w:rPr>
          <w:rFonts w:ascii="Times New Roman" w:hAnsi="Times New Roman"/>
        </w:rPr>
        <w:t xml:space="preserve">               Tam kısmı                </w:t>
      </w:r>
      <w:r>
        <w:rPr>
          <w:rFonts w:ascii="Times New Roman" w:hAnsi="Times New Roman"/>
        </w:rPr>
        <w:t xml:space="preserve">      </w:t>
      </w:r>
      <w:r w:rsidRPr="00E75ED4">
        <w:rPr>
          <w:rFonts w:ascii="Times New Roman" w:hAnsi="Times New Roman"/>
        </w:rPr>
        <w:t xml:space="preserve"> Kesir kısmı</w:t>
      </w:r>
    </w:p>
    <w:p w:rsidR="00156A24" w:rsidRPr="00E75ED4" w:rsidRDefault="00156A24" w:rsidP="00816EC4">
      <w:pPr>
        <w:rPr>
          <w:rFonts w:ascii="Times New Roman" w:hAnsi="Times New Roman"/>
          <w:sz w:val="20"/>
          <w:szCs w:val="20"/>
        </w:rPr>
      </w:pPr>
      <w:r w:rsidRPr="00E75ED4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</w:t>
      </w:r>
      <w:r w:rsidRPr="00E75ED4">
        <w:rPr>
          <w:rFonts w:ascii="Times New Roman" w:hAnsi="Times New Roman"/>
          <w:sz w:val="20"/>
          <w:szCs w:val="20"/>
        </w:rPr>
        <w:t xml:space="preserve">Onlar           birler       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E75ED4">
        <w:rPr>
          <w:rFonts w:ascii="Times New Roman" w:hAnsi="Times New Roman"/>
          <w:sz w:val="20"/>
          <w:szCs w:val="20"/>
        </w:rPr>
        <w:t>onda birler</w:t>
      </w:r>
      <w:r>
        <w:rPr>
          <w:rFonts w:ascii="Times New Roman" w:hAnsi="Times New Roman"/>
          <w:sz w:val="20"/>
          <w:szCs w:val="20"/>
        </w:rPr>
        <w:t xml:space="preserve">  </w:t>
      </w:r>
      <w:r w:rsidRPr="00E75ED4">
        <w:rPr>
          <w:rFonts w:ascii="Times New Roman" w:hAnsi="Times New Roman"/>
          <w:sz w:val="20"/>
          <w:szCs w:val="20"/>
        </w:rPr>
        <w:t xml:space="preserve">yüzde birler </w:t>
      </w:r>
    </w:p>
    <w:p w:rsidR="00156A24" w:rsidRPr="00E75ED4" w:rsidRDefault="00156A24" w:rsidP="00816EC4">
      <w:pPr>
        <w:rPr>
          <w:rFonts w:ascii="Times New Roman" w:hAnsi="Times New Roman"/>
          <w:sz w:val="20"/>
          <w:szCs w:val="20"/>
        </w:rPr>
      </w:pPr>
      <w:r w:rsidRPr="00E75ED4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75ED4">
        <w:rPr>
          <w:rFonts w:ascii="Times New Roman" w:hAnsi="Times New Roman"/>
          <w:sz w:val="20"/>
          <w:szCs w:val="20"/>
        </w:rPr>
        <w:t xml:space="preserve">  basamağı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E75ED4">
        <w:rPr>
          <w:rFonts w:ascii="Times New Roman" w:hAnsi="Times New Roman"/>
          <w:sz w:val="20"/>
          <w:szCs w:val="20"/>
        </w:rPr>
        <w:t xml:space="preserve"> basamağı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75ED4">
        <w:rPr>
          <w:rFonts w:ascii="Times New Roman" w:hAnsi="Times New Roman"/>
          <w:sz w:val="20"/>
          <w:szCs w:val="20"/>
        </w:rPr>
        <w:t>basamağı     basamağı</w:t>
      </w:r>
    </w:p>
    <w:p w:rsidR="00156A24" w:rsidRPr="00E75ED4" w:rsidRDefault="00156A24" w:rsidP="00816EC4">
      <w:pPr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155" o:spid="_x0000_s1082" style="position:absolute;z-index:251643392;visibility:visible" from="129.15pt,6.7pt" to="234.1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"/>
        </w:pict>
      </w:r>
      <w:r>
        <w:rPr>
          <w:noProof/>
          <w:lang w:eastAsia="tr-TR"/>
        </w:rPr>
        <w:pict>
          <v:line id="Düz Bağlayıcı 154" o:spid="_x0000_s1083" style="position:absolute;z-index:251642368;visibility:visible" from="13.65pt,6.7pt" to="112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"/>
        </w:pict>
      </w:r>
    </w:p>
    <w:p w:rsidR="00156A24" w:rsidRPr="00E75ED4" w:rsidRDefault="00156A24" w:rsidP="00816EC4">
      <w:pPr>
        <w:rPr>
          <w:rFonts w:ascii="Times New Roman" w:hAnsi="Times New Roman"/>
        </w:rPr>
      </w:pPr>
      <w:r>
        <w:rPr>
          <w:noProof/>
          <w:lang w:eastAsia="tr-TR"/>
        </w:rPr>
        <w:pict>
          <v:oval id="Oval 140" o:spid="_x0000_s1084" style="position:absolute;margin-left:79.65pt;margin-top:2.3pt;width:16.5pt;height:14.25pt;z-index:-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" fillcolor="#9bbb59" strokecolor="#4e6128" strokeweight=".25pt"/>
        </w:pict>
      </w: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143" o:spid="_x0000_s1085" type="#_x0000_t11" style="position:absolute;margin-left:149.4pt;margin-top:2.3pt;width:19.5pt;height:14.25pt;z-index:-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" strokeweight=".25pt"/>
        </w:pict>
      </w:r>
      <w:r>
        <w:rPr>
          <w:noProof/>
          <w:lang w:eastAsia="tr-TR"/>
        </w:rPr>
        <w:pict>
          <v:shape id="Kalp 144" o:spid="_x0000_s1086" style="position:absolute;margin-left:192.9pt;margin-top:3.85pt;width:20.25pt;height:12.75pt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" path="m128588,40481v53578,-94456,262532,,,121444c-133945,40481,75009,-53975,128588,40481xe" strokeweight=".25pt">
            <v:path arrowok="t" o:connecttype="custom" o:connectlocs="128588,40481;128588,161925;128588,40481" o:connectangles="0,0,0"/>
          </v:shape>
        </w:pict>
      </w:r>
      <w:r>
        <w:rPr>
          <w:noProof/>
          <w:lang w:eastAsia="tr-TR"/>
        </w:rPr>
        <w:pict>
          <v:shape id="5-Nokta Yıldız 139" o:spid="_x0000_s1087" style="position:absolute;margin-left:34.65pt;margin-top:2.35pt;width:21pt;height:14.25pt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" path="m,69126r101871,1l133350,r31479,69127l266700,69126r-82416,42722l215765,180975,133350,138252,50935,180975,82416,111848,,69126xe" strokeweight=".25pt">
            <v:path arrowok="t" o:connecttype="custom" o:connectlocs="0,69126;101871,69127;133350,0;164829,69127;266700,69126;184284,111848;215765,180975;133350,138252;50935,180975;82416,111848;0,69126" o:connectangles="0,0,0,0,0,0,0,0,0,0,0"/>
          </v:shape>
        </w:pict>
      </w:r>
      <w:r w:rsidRPr="00E75ED4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                      </w:t>
      </w:r>
      <w:r w:rsidRPr="00E75ED4">
        <w:rPr>
          <w:rFonts w:ascii="Times New Roman" w:hAnsi="Times New Roman"/>
        </w:rPr>
        <w:t xml:space="preserve"> </w:t>
      </w:r>
      <w:r w:rsidRPr="00E75ED4">
        <w:rPr>
          <w:rtl/>
        </w:rPr>
        <w:t>,</w:t>
      </w:r>
      <w:r w:rsidRPr="00E75ED4">
        <w:rPr>
          <w:rFonts w:ascii="Times New Roman" w:hAnsi="Times New Roman"/>
        </w:rPr>
        <w:t xml:space="preserve">                                                                                          </w:t>
      </w:r>
    </w:p>
    <w:p w:rsidR="00156A24" w:rsidRPr="00E75ED4" w:rsidRDefault="00156A24" w:rsidP="00816EC4">
      <w:pPr>
        <w:rPr>
          <w:rFonts w:ascii="Times New Roman" w:hAnsi="Times New Roman"/>
        </w:rPr>
      </w:pPr>
      <w:r>
        <w:rPr>
          <w:noProof/>
          <w:lang w:eastAsia="tr-TR"/>
        </w:rPr>
        <w:pict>
          <v:line id="Düz Bağlayıcı 148" o:spid="_x0000_s1088" style="position:absolute;z-index:251637248;visibility:visible" from="13.65pt,9.25pt" to="234.1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"/>
        </w:pict>
      </w:r>
      <w:r w:rsidRPr="00E75ED4">
        <w:rPr>
          <w:rFonts w:ascii="Times New Roman" w:hAnsi="Times New Roman"/>
        </w:rPr>
        <w:t xml:space="preserve">               </w:t>
      </w:r>
    </w:p>
    <w:p w:rsidR="00156A24" w:rsidRPr="00E75ED4" w:rsidRDefault="00156A24" w:rsidP="00FF62A3">
      <w:pPr>
        <w:rPr>
          <w:rFonts w:ascii="Times New Roman" w:hAnsi="Times New Roman"/>
        </w:rPr>
      </w:pPr>
      <w:r w:rsidRPr="00E75ED4">
        <w:rPr>
          <w:rFonts w:ascii="Times New Roman" w:hAnsi="Times New Roman"/>
        </w:rPr>
        <w:t xml:space="preserve">       Şekildeki tablo , verilen sayıya uygun olarak               </w:t>
      </w:r>
    </w:p>
    <w:p w:rsidR="00156A24" w:rsidRPr="00E75ED4" w:rsidRDefault="00156A24" w:rsidP="00FF62A3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Çarpı 158" o:spid="_x0000_s1089" type="#_x0000_t11" style="position:absolute;margin-left:75.9pt;margin-top:3.4pt;width:13.5pt;height:9pt;z-index:-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" fillcolor="window" strokecolor="windowText" strokeweight=".25pt"/>
        </w:pict>
      </w:r>
      <w:r w:rsidRPr="00E75ED4">
        <w:rPr>
          <w:rFonts w:ascii="Times New Roman" w:hAnsi="Times New Roman"/>
        </w:rPr>
        <w:t xml:space="preserve">     doldurulursa        yerine aşağıdakilerden hangisi</w:t>
      </w:r>
    </w:p>
    <w:p w:rsidR="00156A24" w:rsidRPr="00E75ED4" w:rsidRDefault="00156A24" w:rsidP="00FF62A3">
      <w:pPr>
        <w:spacing w:after="120"/>
        <w:rPr>
          <w:rFonts w:ascii="Times New Roman" w:hAnsi="Times New Roman"/>
        </w:rPr>
      </w:pPr>
      <w:r w:rsidRPr="00E75ED4">
        <w:rPr>
          <w:rFonts w:ascii="Times New Roman" w:hAnsi="Times New Roman"/>
        </w:rPr>
        <w:t xml:space="preserve">     yazılır?</w:t>
      </w:r>
    </w:p>
    <w:p w:rsidR="00156A24" w:rsidRPr="00E75ED4" w:rsidRDefault="00156A24" w:rsidP="00FF62A3">
      <w:pPr>
        <w:spacing w:after="120"/>
        <w:rPr>
          <w:rFonts w:ascii="Times New Roman" w:hAnsi="Times New Roman"/>
        </w:rPr>
      </w:pPr>
      <w:r w:rsidRPr="00E75ED4">
        <w:rPr>
          <w:rFonts w:ascii="Times New Roman" w:hAnsi="Times New Roman"/>
        </w:rPr>
        <w:t xml:space="preserve">      a)  27         b)  3       c)  2          d)  0,7</w:t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06" o:spid="_x0000_s1090" type="#_x0000_t75" style="position:absolute;margin-left:184.9pt;margin-top:11.9pt;width:56.25pt;height:41.25pt;z-index:-251640320;visibility:visible">
            <v:imagedata r:id="rId13" o:title=""/>
          </v:shape>
        </w:pict>
      </w:r>
      <w:r>
        <w:rPr>
          <w:noProof/>
          <w:lang w:eastAsia="tr-TR"/>
        </w:rPr>
        <w:pict>
          <v:rect id="Dikdörtgen 24" o:spid="_x0000_s1091" style="position:absolute;margin-left:34.9pt;margin-top:16.4pt;width:145.5pt;height:58.5pt;z-index:-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" strokeweight=".5pt"/>
        </w:pict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19 -           a  = 2,3        c  = 0,2</w:t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b  =  </w:t>
      </w:r>
      <w:r w:rsidRPr="00E40135">
        <w:rPr>
          <w:rFonts w:ascii="Times New Roman" w:hAnsi="Times New Roman"/>
          <w:sz w:val="24"/>
          <w:szCs w:val="24"/>
        </w:rPr>
        <w:fldChar w:fldCharType="begin"/>
      </w:r>
      <w:r w:rsidRPr="00E40135">
        <w:rPr>
          <w:rFonts w:ascii="Times New Roman" w:hAnsi="Times New Roman"/>
          <w:sz w:val="24"/>
          <w:szCs w:val="24"/>
        </w:rPr>
        <w:instrText xml:space="preserve"> QUOTE </w:instrText>
      </w:r>
      <w:r w:rsidRPr="00E40135">
        <w:pict>
          <v:shape id="_x0000_i1050" type="#_x0000_t75" style="width:36.7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090E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14090E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4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8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instrText xml:space="preserve"> </w:instrText>
      </w:r>
      <w:r w:rsidRPr="00E40135">
        <w:rPr>
          <w:rFonts w:ascii="Times New Roman" w:hAnsi="Times New Roman"/>
          <w:sz w:val="24"/>
          <w:szCs w:val="24"/>
        </w:rPr>
        <w:fldChar w:fldCharType="separate"/>
      </w:r>
      <w:r w:rsidRPr="00E40135">
        <w:pict>
          <v:shape id="_x0000_i1051" type="#_x0000_t75" style="width:36.7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12603&quot;/&gt;&lt;wsp:rsid wsp:val=&quot;0014090E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14090E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4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8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       d  = </w:t>
      </w:r>
      <w:r w:rsidRPr="00E40135">
        <w:rPr>
          <w:rFonts w:ascii="Times New Roman" w:hAnsi="Times New Roman"/>
          <w:sz w:val="24"/>
          <w:szCs w:val="24"/>
        </w:rPr>
        <w:fldChar w:fldCharType="begin"/>
      </w:r>
      <w:r w:rsidRPr="00E40135">
        <w:rPr>
          <w:rFonts w:ascii="Times New Roman" w:hAnsi="Times New Roman"/>
          <w:sz w:val="24"/>
          <w:szCs w:val="24"/>
        </w:rPr>
        <w:instrText xml:space="preserve"> QUOTE </w:instrText>
      </w:r>
      <w:r w:rsidRPr="00E40135">
        <w:pict>
          <v:shape id="_x0000_i1052" type="#_x0000_t75" style="width:45.7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00A1C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100A1C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9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instrText xml:space="preserve"> </w:instrText>
      </w:r>
      <w:r w:rsidRPr="00E40135">
        <w:rPr>
          <w:rFonts w:ascii="Times New Roman" w:hAnsi="Times New Roman"/>
          <w:sz w:val="24"/>
          <w:szCs w:val="24"/>
        </w:rPr>
        <w:fldChar w:fldCharType="separate"/>
      </w:r>
      <w:r w:rsidRPr="00E40135">
        <w:pict>
          <v:shape id="_x0000_i1053" type="#_x0000_t75" style="width:45.7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287C&quot;/&gt;&lt;wsp:rsid wsp:val=&quot;00015E7C&quot;/&gt;&lt;wsp:rsid wsp:val=&quot;00017A8D&quot;/&gt;&lt;wsp:rsid wsp:val=&quot;000228D1&quot;/&gt;&lt;wsp:rsid wsp:val=&quot;000446C5&quot;/&gt;&lt;wsp:rsid wsp:val=&quot;000527A3&quot;/&gt;&lt;wsp:rsid wsp:val=&quot;00061531&quot;/&gt;&lt;wsp:rsid wsp:val=&quot;0008064B&quot;/&gt;&lt;wsp:rsid wsp:val=&quot;00080A5E&quot;/&gt;&lt;wsp:rsid wsp:val=&quot;00095428&quot;/&gt;&lt;wsp:rsid wsp:val=&quot;000A353C&quot;/&gt;&lt;wsp:rsid wsp:val=&quot;000C38F3&quot;/&gt;&lt;wsp:rsid wsp:val=&quot;000D6A6C&quot;/&gt;&lt;wsp:rsid wsp:val=&quot;000F3ADE&quot;/&gt;&lt;wsp:rsid wsp:val=&quot;00100A1C&quot;/&gt;&lt;wsp:rsid wsp:val=&quot;00112603&quot;/&gt;&lt;wsp:rsid wsp:val=&quot;00146941&quot;/&gt;&lt;wsp:rsid wsp:val=&quot;0015249C&quot;/&gt;&lt;wsp:rsid wsp:val=&quot;00152F01&quot;/&gt;&lt;wsp:rsid wsp:val=&quot;00153337&quot;/&gt;&lt;wsp:rsid wsp:val=&quot;00184B52&quot;/&gt;&lt;wsp:rsid wsp:val=&quot;0019123A&quot;/&gt;&lt;wsp:rsid wsp:val=&quot;001A54E5&quot;/&gt;&lt;wsp:rsid wsp:val=&quot;001B0484&quot;/&gt;&lt;wsp:rsid wsp:val=&quot;001B6F17&quot;/&gt;&lt;wsp:rsid wsp:val=&quot;001C0434&quot;/&gt;&lt;wsp:rsid wsp:val=&quot;001E361A&quot;/&gt;&lt;wsp:rsid wsp:val=&quot;001E6884&quot;/&gt;&lt;wsp:rsid wsp:val=&quot;001E7558&quot;/&gt;&lt;wsp:rsid wsp:val=&quot;00212234&quot;/&gt;&lt;wsp:rsid wsp:val=&quot;00223038&quot;/&gt;&lt;wsp:rsid wsp:val=&quot;00240F5D&quot;/&gt;&lt;wsp:rsid wsp:val=&quot;002539D3&quot;/&gt;&lt;wsp:rsid wsp:val=&quot;0027387A&quot;/&gt;&lt;wsp:rsid wsp:val=&quot;00280B91&quot;/&gt;&lt;wsp:rsid wsp:val=&quot;002A0ECE&quot;/&gt;&lt;wsp:rsid wsp:val=&quot;002A2DCF&quot;/&gt;&lt;wsp:rsid wsp:val=&quot;002A3A92&quot;/&gt;&lt;wsp:rsid wsp:val=&quot;002B3122&quot;/&gt;&lt;wsp:rsid wsp:val=&quot;002F2EBF&quot;/&gt;&lt;wsp:rsid wsp:val=&quot;00336450&quot;/&gt;&lt;wsp:rsid wsp:val=&quot;00370552&quot;/&gt;&lt;wsp:rsid wsp:val=&quot;0037371C&quot;/&gt;&lt;wsp:rsid wsp:val=&quot;00391A96&quot;/&gt;&lt;wsp:rsid wsp:val=&quot;003C3386&quot;/&gt;&lt;wsp:rsid wsp:val=&quot;00403F80&quot;/&gt;&lt;wsp:rsid wsp:val=&quot;0042239D&quot;/&gt;&lt;wsp:rsid wsp:val=&quot;00422B07&quot;/&gt;&lt;wsp:rsid wsp:val=&quot;00425162&quot;/&gt;&lt;wsp:rsid wsp:val=&quot;004268BC&quot;/&gt;&lt;wsp:rsid wsp:val=&quot;004401ED&quot;/&gt;&lt;wsp:rsid wsp:val=&quot;00460F72&quot;/&gt;&lt;wsp:rsid wsp:val=&quot;00476E50&quot;/&gt;&lt;wsp:rsid wsp:val=&quot;00480AFC&quot;/&gt;&lt;wsp:rsid wsp:val=&quot;00485F12&quot;/&gt;&lt;wsp:rsid wsp:val=&quot;004B4A11&quot;/&gt;&lt;wsp:rsid wsp:val=&quot;004C2343&quot;/&gt;&lt;wsp:rsid wsp:val=&quot;004D080D&quot;/&gt;&lt;wsp:rsid wsp:val=&quot;004E0D45&quot;/&gt;&lt;wsp:rsid wsp:val=&quot;0052396B&quot;/&gt;&lt;wsp:rsid wsp:val=&quot;00525399&quot;/&gt;&lt;wsp:rsid wsp:val=&quot;00530BE0&quot;/&gt;&lt;wsp:rsid wsp:val=&quot;005B13CA&quot;/&gt;&lt;wsp:rsid wsp:val=&quot;005D0575&quot;/&gt;&lt;wsp:rsid wsp:val=&quot;005F229D&quot;/&gt;&lt;wsp:rsid wsp:val=&quot;00601BBB&quot;/&gt;&lt;wsp:rsid wsp:val=&quot;00611A3B&quot;/&gt;&lt;wsp:rsid wsp:val=&quot;00626E91&quot;/&gt;&lt;wsp:rsid wsp:val=&quot;00635C99&quot;/&gt;&lt;wsp:rsid wsp:val=&quot;00641BE2&quot;/&gt;&lt;wsp:rsid wsp:val=&quot;006572DD&quot;/&gt;&lt;wsp:rsid wsp:val=&quot;00664DD1&quot;/&gt;&lt;wsp:rsid wsp:val=&quot;006813F7&quot;/&gt;&lt;wsp:rsid wsp:val=&quot;006A5FC1&quot;/&gt;&lt;wsp:rsid wsp:val=&quot;006B6031&quot;/&gt;&lt;wsp:rsid wsp:val=&quot;006C1639&quot;/&gt;&lt;wsp:rsid wsp:val=&quot;006D7507&quot;/&gt;&lt;wsp:rsid wsp:val=&quot;006D7546&quot;/&gt;&lt;wsp:rsid wsp:val=&quot;006F3408&quot;/&gt;&lt;wsp:rsid wsp:val=&quot;006F4424&quot;/&gt;&lt;wsp:rsid wsp:val=&quot;007201C5&quot;/&gt;&lt;wsp:rsid wsp:val=&quot;007279A7&quot;/&gt;&lt;wsp:rsid wsp:val=&quot;0073644E&quot;/&gt;&lt;wsp:rsid wsp:val=&quot;00737BD5&quot;/&gt;&lt;wsp:rsid wsp:val=&quot;0074236E&quot;/&gt;&lt;wsp:rsid wsp:val=&quot;007471F1&quot;/&gt;&lt;wsp:rsid wsp:val=&quot;00783603&quot;/&gt;&lt;wsp:rsid wsp:val=&quot;007D56AB&quot;/&gt;&lt;wsp:rsid wsp:val=&quot;00816EC4&quot;/&gt;&lt;wsp:rsid wsp:val=&quot;00847AAC&quot;/&gt;&lt;wsp:rsid wsp:val=&quot;00853B20&quot;/&gt;&lt;wsp:rsid wsp:val=&quot;00855DDF&quot;/&gt;&lt;wsp:rsid wsp:val=&quot;00876545&quot;/&gt;&lt;wsp:rsid wsp:val=&quot;00880BB4&quot;/&gt;&lt;wsp:rsid wsp:val=&quot;00894D90&quot;/&gt;&lt;wsp:rsid wsp:val=&quot;008A3549&quot;/&gt;&lt;wsp:rsid wsp:val=&quot;008D01F8&quot;/&gt;&lt;wsp:rsid wsp:val=&quot;008E05FD&quot;/&gt;&lt;wsp:rsid wsp:val=&quot;0090606A&quot;/&gt;&lt;wsp:rsid wsp:val=&quot;00921AC7&quot;/&gt;&lt;wsp:rsid wsp:val=&quot;00957D41&quot;/&gt;&lt;wsp:rsid wsp:val=&quot;00980012&quot;/&gt;&lt;wsp:rsid wsp:val=&quot;009834E0&quot;/&gt;&lt;wsp:rsid wsp:val=&quot;009A4C25&quot;/&gt;&lt;wsp:rsid wsp:val=&quot;009C7603&quot;/&gt;&lt;wsp:rsid wsp:val=&quot;009F41F1&quot;/&gt;&lt;wsp:rsid wsp:val=&quot;00A15E5A&quot;/&gt;&lt;wsp:rsid wsp:val=&quot;00A16942&quot;/&gt;&lt;wsp:rsid wsp:val=&quot;00A35470&quot;/&gt;&lt;wsp:rsid wsp:val=&quot;00A50811&quot;/&gt;&lt;wsp:rsid wsp:val=&quot;00A60690&quot;/&gt;&lt;wsp:rsid wsp:val=&quot;00A74F12&quot;/&gt;&lt;wsp:rsid wsp:val=&quot;00A83EAA&quot;/&gt;&lt;wsp:rsid wsp:val=&quot;00A94DDF&quot;/&gt;&lt;wsp:rsid wsp:val=&quot;00AA43B1&quot;/&gt;&lt;wsp:rsid wsp:val=&quot;00AA6562&quot;/&gt;&lt;wsp:rsid wsp:val=&quot;00AA7294&quot;/&gt;&lt;wsp:rsid wsp:val=&quot;00AB02A0&quot;/&gt;&lt;wsp:rsid wsp:val=&quot;00AB0D19&quot;/&gt;&lt;wsp:rsid wsp:val=&quot;00AD3854&quot;/&gt;&lt;wsp:rsid wsp:val=&quot;00AE4042&quot;/&gt;&lt;wsp:rsid wsp:val=&quot;00AF3BC9&quot;/&gt;&lt;wsp:rsid wsp:val=&quot;00B021C7&quot;/&gt;&lt;wsp:rsid wsp:val=&quot;00B327BB&quot;/&gt;&lt;wsp:rsid wsp:val=&quot;00B33037&quot;/&gt;&lt;wsp:rsid wsp:val=&quot;00B34373&quot;/&gt;&lt;wsp:rsid wsp:val=&quot;00B5582F&quot;/&gt;&lt;wsp:rsid wsp:val=&quot;00B8287C&quot;/&gt;&lt;wsp:rsid wsp:val=&quot;00BA16A7&quot;/&gt;&lt;wsp:rsid wsp:val=&quot;00BC21FD&quot;/&gt;&lt;wsp:rsid wsp:val=&quot;00BD3974&quot;/&gt;&lt;wsp:rsid wsp:val=&quot;00BE74FC&quot;/&gt;&lt;wsp:rsid wsp:val=&quot;00BF3316&quot;/&gt;&lt;wsp:rsid wsp:val=&quot;00BF39EA&quot;/&gt;&lt;wsp:rsid wsp:val=&quot;00BF6FDF&quot;/&gt;&lt;wsp:rsid wsp:val=&quot;00C20DD8&quot;/&gt;&lt;wsp:rsid wsp:val=&quot;00C30E17&quot;/&gt;&lt;wsp:rsid wsp:val=&quot;00C34DBE&quot;/&gt;&lt;wsp:rsid wsp:val=&quot;00C41B1F&quot;/&gt;&lt;wsp:rsid wsp:val=&quot;00C46288&quot;/&gt;&lt;wsp:rsid wsp:val=&quot;00C62B54&quot;/&gt;&lt;wsp:rsid wsp:val=&quot;00C81ECC&quot;/&gt;&lt;wsp:rsid wsp:val=&quot;00C96531&quot;/&gt;&lt;wsp:rsid wsp:val=&quot;00C97927&quot;/&gt;&lt;wsp:rsid wsp:val=&quot;00CA696A&quot;/&gt;&lt;wsp:rsid wsp:val=&quot;00CB48EF&quot;/&gt;&lt;wsp:rsid wsp:val=&quot;00CD6D07&quot;/&gt;&lt;wsp:rsid wsp:val=&quot;00CE4427&quot;/&gt;&lt;wsp:rsid wsp:val=&quot;00CF30F7&quot;/&gt;&lt;wsp:rsid wsp:val=&quot;00CF5E7B&quot;/&gt;&lt;wsp:rsid wsp:val=&quot;00D01AB3&quot;/&gt;&lt;wsp:rsid wsp:val=&quot;00D10868&quot;/&gt;&lt;wsp:rsid wsp:val=&quot;00D27C22&quot;/&gt;&lt;wsp:rsid wsp:val=&quot;00D44169&quot;/&gt;&lt;wsp:rsid wsp:val=&quot;00D65615&quot;/&gt;&lt;wsp:rsid wsp:val=&quot;00D72282&quot;/&gt;&lt;wsp:rsid wsp:val=&quot;00D83699&quot;/&gt;&lt;wsp:rsid wsp:val=&quot;00DA0484&quot;/&gt;&lt;wsp:rsid wsp:val=&quot;00DC36C1&quot;/&gt;&lt;wsp:rsid wsp:val=&quot;00DE3C54&quot;/&gt;&lt;wsp:rsid wsp:val=&quot;00DF08A8&quot;/&gt;&lt;wsp:rsid wsp:val=&quot;00E27494&quot;/&gt;&lt;wsp:rsid wsp:val=&quot;00E33619&quot;/&gt;&lt;wsp:rsid wsp:val=&quot;00E40135&quot;/&gt;&lt;wsp:rsid wsp:val=&quot;00E50EDB&quot;/&gt;&lt;wsp:rsid wsp:val=&quot;00E569F6&quot;/&gt;&lt;wsp:rsid wsp:val=&quot;00E636D3&quot;/&gt;&lt;wsp:rsid wsp:val=&quot;00E66890&quot;/&gt;&lt;wsp:rsid wsp:val=&quot;00E75ED4&quot;/&gt;&lt;wsp:rsid wsp:val=&quot;00E86869&quot;/&gt;&lt;wsp:rsid wsp:val=&quot;00E9270D&quot;/&gt;&lt;wsp:rsid wsp:val=&quot;00EA2628&quot;/&gt;&lt;wsp:rsid wsp:val=&quot;00EF3DA4&quot;/&gt;&lt;wsp:rsid wsp:val=&quot;00F55494&quot;/&gt;&lt;wsp:rsid wsp:val=&quot;00F61D12&quot;/&gt;&lt;wsp:rsid wsp:val=&quot;00F8337E&quot;/&gt;&lt;wsp:rsid wsp:val=&quot;00F955C2&quot;/&gt;&lt;wsp:rsid wsp:val=&quot;00FA11B4&quot;/&gt;&lt;wsp:rsid wsp:val=&quot;00FA5251&quot;/&gt;&lt;wsp:rsid wsp:val=&quot;00FB117F&quot;/&gt;&lt;wsp:rsid wsp:val=&quot;00FB3515&quot;/&gt;&lt;wsp:rsid wsp:val=&quot;00FC4B49&quot;/&gt;&lt;wsp:rsid wsp:val=&quot;00FF62A3&quot;/&gt;&lt;/wsp:rsids&gt;&lt;/w:docPr&gt;&lt;w:body&gt;&lt;w:p wsp:rsidR=&quot;00000000&quot; wsp:rsidRDefault=&quot;00100A1C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9" o:title="" chromakey="white"/>
          </v:shape>
        </w:pict>
      </w:r>
      <w:r w:rsidRPr="00E40135">
        <w:rPr>
          <w:rFonts w:ascii="Times New Roman" w:hAnsi="Times New Roman"/>
          <w:sz w:val="24"/>
          <w:szCs w:val="24"/>
        </w:rPr>
        <w:fldChar w:fldCharType="end"/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</w:p>
    <w:p w:rsidR="00156A24" w:rsidRPr="00A15E5A" w:rsidRDefault="00156A24" w:rsidP="00A74F1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A15E5A">
        <w:rPr>
          <w:rFonts w:ascii="Times New Roman" w:hAnsi="Times New Roman"/>
        </w:rPr>
        <w:t xml:space="preserve">Şekildeki a , b , c ve d sayılarının küçükten   </w:t>
      </w:r>
    </w:p>
    <w:p w:rsidR="00156A24" w:rsidRPr="00A15E5A" w:rsidRDefault="00156A24" w:rsidP="00A74F12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büyüğe doğru sıralanışı aşağıdakilerden   </w:t>
      </w:r>
    </w:p>
    <w:p w:rsidR="00156A24" w:rsidRPr="00A15E5A" w:rsidRDefault="00156A24" w:rsidP="00FF62A3">
      <w:pPr>
        <w:spacing w:after="120"/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hangisidir?</w:t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a &lt; b &lt; c &lt; d              b) d &lt; c &lt; b &lt;  a</w:t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b)  d &lt; c &lt; a &lt; b              d) d &lt; a &lt; b &lt; c</w:t>
      </w:r>
    </w:p>
    <w:p w:rsidR="00156A24" w:rsidRDefault="00156A24" w:rsidP="00FF62A3">
      <w:pPr>
        <w:spacing w:after="12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79" o:spid="_x0000_s1092" type="#_x0000_t75" style="position:absolute;margin-left:208.9pt;margin-top:16.1pt;width:55.5pt;height:38.25pt;z-index:-251642368;visibility:visible">
            <v:imagedata r:id="rId6" o:title=""/>
          </v:shape>
        </w:pict>
      </w:r>
    </w:p>
    <w:p w:rsidR="00156A24" w:rsidRPr="00A15E5A" w:rsidRDefault="00156A24" w:rsidP="00E33619">
      <w:pPr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Pr="00A15E5A">
        <w:rPr>
          <w:rFonts w:ascii="Times New Roman" w:hAnsi="Times New Roman"/>
        </w:rPr>
        <w:t xml:space="preserve"> -   * Onlar basamağındaki rakamın basamak  </w:t>
      </w:r>
    </w:p>
    <w:p w:rsidR="00156A24" w:rsidRPr="00A15E5A" w:rsidRDefault="00156A24" w:rsidP="00E33619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     değeri 40’tır.</w:t>
      </w:r>
    </w:p>
    <w:p w:rsidR="00156A24" w:rsidRPr="00A15E5A" w:rsidRDefault="00156A24" w:rsidP="00E33619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   * Yüzde birler basamağındaki rakamın sayı     </w:t>
      </w:r>
    </w:p>
    <w:p w:rsidR="00156A24" w:rsidRPr="00A15E5A" w:rsidRDefault="00156A24" w:rsidP="00E33619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     değeri 5’tir.</w:t>
      </w:r>
    </w:p>
    <w:p w:rsidR="00156A24" w:rsidRPr="00A15E5A" w:rsidRDefault="00156A24" w:rsidP="00E33619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   * Birler ve onda birler basamağındaki    </w:t>
      </w:r>
    </w:p>
    <w:p w:rsidR="00156A24" w:rsidRPr="00A15E5A" w:rsidRDefault="00156A24" w:rsidP="00C34DBE">
      <w:pPr>
        <w:spacing w:after="240"/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         rakamların sayı değeri “0”dır.</w:t>
      </w:r>
    </w:p>
    <w:p w:rsidR="00156A24" w:rsidRPr="00A15E5A" w:rsidRDefault="00156A24" w:rsidP="00E33619">
      <w:pPr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Yukarıda özellikleri verilen sayı aşağıdakilerden  </w:t>
      </w:r>
    </w:p>
    <w:p w:rsidR="00156A24" w:rsidRPr="00A15E5A" w:rsidRDefault="00156A24" w:rsidP="00C34DBE">
      <w:pPr>
        <w:spacing w:after="240"/>
        <w:rPr>
          <w:rFonts w:ascii="Times New Roman" w:hAnsi="Times New Roman"/>
        </w:rPr>
      </w:pPr>
      <w:r w:rsidRPr="00A15E5A">
        <w:rPr>
          <w:rFonts w:ascii="Times New Roman" w:hAnsi="Times New Roman"/>
        </w:rPr>
        <w:t xml:space="preserve">    hangisidir?</w:t>
      </w:r>
    </w:p>
    <w:p w:rsidR="00156A24" w:rsidRPr="00A15E5A" w:rsidRDefault="00156A24" w:rsidP="00C34DBE">
      <w:pPr>
        <w:spacing w:after="24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80" o:spid="_x0000_s1093" type="#_x0000_t75" style="position:absolute;margin-left:206.65pt;margin-top:15pt;width:57.75pt;height:39pt;z-index:-251641344;visibility:visible">
            <v:imagedata r:id="rId50" o:title=""/>
          </v:shape>
        </w:pict>
      </w:r>
      <w:r w:rsidRPr="00A15E5A">
        <w:rPr>
          <w:rFonts w:ascii="Times New Roman" w:hAnsi="Times New Roman"/>
        </w:rPr>
        <w:t xml:space="preserve">   a) 40,50     </w:t>
      </w:r>
      <w:r>
        <w:rPr>
          <w:rFonts w:ascii="Times New Roman" w:hAnsi="Times New Roman"/>
        </w:rPr>
        <w:t xml:space="preserve">   </w:t>
      </w:r>
      <w:r w:rsidRPr="00A15E5A">
        <w:rPr>
          <w:rFonts w:ascii="Times New Roman" w:hAnsi="Times New Roman"/>
        </w:rPr>
        <w:t xml:space="preserve">  b) 40,05     </w:t>
      </w:r>
      <w:r>
        <w:rPr>
          <w:rFonts w:ascii="Times New Roman" w:hAnsi="Times New Roman"/>
        </w:rPr>
        <w:t xml:space="preserve">  </w:t>
      </w:r>
      <w:r w:rsidRPr="00A15E5A">
        <w:rPr>
          <w:rFonts w:ascii="Times New Roman" w:hAnsi="Times New Roman"/>
        </w:rPr>
        <w:t xml:space="preserve"> c) 4,005   </w:t>
      </w:r>
      <w:r>
        <w:rPr>
          <w:rFonts w:ascii="Times New Roman" w:hAnsi="Times New Roman"/>
        </w:rPr>
        <w:t xml:space="preserve">   </w:t>
      </w:r>
      <w:r w:rsidRPr="00A15E5A">
        <w:rPr>
          <w:rFonts w:ascii="Times New Roman" w:hAnsi="Times New Roman"/>
        </w:rPr>
        <w:t xml:space="preserve">  d) 4,05</w:t>
      </w:r>
    </w:p>
    <w:p w:rsidR="00156A24" w:rsidRDefault="00156A24" w:rsidP="00C34DBE">
      <w:pPr>
        <w:spacing w:after="24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Dikdörtgen 27" o:spid="_x0000_s1094" style="position:absolute;margin-left:154.9pt;margin-top:29.2pt;width:68.25pt;height:30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" strokeweight=".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5" o:spid="_x0000_s1095" type="#_x0000_t5" style="position:absolute;margin-left:28.9pt;margin-top:34.45pt;width:43.5pt;height:30pt;z-index:-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" strokeweight=".5pt"/>
        </w:pict>
      </w:r>
      <w:r>
        <w:rPr>
          <w:rFonts w:ascii="Times New Roman" w:hAnsi="Times New Roman"/>
          <w:sz w:val="24"/>
          <w:szCs w:val="24"/>
        </w:rPr>
        <w:t>21 – Aşağıda verilen geometrik cisimleri adlandırınız?</w:t>
      </w:r>
    </w:p>
    <w:p w:rsidR="00156A24" w:rsidRDefault="00156A24" w:rsidP="00C34DBE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                                    b) </w:t>
      </w:r>
    </w:p>
    <w:p w:rsidR="00156A24" w:rsidRDefault="00156A24" w:rsidP="00422B07">
      <w:pPr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              ..............................</w: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Pr="007D56AB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141" o:spid="_x0000_s1096" type="#_x0000_t75" style="position:absolute;margin-left:217.9pt;margin-top:2.05pt;width:56.25pt;height:41.25pt;z-index:-251643392;visibility:visible">
            <v:imagedata r:id="rId13" o:title=""/>
          </v:shape>
        </w:pict>
      </w: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83" o:spid="_x0000_s1097" type="#_x0000_t88" style="position:absolute;margin-left:86.3pt;margin-top:6.15pt;width:18.25pt;height:163.9pt;rotation:90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" adj="200" strokecolor="#4579b8"/>
        </w:pict>
      </w:r>
      <w:r w:rsidRPr="005F229D">
        <w:rPr>
          <w:rFonts w:ascii="Times New Roman" w:hAnsi="Times New Roman"/>
          <w:lang w:eastAsia="tr-TR"/>
        </w:rPr>
        <w:t>22 – Bir kamyon ile bir otobüs A ve B kentlerinden aynı anda karşılıklı olarak hareket ediyorlar.</w:t>
      </w:r>
      <w:r>
        <w:rPr>
          <w:rFonts w:ascii="Times New Roman" w:hAnsi="Times New Roman"/>
          <w:lang w:eastAsia="tr-TR"/>
        </w:rPr>
        <w:t xml:space="preserve"> </w:t>
      </w:r>
      <w:r w:rsidRPr="005F229D">
        <w:rPr>
          <w:rFonts w:ascii="Times New Roman" w:hAnsi="Times New Roman"/>
          <w:lang w:eastAsia="tr-TR"/>
        </w:rPr>
        <w:t>Kamyonun saatteki hızı 60 km, otobüsün saatteki hızı 80 km’dir.</w: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82" o:spid="_x0000_s1098" type="#_x0000_t75" alt="http://t3.gstatic.com/images?q=tbn:ANd9GcRBVNXQUKftWIEf53IuLLH3vDIPgWbSBJHpJaAxLjoUKXUP2aCf7A" style="position:absolute;margin-left:136.9pt;margin-top:2.65pt;width:40.5pt;height:20.8pt;z-index:-251647488;visibility:visible">
            <v:imagedata r:id="rId51" o:title=""/>
          </v:shape>
        </w:pict>
      </w:r>
      <w:r>
        <w:rPr>
          <w:noProof/>
          <w:lang w:eastAsia="tr-TR"/>
        </w:rPr>
        <w:pict>
          <v:shape id="Resim 81" o:spid="_x0000_s1099" type="#_x0000_t75" alt="http://t0.gstatic.com/images?q=tbn:ANd9GcSC3ZPdhqBGRuSnaTJgfmTyIGepUcqO4HeVD1Raal7QF1ISCDyprg" style="position:absolute;margin-left:13.9pt;margin-top:5.1pt;width:34.5pt;height:18.15pt;z-index:-251648512;visibility:visible">
            <v:imagedata r:id="rId52" o:title=""/>
          </v:shape>
        </w:pic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sz w:val="18"/>
          <w:szCs w:val="18"/>
          <w:lang w:eastAsia="tr-TR"/>
        </w:rPr>
        <w:t xml:space="preserve">   </w:t>
      </w:r>
      <w:r>
        <w:rPr>
          <w:noProof/>
          <w:lang w:eastAsia="tr-TR"/>
        </w:rPr>
        <w:pict>
          <v:line id="Düz Bağlayıcı 78" o:spid="_x0000_s1100" style="position:absolute;z-index:251666944;visibility:visible;mso-position-horizontal-relative:text;mso-position-vertical-relative:text" from="13.85pt,2.05pt" to="175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"/>
        </w:pict>
      </w:r>
      <w:r>
        <w:rPr>
          <w:rFonts w:ascii="Times New Roman" w:hAnsi="Times New Roman"/>
          <w:sz w:val="18"/>
          <w:szCs w:val="18"/>
          <w:lang w:eastAsia="tr-TR"/>
        </w:rPr>
        <w:t>A                                                                           B</w: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Düz Ok Bağlayıcısı 86" o:spid="_x0000_s1101" type="#_x0000_t32" style="position:absolute;margin-left:141.4pt;margin-top:.05pt;width:33.75pt;height:0;flip:x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" strokecolor="#7f7f7f" strokeweight="2.25pt">
            <v:stroke endarrow="open"/>
          </v:shape>
        </w:pict>
      </w:r>
      <w:r>
        <w:rPr>
          <w:noProof/>
          <w:lang w:eastAsia="tr-TR"/>
        </w:rPr>
        <w:pict>
          <v:shape id="Düz Ok Bağlayıcısı 85" o:spid="_x0000_s1102" type="#_x0000_t32" style="position:absolute;margin-left:16.15pt;margin-top:.05pt;width:34.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" strokecolor="#7f7f7f" strokeweight="2.25pt">
            <v:stroke endarrow="open"/>
          </v:shape>
        </w:pic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sz w:val="18"/>
          <w:szCs w:val="18"/>
          <w:lang w:eastAsia="tr-TR"/>
        </w:rPr>
        <w:t xml:space="preserve">                                      ?</w: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Pr="007D56AB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lang w:eastAsia="tr-TR"/>
        </w:rPr>
      </w:pPr>
      <w:r w:rsidRPr="007D56AB">
        <w:rPr>
          <w:rFonts w:ascii="Times New Roman" w:hAnsi="Times New Roman"/>
          <w:lang w:eastAsia="tr-TR"/>
        </w:rPr>
        <w:t>İki araç 3 saat sonra karşılaştıklarına göre A ve B kentleri arasındaki uzaklık kaç kilometredir?</w: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Pr="007D56AB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lang w:eastAsia="tr-TR"/>
        </w:rPr>
      </w:pPr>
      <w:r w:rsidRPr="007D56AB">
        <w:rPr>
          <w:rFonts w:ascii="Times New Roman" w:hAnsi="Times New Roman"/>
          <w:lang w:eastAsia="tr-TR"/>
        </w:rPr>
        <w:t xml:space="preserve">a) 630   </w:t>
      </w:r>
      <w:r>
        <w:rPr>
          <w:rFonts w:ascii="Times New Roman" w:hAnsi="Times New Roman"/>
          <w:lang w:eastAsia="tr-TR"/>
        </w:rPr>
        <w:t xml:space="preserve">          </w:t>
      </w:r>
      <w:r w:rsidRPr="007D56AB">
        <w:rPr>
          <w:rFonts w:ascii="Times New Roman" w:hAnsi="Times New Roman"/>
          <w:lang w:eastAsia="tr-TR"/>
        </w:rPr>
        <w:t xml:space="preserve"> b) 580       </w:t>
      </w:r>
      <w:r>
        <w:rPr>
          <w:rFonts w:ascii="Times New Roman" w:hAnsi="Times New Roman"/>
          <w:lang w:eastAsia="tr-TR"/>
        </w:rPr>
        <w:t xml:space="preserve">      </w:t>
      </w:r>
      <w:r w:rsidRPr="007D56AB">
        <w:rPr>
          <w:rFonts w:ascii="Times New Roman" w:hAnsi="Times New Roman"/>
          <w:lang w:eastAsia="tr-TR"/>
        </w:rPr>
        <w:t xml:space="preserve">c) 490    </w:t>
      </w:r>
      <w:r>
        <w:rPr>
          <w:rFonts w:ascii="Times New Roman" w:hAnsi="Times New Roman"/>
          <w:lang w:eastAsia="tr-TR"/>
        </w:rPr>
        <w:t xml:space="preserve">     </w:t>
      </w:r>
      <w:r w:rsidRPr="007D56AB">
        <w:rPr>
          <w:rFonts w:ascii="Times New Roman" w:hAnsi="Times New Roman"/>
          <w:lang w:eastAsia="tr-TR"/>
        </w:rPr>
        <w:t xml:space="preserve">   d) 420</w:t>
      </w: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p w:rsidR="00156A24" w:rsidRDefault="00156A24" w:rsidP="00EA2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50"/>
        </w:tabs>
        <w:spacing w:line="240" w:lineRule="auto"/>
        <w:rPr>
          <w:rFonts w:ascii="Times New Roman" w:hAnsi="Times New Roman"/>
          <w:sz w:val="18"/>
          <w:szCs w:val="18"/>
          <w:lang w:eastAsia="tr-TR"/>
        </w:rPr>
      </w:pPr>
    </w:p>
    <w:sectPr w:rsidR="00156A24" w:rsidSect="008E05FD">
      <w:type w:val="continuous"/>
      <w:pgSz w:w="11906" w:h="16838" w:code="9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87C"/>
    <w:rsid w:val="00015E7C"/>
    <w:rsid w:val="00017A8D"/>
    <w:rsid w:val="000228D1"/>
    <w:rsid w:val="000446C5"/>
    <w:rsid w:val="000527A3"/>
    <w:rsid w:val="00061531"/>
    <w:rsid w:val="0008064B"/>
    <w:rsid w:val="00080A5E"/>
    <w:rsid w:val="00095428"/>
    <w:rsid w:val="000A353C"/>
    <w:rsid w:val="000C38F3"/>
    <w:rsid w:val="000D6A6C"/>
    <w:rsid w:val="000F3ADE"/>
    <w:rsid w:val="00112603"/>
    <w:rsid w:val="00146941"/>
    <w:rsid w:val="0015249C"/>
    <w:rsid w:val="00152F01"/>
    <w:rsid w:val="00153337"/>
    <w:rsid w:val="00156A24"/>
    <w:rsid w:val="00184B52"/>
    <w:rsid w:val="0019123A"/>
    <w:rsid w:val="001A54E5"/>
    <w:rsid w:val="001B0484"/>
    <w:rsid w:val="001B6F17"/>
    <w:rsid w:val="001C0434"/>
    <w:rsid w:val="001E361A"/>
    <w:rsid w:val="001E6884"/>
    <w:rsid w:val="001E7558"/>
    <w:rsid w:val="00212234"/>
    <w:rsid w:val="00223038"/>
    <w:rsid w:val="00240F5D"/>
    <w:rsid w:val="002539D3"/>
    <w:rsid w:val="0027387A"/>
    <w:rsid w:val="00280B91"/>
    <w:rsid w:val="002A0ECE"/>
    <w:rsid w:val="002A2DCF"/>
    <w:rsid w:val="002A3A92"/>
    <w:rsid w:val="002B3122"/>
    <w:rsid w:val="002F2EBF"/>
    <w:rsid w:val="00336450"/>
    <w:rsid w:val="00370552"/>
    <w:rsid w:val="0037371C"/>
    <w:rsid w:val="00391A96"/>
    <w:rsid w:val="003C3386"/>
    <w:rsid w:val="00403F80"/>
    <w:rsid w:val="0042239D"/>
    <w:rsid w:val="00422B07"/>
    <w:rsid w:val="00425162"/>
    <w:rsid w:val="004268BC"/>
    <w:rsid w:val="004401ED"/>
    <w:rsid w:val="00460F72"/>
    <w:rsid w:val="00476E50"/>
    <w:rsid w:val="00480AFC"/>
    <w:rsid w:val="00485F12"/>
    <w:rsid w:val="004B4A11"/>
    <w:rsid w:val="004C2343"/>
    <w:rsid w:val="004D080D"/>
    <w:rsid w:val="004E0D45"/>
    <w:rsid w:val="0052396B"/>
    <w:rsid w:val="00525399"/>
    <w:rsid w:val="00530BE0"/>
    <w:rsid w:val="005B13CA"/>
    <w:rsid w:val="005D0575"/>
    <w:rsid w:val="005F229D"/>
    <w:rsid w:val="00601BBB"/>
    <w:rsid w:val="00611A3B"/>
    <w:rsid w:val="00626E91"/>
    <w:rsid w:val="00635C99"/>
    <w:rsid w:val="00641BE2"/>
    <w:rsid w:val="006572DD"/>
    <w:rsid w:val="00664DD1"/>
    <w:rsid w:val="00670DC0"/>
    <w:rsid w:val="006813F7"/>
    <w:rsid w:val="006A5FC1"/>
    <w:rsid w:val="006B6031"/>
    <w:rsid w:val="006C1639"/>
    <w:rsid w:val="006D7507"/>
    <w:rsid w:val="006D7546"/>
    <w:rsid w:val="006F3408"/>
    <w:rsid w:val="006F4424"/>
    <w:rsid w:val="007201C5"/>
    <w:rsid w:val="007279A7"/>
    <w:rsid w:val="0073644E"/>
    <w:rsid w:val="00737BD5"/>
    <w:rsid w:val="0074236E"/>
    <w:rsid w:val="007471F1"/>
    <w:rsid w:val="00783603"/>
    <w:rsid w:val="007D56AB"/>
    <w:rsid w:val="00816EC4"/>
    <w:rsid w:val="00847AAC"/>
    <w:rsid w:val="00853B20"/>
    <w:rsid w:val="00855DDF"/>
    <w:rsid w:val="00876545"/>
    <w:rsid w:val="00880BB4"/>
    <w:rsid w:val="00894D90"/>
    <w:rsid w:val="008A3549"/>
    <w:rsid w:val="008D01F8"/>
    <w:rsid w:val="008E05FD"/>
    <w:rsid w:val="0090606A"/>
    <w:rsid w:val="00921AC7"/>
    <w:rsid w:val="00957D41"/>
    <w:rsid w:val="00980012"/>
    <w:rsid w:val="009834E0"/>
    <w:rsid w:val="009A4C25"/>
    <w:rsid w:val="009C7603"/>
    <w:rsid w:val="009F41F1"/>
    <w:rsid w:val="00A05B79"/>
    <w:rsid w:val="00A15E5A"/>
    <w:rsid w:val="00A16942"/>
    <w:rsid w:val="00A35470"/>
    <w:rsid w:val="00A50811"/>
    <w:rsid w:val="00A60690"/>
    <w:rsid w:val="00A74F12"/>
    <w:rsid w:val="00A83EAA"/>
    <w:rsid w:val="00A94DDF"/>
    <w:rsid w:val="00AA43B1"/>
    <w:rsid w:val="00AA6562"/>
    <w:rsid w:val="00AA7294"/>
    <w:rsid w:val="00AB02A0"/>
    <w:rsid w:val="00AB0D19"/>
    <w:rsid w:val="00AD3854"/>
    <w:rsid w:val="00AE4042"/>
    <w:rsid w:val="00AF3BC9"/>
    <w:rsid w:val="00B021C7"/>
    <w:rsid w:val="00B327BB"/>
    <w:rsid w:val="00B33037"/>
    <w:rsid w:val="00B34373"/>
    <w:rsid w:val="00B5582F"/>
    <w:rsid w:val="00B8287C"/>
    <w:rsid w:val="00BA16A7"/>
    <w:rsid w:val="00BC21FD"/>
    <w:rsid w:val="00BD3974"/>
    <w:rsid w:val="00BE74FC"/>
    <w:rsid w:val="00BF3316"/>
    <w:rsid w:val="00BF39EA"/>
    <w:rsid w:val="00BF6FDF"/>
    <w:rsid w:val="00C20DD8"/>
    <w:rsid w:val="00C30E17"/>
    <w:rsid w:val="00C34DBE"/>
    <w:rsid w:val="00C41B1F"/>
    <w:rsid w:val="00C46288"/>
    <w:rsid w:val="00C62B54"/>
    <w:rsid w:val="00C81ECC"/>
    <w:rsid w:val="00C96531"/>
    <w:rsid w:val="00C97927"/>
    <w:rsid w:val="00CA696A"/>
    <w:rsid w:val="00CB48EF"/>
    <w:rsid w:val="00CD6D07"/>
    <w:rsid w:val="00CE4427"/>
    <w:rsid w:val="00CF30F7"/>
    <w:rsid w:val="00CF5E7B"/>
    <w:rsid w:val="00D01AB3"/>
    <w:rsid w:val="00D10868"/>
    <w:rsid w:val="00D27C22"/>
    <w:rsid w:val="00D32540"/>
    <w:rsid w:val="00D44169"/>
    <w:rsid w:val="00D65615"/>
    <w:rsid w:val="00D72282"/>
    <w:rsid w:val="00D83699"/>
    <w:rsid w:val="00DA0484"/>
    <w:rsid w:val="00DC36C1"/>
    <w:rsid w:val="00DE3C54"/>
    <w:rsid w:val="00DF08A8"/>
    <w:rsid w:val="00E27494"/>
    <w:rsid w:val="00E33619"/>
    <w:rsid w:val="00E40135"/>
    <w:rsid w:val="00E50EDB"/>
    <w:rsid w:val="00E569F6"/>
    <w:rsid w:val="00E636D3"/>
    <w:rsid w:val="00E66890"/>
    <w:rsid w:val="00E75ED4"/>
    <w:rsid w:val="00E86869"/>
    <w:rsid w:val="00E9270D"/>
    <w:rsid w:val="00EA2569"/>
    <w:rsid w:val="00EA2628"/>
    <w:rsid w:val="00EF3DA4"/>
    <w:rsid w:val="00F55494"/>
    <w:rsid w:val="00F61D12"/>
    <w:rsid w:val="00F8337E"/>
    <w:rsid w:val="00F955C2"/>
    <w:rsid w:val="00FA11B4"/>
    <w:rsid w:val="00FA5251"/>
    <w:rsid w:val="00FB117F"/>
    <w:rsid w:val="00FB3515"/>
    <w:rsid w:val="00FC4B49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E50"/>
    <w:pPr>
      <w:spacing w:line="240" w:lineRule="atLeast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0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0F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836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C1639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semiHidden/>
    <w:rsid w:val="00D3254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2.wmf"/><Relationship Id="rId26" Type="http://schemas.openxmlformats.org/officeDocument/2006/relationships/image" Target="media/image16.wmf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2.wmf"/><Relationship Id="rId46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3.wmf"/><Relationship Id="rId45" Type="http://schemas.openxmlformats.org/officeDocument/2006/relationships/image" Target="media/image26.png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image" Target="media/image30.png"/><Relationship Id="rId10" Type="http://schemas.openxmlformats.org/officeDocument/2006/relationships/image" Target="media/image6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25.png"/><Relationship Id="rId52" Type="http://schemas.openxmlformats.org/officeDocument/2006/relationships/image" Target="media/image33.jpe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4.wmf"/><Relationship Id="rId27" Type="http://schemas.openxmlformats.org/officeDocument/2006/relationships/oleObject" Target="embeddings/oleObject7.bin"/><Relationship Id="rId30" Type="http://schemas.openxmlformats.org/officeDocument/2006/relationships/image" Target="media/image18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9.png"/><Relationship Id="rId8" Type="http://schemas.openxmlformats.org/officeDocument/2006/relationships/image" Target="media/image4.png"/><Relationship Id="rId5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1158</TotalTime>
  <Pages>3</Pages>
  <Words>1221</Words>
  <Characters>6965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edanur</cp:lastModifiedBy>
  <cp:revision>100</cp:revision>
  <cp:lastPrinted>2012-03-14T00:00:00Z</cp:lastPrinted>
  <dcterms:created xsi:type="dcterms:W3CDTF">2011-12-12T20:06:00Z</dcterms:created>
  <dcterms:modified xsi:type="dcterms:W3CDTF">2012-04-19T15:29:00Z</dcterms:modified>
</cp:coreProperties>
</file>