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F8" w:rsidRPr="006E3AAB" w:rsidRDefault="00243CF8" w:rsidP="00E46DFF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>Sabah 10.30’da başlayan sınav 180 dakika sürerse saat kaçta biter?</w:t>
      </w:r>
    </w:p>
    <w:p w:rsidR="00243CF8" w:rsidRPr="006E3AAB" w:rsidRDefault="00243CF8" w:rsidP="00E46DFF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E3AAB">
        <w:rPr>
          <w:sz w:val="20"/>
          <w:szCs w:val="20"/>
        </w:rPr>
        <w:t>11.30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18.30</w:t>
      </w:r>
    </w:p>
    <w:p w:rsidR="00243CF8" w:rsidRPr="006E3AAB" w:rsidRDefault="00243CF8" w:rsidP="00E46DFF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E3AAB">
        <w:rPr>
          <w:sz w:val="20"/>
          <w:szCs w:val="20"/>
        </w:rPr>
        <w:t>13.30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18.00</w:t>
      </w:r>
    </w:p>
    <w:p w:rsidR="00243CF8" w:rsidRPr="006E3AAB" w:rsidRDefault="00243CF8" w:rsidP="0090432C">
      <w:pPr>
        <w:pStyle w:val="ListParagraph"/>
        <w:ind w:left="360"/>
        <w:rPr>
          <w:sz w:val="20"/>
          <w:szCs w:val="20"/>
        </w:rPr>
      </w:pPr>
    </w:p>
    <w:p w:rsidR="00243CF8" w:rsidRPr="006E3AAB" w:rsidRDefault="00243CF8" w:rsidP="00920AD0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 xml:space="preserve">Bir bakkal </w:t>
      </w:r>
      <w:smartTag w:uri="urn:schemas-microsoft-com:office:smarttags" w:element="metricconverter">
        <w:smartTagPr>
          <w:attr w:name="ProductID" w:val="5 kg"/>
        </w:smartTagPr>
        <w:r w:rsidRPr="006E3AAB">
          <w:rPr>
            <w:b/>
            <w:sz w:val="20"/>
            <w:szCs w:val="20"/>
          </w:rPr>
          <w:t>5 kg</w:t>
        </w:r>
      </w:smartTag>
      <w:r w:rsidRPr="006E3AAB">
        <w:rPr>
          <w:b/>
          <w:sz w:val="20"/>
          <w:szCs w:val="20"/>
        </w:rPr>
        <w:t xml:space="preserve"> pirincin </w:t>
      </w:r>
      <w:smartTag w:uri="urn:schemas-microsoft-com:office:smarttags" w:element="metricconverter">
        <w:smartTagPr>
          <w:attr w:name="ProductID" w:val="1 kg"/>
        </w:smartTagPr>
        <w:r w:rsidRPr="006E3AAB">
          <w:rPr>
            <w:b/>
            <w:sz w:val="20"/>
            <w:szCs w:val="20"/>
          </w:rPr>
          <w:t>1 kg</w:t>
        </w:r>
      </w:smartTag>
      <w:r w:rsidRPr="006E3AAB">
        <w:rPr>
          <w:b/>
          <w:sz w:val="20"/>
          <w:szCs w:val="20"/>
        </w:rPr>
        <w:t xml:space="preserve"> 350 gramını satınca geriye kaç gram pirinç kalır?</w:t>
      </w:r>
    </w:p>
    <w:p w:rsidR="00243CF8" w:rsidRPr="006E3AAB" w:rsidRDefault="00243CF8" w:rsidP="00E46DFF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E3AAB">
        <w:rPr>
          <w:sz w:val="20"/>
          <w:szCs w:val="20"/>
        </w:rPr>
        <w:t>3650 gr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1350 gr</w:t>
      </w:r>
    </w:p>
    <w:p w:rsidR="00243CF8" w:rsidRPr="006E3AAB" w:rsidRDefault="00243CF8" w:rsidP="009D6B63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E3AAB">
        <w:rPr>
          <w:sz w:val="20"/>
          <w:szCs w:val="20"/>
        </w:rPr>
        <w:t>5000 gr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 365 gr</w:t>
      </w:r>
    </w:p>
    <w:p w:rsidR="00243CF8" w:rsidRPr="006E3AAB" w:rsidRDefault="00243CF8" w:rsidP="00E46DFF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 xml:space="preserve">232 cevizin </w:t>
      </w:r>
      <w:r w:rsidRPr="006E3AAB">
        <w:rPr>
          <w:b/>
          <w:sz w:val="20"/>
          <w:szCs w:val="20"/>
        </w:rPr>
        <w:fldChar w:fldCharType="begin"/>
      </w:r>
      <w:r w:rsidRPr="006E3AAB">
        <w:rPr>
          <w:b/>
          <w:sz w:val="20"/>
          <w:szCs w:val="20"/>
        </w:rPr>
        <w:instrText xml:space="preserve"> QUOTE </w:instrText>
      </w:r>
      <w:r w:rsidRPr="006E3AAB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8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D1511&quot;/&gt;&lt;wsp:rsid wsp:val=&quot;00002841&quot;/&gt;&lt;wsp:rsid wsp:val=&quot;00093CBA&quot;/&gt;&lt;wsp:rsid wsp:val=&quot;000D1511&quot;/&gt;&lt;wsp:rsid wsp:val=&quot;000F470B&quot;/&gt;&lt;wsp:rsid wsp:val=&quot;001B04B2&quot;/&gt;&lt;wsp:rsid wsp:val=&quot;00240F14&quot;/&gt;&lt;wsp:rsid wsp:val=&quot;002D2A22&quot;/&gt;&lt;wsp:rsid wsp:val=&quot;00347E27&quot;/&gt;&lt;wsp:rsid wsp:val=&quot;00377C3C&quot;/&gt;&lt;wsp:rsid wsp:val=&quot;00377F34&quot;/&gt;&lt;wsp:rsid wsp:val=&quot;003D1304&quot;/&gt;&lt;wsp:rsid wsp:val=&quot;0040130F&quot;/&gt;&lt;wsp:rsid wsp:val=&quot;00454E2A&quot;/&gt;&lt;wsp:rsid wsp:val=&quot;004A3C3C&quot;/&gt;&lt;wsp:rsid wsp:val=&quot;00537FC4&quot;/&gt;&lt;wsp:rsid wsp:val=&quot;0059047F&quot;/&gt;&lt;wsp:rsid wsp:val=&quot;005C62B0&quot;/&gt;&lt;wsp:rsid wsp:val=&quot;005D694F&quot;/&gt;&lt;wsp:rsid wsp:val=&quot;005F0EAB&quot;/&gt;&lt;wsp:rsid wsp:val=&quot;00653C5D&quot;/&gt;&lt;wsp:rsid wsp:val=&quot;00667D20&quot;/&gt;&lt;wsp:rsid wsp:val=&quot;00693C5D&quot;/&gt;&lt;wsp:rsid wsp:val=&quot;007A3391&quot;/&gt;&lt;wsp:rsid wsp:val=&quot;007F35E5&quot;/&gt;&lt;wsp:rsid wsp:val=&quot;0084127A&quot;/&gt;&lt;wsp:rsid wsp:val=&quot;008809D7&quot;/&gt;&lt;wsp:rsid wsp:val=&quot;0090432C&quot;/&gt;&lt;wsp:rsid wsp:val=&quot;00916BD5&quot;/&gt;&lt;wsp:rsid wsp:val=&quot;00920AD0&quot;/&gt;&lt;wsp:rsid wsp:val=&quot;00A754DA&quot;/&gt;&lt;wsp:rsid wsp:val=&quot;00AC2785&quot;/&gt;&lt;wsp:rsid wsp:val=&quot;00AE346A&quot;/&gt;&lt;wsp:rsid wsp:val=&quot;00B20A24&quot;/&gt;&lt;wsp:rsid wsp:val=&quot;00B34C0A&quot;/&gt;&lt;wsp:rsid wsp:val=&quot;00BC76A5&quot;/&gt;&lt;wsp:rsid wsp:val=&quot;00BD1FF7&quot;/&gt;&lt;wsp:rsid wsp:val=&quot;00C47E2D&quot;/&gt;&lt;wsp:rsid wsp:val=&quot;00C800ED&quot;/&gt;&lt;wsp:rsid wsp:val=&quot;00CA1BA8&quot;/&gt;&lt;wsp:rsid wsp:val=&quot;00CA7B43&quot;/&gt;&lt;wsp:rsid wsp:val=&quot;00D33A25&quot;/&gt;&lt;wsp:rsid wsp:val=&quot;00DD4AF0&quot;/&gt;&lt;wsp:rsid wsp:val=&quot;00DF77A2&quot;/&gt;&lt;wsp:rsid wsp:val=&quot;00E059BD&quot;/&gt;&lt;wsp:rsid wsp:val=&quot;00E46DFF&quot;/&gt;&lt;wsp:rsid wsp:val=&quot;00EA4BE4&quot;/&gt;&lt;wsp:rsid wsp:val=&quot;00EE677C&quot;/&gt;&lt;/wsp:rsids&gt;&lt;/w:docPr&gt;&lt;w:body&gt;&lt;w:p wsp:rsidR=&quot;00000000&quot; wsp:rsidRDefault=&quot;007F35E5&quot;&gt;&lt;m:oMathPara&gt;&lt;m:oMath&gt;&lt;m:f&gt;&lt;m:fPr&gt;&lt;m:ctrl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cs=&quot;Calibri&quot;/&gt;&lt;wx:font wx:val=&quot;Cambria Math&quot;/&gt;&lt;w:b/&gt;&lt;w:i/&gt;&lt;w:sz w:val=&quot;28&quot;/&gt;&lt;w:sz-cs w:val=&quot;28&quot;/&gt;&lt;/w:rPr&gt;&lt;m:t&gt;5&lt;/m:t&gt;&lt;/m:r&gt;&lt;/m:num&gt;&lt;m:den&gt;&lt;m:r&gt;&lt;m:rPr&gt;&lt;m:sty m:val=&quot;bi&quot;/&gt;&lt;/m:rPr&gt;&lt;w:rPr&gt;&lt;w:rFonts w:ascii=&quot;Cambria Math&quot; w:cs=&quot;Calibri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E3AAB">
        <w:rPr>
          <w:b/>
          <w:sz w:val="20"/>
          <w:szCs w:val="20"/>
        </w:rPr>
        <w:instrText xml:space="preserve"> </w:instrText>
      </w:r>
      <w:r w:rsidRPr="006E3AAB">
        <w:rPr>
          <w:b/>
          <w:sz w:val="20"/>
          <w:szCs w:val="20"/>
        </w:rPr>
        <w:fldChar w:fldCharType="separate"/>
      </w:r>
      <w:r w:rsidRPr="006E3AAB">
        <w:rPr>
          <w:sz w:val="20"/>
          <w:szCs w:val="20"/>
        </w:rPr>
        <w:pict>
          <v:shape id="_x0000_i1026" type="#_x0000_t75" style="width:9.75pt;height:28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D1511&quot;/&gt;&lt;wsp:rsid wsp:val=&quot;00002841&quot;/&gt;&lt;wsp:rsid wsp:val=&quot;00093CBA&quot;/&gt;&lt;wsp:rsid wsp:val=&quot;000D1511&quot;/&gt;&lt;wsp:rsid wsp:val=&quot;000F470B&quot;/&gt;&lt;wsp:rsid wsp:val=&quot;001B04B2&quot;/&gt;&lt;wsp:rsid wsp:val=&quot;00240F14&quot;/&gt;&lt;wsp:rsid wsp:val=&quot;002D2A22&quot;/&gt;&lt;wsp:rsid wsp:val=&quot;00347E27&quot;/&gt;&lt;wsp:rsid wsp:val=&quot;00377C3C&quot;/&gt;&lt;wsp:rsid wsp:val=&quot;00377F34&quot;/&gt;&lt;wsp:rsid wsp:val=&quot;003D1304&quot;/&gt;&lt;wsp:rsid wsp:val=&quot;0040130F&quot;/&gt;&lt;wsp:rsid wsp:val=&quot;00454E2A&quot;/&gt;&lt;wsp:rsid wsp:val=&quot;004A3C3C&quot;/&gt;&lt;wsp:rsid wsp:val=&quot;00537FC4&quot;/&gt;&lt;wsp:rsid wsp:val=&quot;0059047F&quot;/&gt;&lt;wsp:rsid wsp:val=&quot;005C62B0&quot;/&gt;&lt;wsp:rsid wsp:val=&quot;005D694F&quot;/&gt;&lt;wsp:rsid wsp:val=&quot;005F0EAB&quot;/&gt;&lt;wsp:rsid wsp:val=&quot;00653C5D&quot;/&gt;&lt;wsp:rsid wsp:val=&quot;00667D20&quot;/&gt;&lt;wsp:rsid wsp:val=&quot;00693C5D&quot;/&gt;&lt;wsp:rsid wsp:val=&quot;007A3391&quot;/&gt;&lt;wsp:rsid wsp:val=&quot;007F35E5&quot;/&gt;&lt;wsp:rsid wsp:val=&quot;0084127A&quot;/&gt;&lt;wsp:rsid wsp:val=&quot;008809D7&quot;/&gt;&lt;wsp:rsid wsp:val=&quot;0090432C&quot;/&gt;&lt;wsp:rsid wsp:val=&quot;00916BD5&quot;/&gt;&lt;wsp:rsid wsp:val=&quot;00920AD0&quot;/&gt;&lt;wsp:rsid wsp:val=&quot;00A754DA&quot;/&gt;&lt;wsp:rsid wsp:val=&quot;00AC2785&quot;/&gt;&lt;wsp:rsid wsp:val=&quot;00AE346A&quot;/&gt;&lt;wsp:rsid wsp:val=&quot;00B20A24&quot;/&gt;&lt;wsp:rsid wsp:val=&quot;00B34C0A&quot;/&gt;&lt;wsp:rsid wsp:val=&quot;00BC76A5&quot;/&gt;&lt;wsp:rsid wsp:val=&quot;00BD1FF7&quot;/&gt;&lt;wsp:rsid wsp:val=&quot;00C47E2D&quot;/&gt;&lt;wsp:rsid wsp:val=&quot;00C800ED&quot;/&gt;&lt;wsp:rsid wsp:val=&quot;00CA1BA8&quot;/&gt;&lt;wsp:rsid wsp:val=&quot;00CA7B43&quot;/&gt;&lt;wsp:rsid wsp:val=&quot;00D33A25&quot;/&gt;&lt;wsp:rsid wsp:val=&quot;00DD4AF0&quot;/&gt;&lt;wsp:rsid wsp:val=&quot;00DF77A2&quot;/&gt;&lt;wsp:rsid wsp:val=&quot;00E059BD&quot;/&gt;&lt;wsp:rsid wsp:val=&quot;00E46DFF&quot;/&gt;&lt;wsp:rsid wsp:val=&quot;00EA4BE4&quot;/&gt;&lt;wsp:rsid wsp:val=&quot;00EE677C&quot;/&gt;&lt;/wsp:rsids&gt;&lt;/w:docPr&gt;&lt;w:body&gt;&lt;w:p wsp:rsidR=&quot;00000000&quot; wsp:rsidRDefault=&quot;007F35E5&quot;&gt;&lt;m:oMathPara&gt;&lt;m:oMath&gt;&lt;m:f&gt;&lt;m:fPr&gt;&lt;m:ctrl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cs=&quot;Calibri&quot;/&gt;&lt;wx:font wx:val=&quot;Cambria Math&quot;/&gt;&lt;w:b/&gt;&lt;w:i/&gt;&lt;w:sz w:val=&quot;28&quot;/&gt;&lt;w:sz-cs w:val=&quot;28&quot;/&gt;&lt;/w:rPr&gt;&lt;m:t&gt;5&lt;/m:t&gt;&lt;/m:r&gt;&lt;/m:num&gt;&lt;m:den&gt;&lt;m:r&gt;&lt;m:rPr&gt;&lt;m:sty m:val=&quot;bi&quot;/&gt;&lt;/m:rPr&gt;&lt;w:rPr&gt;&lt;w:rFonts w:ascii=&quot;Cambria Math&quot; w:cs=&quot;Calibri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E3AAB">
        <w:rPr>
          <w:b/>
          <w:sz w:val="20"/>
          <w:szCs w:val="20"/>
        </w:rPr>
        <w:fldChar w:fldCharType="end"/>
      </w:r>
      <w:r w:rsidRPr="006E3AAB">
        <w:rPr>
          <w:b/>
          <w:sz w:val="20"/>
          <w:szCs w:val="20"/>
        </w:rPr>
        <w:t xml:space="preserve"> ’i kaç ceviz eder?</w:t>
      </w:r>
    </w:p>
    <w:p w:rsidR="00243CF8" w:rsidRPr="006E3AAB" w:rsidRDefault="00243CF8" w:rsidP="00E46DFF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6E3AAB">
        <w:rPr>
          <w:sz w:val="20"/>
          <w:szCs w:val="20"/>
        </w:rPr>
        <w:t>85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145</w:t>
      </w:r>
    </w:p>
    <w:p w:rsidR="00243CF8" w:rsidRPr="006E3AAB" w:rsidRDefault="00243CF8" w:rsidP="00E46DFF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6E3AAB">
        <w:rPr>
          <w:sz w:val="20"/>
          <w:szCs w:val="20"/>
        </w:rPr>
        <w:t>371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 29</w:t>
      </w:r>
    </w:p>
    <w:p w:rsidR="00243CF8" w:rsidRPr="006E3AAB" w:rsidRDefault="00243CF8" w:rsidP="00347E27">
      <w:pPr>
        <w:pStyle w:val="ListParagraph"/>
        <w:rPr>
          <w:sz w:val="20"/>
          <w:szCs w:val="20"/>
        </w:rPr>
      </w:pPr>
    </w:p>
    <w:p w:rsidR="00243CF8" w:rsidRPr="006E3AAB" w:rsidRDefault="00243CF8" w:rsidP="00E46DFF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>6 kutuda 72 adet çikolata olduğuna göre 50 kutuda kaç adet çikolata vardır?</w:t>
      </w:r>
    </w:p>
    <w:p w:rsidR="00243CF8" w:rsidRPr="006E3AAB" w:rsidRDefault="00243CF8" w:rsidP="00347E27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6E3AAB">
        <w:rPr>
          <w:sz w:val="20"/>
          <w:szCs w:val="20"/>
        </w:rPr>
        <w:t>434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12</w:t>
      </w:r>
    </w:p>
    <w:p w:rsidR="00243CF8" w:rsidRPr="006E3AAB" w:rsidRDefault="00243CF8" w:rsidP="00347E27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6E3AAB">
        <w:rPr>
          <w:sz w:val="20"/>
          <w:szCs w:val="20"/>
        </w:rPr>
        <w:t>600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 10</w:t>
      </w:r>
    </w:p>
    <w:p w:rsidR="00243CF8" w:rsidRPr="006E3AAB" w:rsidRDefault="00243CF8" w:rsidP="00BD1FF7">
      <w:pPr>
        <w:pStyle w:val="ListParagraph"/>
        <w:rPr>
          <w:sz w:val="20"/>
          <w:szCs w:val="20"/>
        </w:rPr>
      </w:pPr>
    </w:p>
    <w:p w:rsidR="00243CF8" w:rsidRPr="006E3AAB" w:rsidRDefault="00243CF8" w:rsidP="00BD1FF7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rFonts w:cs="Calibri"/>
          <w:b/>
          <w:sz w:val="20"/>
          <w:szCs w:val="20"/>
        </w:rPr>
        <w:t>Bir bölme işleminde bölen 15, bölüm 38, kalan 4 ise bölünen sayı kaçtır?</w:t>
      </w:r>
    </w:p>
    <w:p w:rsidR="00243CF8" w:rsidRPr="006E3AAB" w:rsidRDefault="00243CF8" w:rsidP="00BD1FF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E3AAB">
        <w:rPr>
          <w:sz w:val="20"/>
          <w:szCs w:val="20"/>
        </w:rPr>
        <w:t>574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474</w:t>
      </w:r>
    </w:p>
    <w:p w:rsidR="00243CF8" w:rsidRPr="006E3AAB" w:rsidRDefault="00243CF8" w:rsidP="00BD1FF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E3AAB">
        <w:rPr>
          <w:sz w:val="20"/>
          <w:szCs w:val="20"/>
        </w:rPr>
        <w:t>570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470</w:t>
      </w:r>
    </w:p>
    <w:p w:rsidR="00243CF8" w:rsidRPr="006E3AAB" w:rsidRDefault="00243CF8" w:rsidP="00BD1FF7">
      <w:pPr>
        <w:pStyle w:val="ListParagraph"/>
        <w:rPr>
          <w:sz w:val="20"/>
          <w:szCs w:val="20"/>
        </w:rPr>
      </w:pPr>
    </w:p>
    <w:p w:rsidR="00243CF8" w:rsidRPr="006E3AAB" w:rsidRDefault="00243CF8" w:rsidP="00BD1FF7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 xml:space="preserve">Aşağıdakilerden hangisi dik açıdır? </w:t>
      </w:r>
    </w:p>
    <w:p w:rsidR="00243CF8" w:rsidRPr="006E3AAB" w:rsidRDefault="00243CF8" w:rsidP="00BD1FF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noProof/>
        </w:rPr>
        <w:pict>
          <v:group id="_x0000_s1026" style="position:absolute;left:0;text-align:left;margin-left:129.4pt;margin-top:-1.7pt;width:35.75pt;height:45pt;rotation:90;z-index:251654656" coordorigin="747,5351" coordsize="1080,900">
            <v:line id="_x0000_s1027" style="position:absolute;flip:y" from="750,5351" to="750,6251">
              <v:stroke endarrow="block"/>
            </v:line>
            <v:line id="_x0000_s1028" style="position:absolute" from="747,6251" to="1827,6251">
              <v:stroke endarrow="block"/>
            </v:line>
          </v:group>
        </w:pict>
      </w:r>
      <w:r>
        <w:rPr>
          <w:noProof/>
        </w:rPr>
        <w:pict>
          <v:group id="_x0000_s1029" style="position:absolute;left:0;text-align:left;margin-left:16.8pt;margin-top:2.9pt;width:54pt;height:27pt;z-index:251653632" coordorigin="1107,3191" coordsize="1801,900">
            <v:line id="_x0000_s1030" style="position:absolute" from="1107,4091" to="2908,4091">
              <v:stroke endarrow="block"/>
            </v:line>
            <v:line id="_x0000_s1031" style="position:absolute;flip:y" from="1107,3191" to="2727,4091">
              <v:stroke endarrow="block"/>
            </v:line>
          </v:group>
        </w:pict>
      </w:r>
      <w:r w:rsidRPr="006E3AAB">
        <w:rPr>
          <w:sz w:val="20"/>
          <w:szCs w:val="20"/>
        </w:rPr>
        <w:t xml:space="preserve"> 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 xml:space="preserve">c)  </w:t>
      </w:r>
    </w:p>
    <w:p w:rsidR="00243CF8" w:rsidRPr="006E3AAB" w:rsidRDefault="00243CF8" w:rsidP="00BD1FF7">
      <w:pPr>
        <w:rPr>
          <w:sz w:val="20"/>
          <w:szCs w:val="20"/>
        </w:rPr>
      </w:pPr>
    </w:p>
    <w:p w:rsidR="00243CF8" w:rsidRPr="006E3AAB" w:rsidRDefault="00243CF8" w:rsidP="00BD1FF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09.65pt;margin-top:30.2pt;width:60.15pt;height:.05pt;z-index:251656704" o:connectortype="straight">
            <v:stroke startarrow="block" endarrow="block"/>
          </v:shape>
        </w:pict>
      </w:r>
      <w:r>
        <w:rPr>
          <w:noProof/>
        </w:rPr>
        <w:pict>
          <v:group id="_x0000_s1033" style="position:absolute;left:0;text-align:left;margin-left:10.4pt;margin-top:11.95pt;width:64.35pt;height:30.6pt;z-index:251655680" coordorigin="567,7511" coordsize="1980,720">
            <v:line id="_x0000_s1034" style="position:absolute;flip:x y" from="567,7511" to="1470,8231">
              <v:stroke endarrow="block"/>
            </v:line>
            <v:line id="_x0000_s1035" style="position:absolute" from="1467,8231" to="2547,8231">
              <v:stroke endarrow="block"/>
            </v:line>
          </v:group>
        </w:pict>
      </w:r>
      <w:r w:rsidRPr="006E3AAB">
        <w:rPr>
          <w:sz w:val="20"/>
          <w:szCs w:val="20"/>
        </w:rPr>
        <w:t xml:space="preserve"> 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</w:t>
      </w:r>
    </w:p>
    <w:p w:rsidR="00243CF8" w:rsidRPr="006E3AAB" w:rsidRDefault="00243CF8" w:rsidP="00BD1FF7">
      <w:pPr>
        <w:pStyle w:val="ListParagraph"/>
        <w:rPr>
          <w:sz w:val="20"/>
          <w:szCs w:val="20"/>
        </w:rPr>
      </w:pPr>
    </w:p>
    <w:p w:rsidR="00243CF8" w:rsidRPr="006E3AAB" w:rsidRDefault="00243CF8" w:rsidP="00BD1FF7">
      <w:pPr>
        <w:rPr>
          <w:sz w:val="20"/>
          <w:szCs w:val="20"/>
        </w:rPr>
      </w:pPr>
    </w:p>
    <w:p w:rsidR="00243CF8" w:rsidRPr="006E3AAB" w:rsidRDefault="00243CF8" w:rsidP="009D6B63">
      <w:pPr>
        <w:pStyle w:val="ListParagraph"/>
        <w:ind w:left="0"/>
        <w:rPr>
          <w:sz w:val="20"/>
          <w:szCs w:val="20"/>
        </w:rPr>
      </w:pPr>
    </w:p>
    <w:p w:rsidR="00243CF8" w:rsidRPr="006E3AAB" w:rsidRDefault="00243CF8" w:rsidP="00454E2A">
      <w:pPr>
        <w:pStyle w:val="ListParagraph"/>
        <w:rPr>
          <w:sz w:val="20"/>
          <w:szCs w:val="20"/>
        </w:rPr>
      </w:pPr>
    </w:p>
    <w:p w:rsidR="00243CF8" w:rsidRPr="006E3AAB" w:rsidRDefault="00243CF8" w:rsidP="00454E2A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 xml:space="preserve">“8, 6, 4, </w:t>
      </w:r>
      <w:smartTag w:uri="urn:schemas-microsoft-com:office:smarttags" w:element="metricconverter">
        <w:smartTagPr>
          <w:attr w:name="ProductID" w:val="7”"/>
        </w:smartTagPr>
        <w:r w:rsidRPr="006E3AAB">
          <w:rPr>
            <w:b/>
            <w:sz w:val="20"/>
            <w:szCs w:val="20"/>
          </w:rPr>
          <w:t>7”</w:t>
        </w:r>
      </w:smartTag>
      <w:r w:rsidRPr="006E3AAB">
        <w:rPr>
          <w:b/>
          <w:sz w:val="20"/>
          <w:szCs w:val="20"/>
        </w:rPr>
        <w:t xml:space="preserve"> rakamlarıyla yazılabilen en küçük doğal sayını </w:t>
      </w:r>
      <w:r w:rsidRPr="006E3AAB">
        <w:rPr>
          <w:b/>
          <w:sz w:val="20"/>
          <w:szCs w:val="20"/>
          <w:u w:val="single"/>
        </w:rPr>
        <w:t>yüzler basamağındaki rakam</w:t>
      </w:r>
      <w:r w:rsidRPr="006E3AAB">
        <w:rPr>
          <w:b/>
          <w:sz w:val="20"/>
          <w:szCs w:val="20"/>
        </w:rPr>
        <w:t xml:space="preserve"> ne olur?</w:t>
      </w:r>
    </w:p>
    <w:p w:rsidR="00243CF8" w:rsidRPr="006E3AAB" w:rsidRDefault="00243CF8" w:rsidP="00454E2A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6E3AAB">
        <w:rPr>
          <w:sz w:val="20"/>
          <w:szCs w:val="20"/>
        </w:rPr>
        <w:t>8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4</w:t>
      </w:r>
    </w:p>
    <w:p w:rsidR="00243CF8" w:rsidRPr="006E3AAB" w:rsidRDefault="00243CF8" w:rsidP="00454E2A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6E3AAB">
        <w:rPr>
          <w:sz w:val="20"/>
          <w:szCs w:val="20"/>
        </w:rPr>
        <w:t>6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 7</w:t>
      </w:r>
    </w:p>
    <w:p w:rsidR="00243CF8" w:rsidRPr="006E3AAB" w:rsidRDefault="00243CF8" w:rsidP="00454E2A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i/>
          <w:sz w:val="20"/>
          <w:szCs w:val="20"/>
        </w:rPr>
        <w:t>11-16-21-26-31-?</w:t>
      </w:r>
      <w:r w:rsidRPr="006E3AAB">
        <w:rPr>
          <w:b/>
          <w:sz w:val="20"/>
          <w:szCs w:val="20"/>
        </w:rPr>
        <w:t xml:space="preserve"> Örüntüsünde “?” yerine hangi sayı yazılmalıdır?</w:t>
      </w:r>
    </w:p>
    <w:p w:rsidR="00243CF8" w:rsidRPr="006E3AAB" w:rsidRDefault="00243CF8" w:rsidP="00454E2A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6E3AAB">
        <w:rPr>
          <w:sz w:val="20"/>
          <w:szCs w:val="20"/>
        </w:rPr>
        <w:t>32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42</w:t>
      </w:r>
    </w:p>
    <w:p w:rsidR="00243CF8" w:rsidRPr="006E3AAB" w:rsidRDefault="00243CF8" w:rsidP="00454E2A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6E3AAB">
        <w:rPr>
          <w:sz w:val="20"/>
          <w:szCs w:val="20"/>
        </w:rPr>
        <w:t>36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 48</w:t>
      </w:r>
    </w:p>
    <w:p w:rsidR="00243CF8" w:rsidRPr="006E3AAB" w:rsidRDefault="00243CF8" w:rsidP="00093CBA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6E3AAB">
        <w:rPr>
          <w:b/>
          <w:i/>
          <w:sz w:val="20"/>
          <w:szCs w:val="20"/>
        </w:rPr>
        <w:t>(240</w:t>
      </w:r>
      <w:r w:rsidRPr="006E3AAB">
        <w:rPr>
          <w:rFonts w:cs="Calibri"/>
          <w:b/>
          <w:i/>
          <w:sz w:val="20"/>
          <w:szCs w:val="20"/>
        </w:rPr>
        <w:t>÷</w:t>
      </w:r>
      <w:r w:rsidRPr="006E3AAB">
        <w:rPr>
          <w:b/>
          <w:i/>
          <w:sz w:val="20"/>
          <w:szCs w:val="20"/>
        </w:rPr>
        <w:t xml:space="preserve">6) </w:t>
      </w:r>
      <w:r w:rsidRPr="006E3AAB">
        <w:rPr>
          <w:rFonts w:cs="Calibri"/>
          <w:b/>
          <w:i/>
          <w:sz w:val="20"/>
          <w:szCs w:val="20"/>
        </w:rPr>
        <w:t xml:space="preserve">- </w:t>
      </w:r>
      <w:r w:rsidRPr="006E3AAB">
        <w:rPr>
          <w:b/>
          <w:i/>
          <w:sz w:val="20"/>
          <w:szCs w:val="20"/>
        </w:rPr>
        <w:t>(12</w:t>
      </w:r>
      <w:r w:rsidRPr="006E3AAB">
        <w:rPr>
          <w:rFonts w:cs="Calibri"/>
          <w:b/>
          <w:i/>
          <w:sz w:val="20"/>
          <w:szCs w:val="20"/>
        </w:rPr>
        <w:t>+</w:t>
      </w:r>
      <w:r w:rsidRPr="006E3AAB">
        <w:rPr>
          <w:b/>
          <w:i/>
          <w:sz w:val="20"/>
          <w:szCs w:val="20"/>
        </w:rPr>
        <w:t>8)=?</w:t>
      </w:r>
      <w:r w:rsidRPr="006E3AAB">
        <w:rPr>
          <w:b/>
          <w:sz w:val="20"/>
          <w:szCs w:val="20"/>
        </w:rPr>
        <w:t xml:space="preserve"> İşleminin sonucu hangisidir?</w:t>
      </w:r>
    </w:p>
    <w:p w:rsidR="00243CF8" w:rsidRPr="006E3AAB" w:rsidRDefault="00243CF8" w:rsidP="00093CBA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6E3AAB">
        <w:rPr>
          <w:sz w:val="20"/>
          <w:szCs w:val="20"/>
        </w:rPr>
        <w:t>48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c)  20</w:t>
      </w:r>
    </w:p>
    <w:p w:rsidR="00243CF8" w:rsidRPr="006E3AAB" w:rsidRDefault="00243CF8" w:rsidP="00093CBA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6E3AAB">
        <w:rPr>
          <w:sz w:val="20"/>
          <w:szCs w:val="20"/>
        </w:rPr>
        <w:t>28</w:t>
      </w:r>
      <w:r w:rsidRPr="006E3AAB">
        <w:rPr>
          <w:sz w:val="20"/>
          <w:szCs w:val="20"/>
        </w:rPr>
        <w:tab/>
      </w:r>
      <w:r w:rsidRPr="006E3AAB">
        <w:rPr>
          <w:sz w:val="20"/>
          <w:szCs w:val="20"/>
        </w:rPr>
        <w:tab/>
        <w:t>d)  40</w:t>
      </w:r>
    </w:p>
    <w:p w:rsidR="00243CF8" w:rsidRPr="006E3AAB" w:rsidRDefault="00243CF8" w:rsidP="00093CBA">
      <w:pPr>
        <w:pStyle w:val="ListParagraph"/>
        <w:numPr>
          <w:ilvl w:val="0"/>
          <w:numId w:val="1"/>
        </w:numPr>
        <w:rPr>
          <w:color w:val="808080"/>
          <w:sz w:val="20"/>
          <w:szCs w:val="20"/>
        </w:rPr>
      </w:pPr>
      <w:r w:rsidRPr="006E3AAB">
        <w:rPr>
          <w:b/>
          <w:color w:val="808080"/>
          <w:sz w:val="20"/>
          <w:szCs w:val="20"/>
        </w:rPr>
        <w:t xml:space="preserve">M L Y T G H </w:t>
      </w:r>
    </w:p>
    <w:p w:rsidR="00243CF8" w:rsidRPr="006E3AAB" w:rsidRDefault="00243CF8" w:rsidP="001B04B2">
      <w:pPr>
        <w:pStyle w:val="ListParagraph"/>
        <w:ind w:left="360"/>
        <w:rPr>
          <w:b/>
          <w:sz w:val="20"/>
          <w:szCs w:val="20"/>
        </w:rPr>
      </w:pPr>
      <w:r w:rsidRPr="006E3AAB">
        <w:rPr>
          <w:b/>
          <w:sz w:val="20"/>
          <w:szCs w:val="20"/>
        </w:rPr>
        <w:t>Yukarıdaki harflerin kaç tanesinin simetri doğrusu vardır?</w:t>
      </w:r>
    </w:p>
    <w:p w:rsidR="00243CF8" w:rsidRPr="006E3AAB" w:rsidRDefault="00243CF8" w:rsidP="006E3AAB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6E3AAB">
        <w:rPr>
          <w:sz w:val="20"/>
          <w:szCs w:val="20"/>
        </w:rPr>
        <w:t>3</w:t>
      </w:r>
      <w:r w:rsidRPr="006E3AAB">
        <w:rPr>
          <w:sz w:val="20"/>
          <w:szCs w:val="20"/>
        </w:rPr>
        <w:tab/>
        <w:t>b)  4</w:t>
      </w:r>
      <w:r w:rsidRPr="006E3AAB">
        <w:rPr>
          <w:sz w:val="20"/>
          <w:szCs w:val="20"/>
        </w:rPr>
        <w:tab/>
        <w:t xml:space="preserve">     c)   5</w:t>
      </w:r>
      <w:r w:rsidRPr="006E3AAB">
        <w:rPr>
          <w:sz w:val="20"/>
          <w:szCs w:val="20"/>
        </w:rPr>
        <w:tab/>
        <w:t xml:space="preserve">          d)  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E3AAB">
        <w:rPr>
          <w:sz w:val="20"/>
          <w:szCs w:val="20"/>
        </w:rPr>
        <w:tab/>
      </w:r>
    </w:p>
    <w:p w:rsidR="00243CF8" w:rsidRPr="006E3AAB" w:rsidRDefault="00243CF8" w:rsidP="00CA1BA8">
      <w:pPr>
        <w:pStyle w:val="ListParagraph"/>
        <w:numPr>
          <w:ilvl w:val="0"/>
          <w:numId w:val="1"/>
        </w:numPr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sz w:val="20"/>
          <w:szCs w:val="20"/>
        </w:rPr>
        <w:t>Aşağıdaki geometrik şekillerden hangisinin köşegeni yoktur?</w:t>
      </w:r>
    </w:p>
    <w:p w:rsidR="00243CF8" w:rsidRPr="006E3AAB" w:rsidRDefault="00243CF8" w:rsidP="00CA1BA8">
      <w:pPr>
        <w:pStyle w:val="ListParagraph"/>
        <w:numPr>
          <w:ilvl w:val="0"/>
          <w:numId w:val="21"/>
        </w:numPr>
        <w:rPr>
          <w:rFonts w:cs="Calibri"/>
          <w:sz w:val="20"/>
          <w:szCs w:val="20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6" type="#_x0000_t4" style="position:absolute;left:0;text-align:left;margin-left:38.75pt;margin-top:3.05pt;width:33.85pt;height:36.5pt;z-index:251659776"/>
        </w:pict>
      </w:r>
      <w:r>
        <w:rPr>
          <w:noProof/>
        </w:rPr>
        <w:pict>
          <v:rect id="_x0000_s1037" style="position:absolute;left:0;text-align:left;margin-left:124.2pt;margin-top:-.05pt;width:26.85pt;height:26.35pt;z-index:251657728"/>
        </w:pict>
      </w:r>
      <w:r w:rsidRPr="006E3AAB">
        <w:rPr>
          <w:rFonts w:cs="Calibri"/>
          <w:sz w:val="20"/>
          <w:szCs w:val="20"/>
        </w:rPr>
        <w:t xml:space="preserve"> 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 xml:space="preserve">c)   </w:t>
      </w:r>
    </w:p>
    <w:p w:rsidR="00243CF8" w:rsidRPr="006E3AAB" w:rsidRDefault="00243CF8" w:rsidP="00CA1BA8">
      <w:pPr>
        <w:rPr>
          <w:rFonts w:cs="Calibri"/>
          <w:sz w:val="20"/>
          <w:szCs w:val="20"/>
        </w:rPr>
      </w:pPr>
    </w:p>
    <w:p w:rsidR="00243CF8" w:rsidRPr="006E3AAB" w:rsidRDefault="00243CF8" w:rsidP="00CA1BA8">
      <w:pPr>
        <w:pStyle w:val="ListParagraph"/>
        <w:numPr>
          <w:ilvl w:val="0"/>
          <w:numId w:val="21"/>
        </w:numPr>
        <w:rPr>
          <w:rFonts w:cs="Calibri"/>
          <w:sz w:val="20"/>
          <w:szCs w:val="20"/>
        </w:rPr>
      </w:pP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8" type="#_x0000_t9" style="position:absolute;left:0;text-align:left;margin-left:124.2pt;margin-top:3.2pt;width:26.85pt;height:29pt;z-index:251660800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9" type="#_x0000_t127" style="position:absolute;left:0;text-align:left;margin-left:30.95pt;margin-top:3.2pt;width:29.55pt;height:29pt;z-index:251658752"/>
        </w:pict>
      </w:r>
      <w:r w:rsidRPr="006E3AAB">
        <w:rPr>
          <w:rFonts w:cs="Calibri"/>
          <w:sz w:val="20"/>
          <w:szCs w:val="20"/>
        </w:rPr>
        <w:t xml:space="preserve"> 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 xml:space="preserve">d)   </w:t>
      </w:r>
    </w:p>
    <w:p w:rsidR="00243CF8" w:rsidRPr="006E3AAB" w:rsidRDefault="00243CF8" w:rsidP="00CA1BA8">
      <w:pPr>
        <w:pStyle w:val="ListParagraph"/>
        <w:rPr>
          <w:rFonts w:cs="Calibri"/>
          <w:sz w:val="20"/>
          <w:szCs w:val="20"/>
        </w:rPr>
      </w:pPr>
    </w:p>
    <w:p w:rsidR="00243CF8" w:rsidRPr="006E3AAB" w:rsidRDefault="00243CF8" w:rsidP="00CA1BA8">
      <w:pPr>
        <w:pStyle w:val="ListParagraph"/>
        <w:rPr>
          <w:rFonts w:cs="Calibri"/>
          <w:sz w:val="20"/>
          <w:szCs w:val="20"/>
        </w:rPr>
      </w:pPr>
    </w:p>
    <w:p w:rsidR="00243CF8" w:rsidRPr="006E3AAB" w:rsidRDefault="00243CF8" w:rsidP="002D2A22">
      <w:pPr>
        <w:pStyle w:val="ListParagraph"/>
        <w:numPr>
          <w:ilvl w:val="0"/>
          <w:numId w:val="1"/>
        </w:numPr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sz w:val="20"/>
          <w:szCs w:val="20"/>
        </w:rPr>
        <w:t xml:space="preserve">Bir sınıfta 40 öğrenci vardır. Öğrencilerin </w:t>
      </w:r>
      <w:r w:rsidRPr="006E3AAB">
        <w:rPr>
          <w:rFonts w:cs="Calibri"/>
          <w:b/>
          <w:sz w:val="20"/>
          <w:szCs w:val="20"/>
        </w:rPr>
        <w:fldChar w:fldCharType="begin"/>
      </w:r>
      <w:r w:rsidRPr="006E3AAB">
        <w:rPr>
          <w:rFonts w:cs="Calibri"/>
          <w:b/>
          <w:sz w:val="20"/>
          <w:szCs w:val="20"/>
        </w:rPr>
        <w:instrText xml:space="preserve"> QUOTE </w:instrText>
      </w:r>
      <w:r w:rsidRPr="006E3AAB">
        <w:rPr>
          <w:sz w:val="20"/>
          <w:szCs w:val="20"/>
        </w:rPr>
        <w:pict>
          <v:shape id="_x0000_i1027" type="#_x0000_t75" style="width:9.75pt;height:27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D1511&quot;/&gt;&lt;wsp:rsid wsp:val=&quot;00002841&quot;/&gt;&lt;wsp:rsid wsp:val=&quot;00093CBA&quot;/&gt;&lt;wsp:rsid wsp:val=&quot;000D1511&quot;/&gt;&lt;wsp:rsid wsp:val=&quot;000F470B&quot;/&gt;&lt;wsp:rsid wsp:val=&quot;001B04B2&quot;/&gt;&lt;wsp:rsid wsp:val=&quot;00240F14&quot;/&gt;&lt;wsp:rsid wsp:val=&quot;002D2A22&quot;/&gt;&lt;wsp:rsid wsp:val=&quot;00347E27&quot;/&gt;&lt;wsp:rsid wsp:val=&quot;00377C3C&quot;/&gt;&lt;wsp:rsid wsp:val=&quot;00377F34&quot;/&gt;&lt;wsp:rsid wsp:val=&quot;003D1304&quot;/&gt;&lt;wsp:rsid wsp:val=&quot;0040130F&quot;/&gt;&lt;wsp:rsid wsp:val=&quot;00454E2A&quot;/&gt;&lt;wsp:rsid wsp:val=&quot;004A3C3C&quot;/&gt;&lt;wsp:rsid wsp:val=&quot;00537FC4&quot;/&gt;&lt;wsp:rsid wsp:val=&quot;0059047F&quot;/&gt;&lt;wsp:rsid wsp:val=&quot;005C62B0&quot;/&gt;&lt;wsp:rsid wsp:val=&quot;005D694F&quot;/&gt;&lt;wsp:rsid wsp:val=&quot;005F0EAB&quot;/&gt;&lt;wsp:rsid wsp:val=&quot;00634341&quot;/&gt;&lt;wsp:rsid wsp:val=&quot;00653C5D&quot;/&gt;&lt;wsp:rsid wsp:val=&quot;00667D20&quot;/&gt;&lt;wsp:rsid wsp:val=&quot;00693C5D&quot;/&gt;&lt;wsp:rsid wsp:val=&quot;007A3391&quot;/&gt;&lt;wsp:rsid wsp:val=&quot;007E0E68&quot;/&gt;&lt;wsp:rsid wsp:val=&quot;0084127A&quot;/&gt;&lt;wsp:rsid wsp:val=&quot;008809D7&quot;/&gt;&lt;wsp:rsid wsp:val=&quot;0090432C&quot;/&gt;&lt;wsp:rsid wsp:val=&quot;00916BD5&quot;/&gt;&lt;wsp:rsid wsp:val=&quot;00920AD0&quot;/&gt;&lt;wsp:rsid wsp:val=&quot;00A754DA&quot;/&gt;&lt;wsp:rsid wsp:val=&quot;00AC2785&quot;/&gt;&lt;wsp:rsid wsp:val=&quot;00AE346A&quot;/&gt;&lt;wsp:rsid wsp:val=&quot;00B20A24&quot;/&gt;&lt;wsp:rsid wsp:val=&quot;00B34C0A&quot;/&gt;&lt;wsp:rsid wsp:val=&quot;00BC76A5&quot;/&gt;&lt;wsp:rsid wsp:val=&quot;00BD1FF7&quot;/&gt;&lt;wsp:rsid wsp:val=&quot;00C47E2D&quot;/&gt;&lt;wsp:rsid wsp:val=&quot;00C800ED&quot;/&gt;&lt;wsp:rsid wsp:val=&quot;00CA1BA8&quot;/&gt;&lt;wsp:rsid wsp:val=&quot;00CA7B43&quot;/&gt;&lt;wsp:rsid wsp:val=&quot;00D33A25&quot;/&gt;&lt;wsp:rsid wsp:val=&quot;00DD4AF0&quot;/&gt;&lt;wsp:rsid wsp:val=&quot;00DF77A2&quot;/&gt;&lt;wsp:rsid wsp:val=&quot;00E059BD&quot;/&gt;&lt;wsp:rsid wsp:val=&quot;00E46DFF&quot;/&gt;&lt;wsp:rsid wsp:val=&quot;00EA4BE4&quot;/&gt;&lt;wsp:rsid wsp:val=&quot;00EE677C&quot;/&gt;&lt;/wsp:rsids&gt;&lt;/w:docPr&gt;&lt;w:body&gt;&lt;w:p wsp:rsidR=&quot;00000000&quot; wsp:rsidRDefault=&quot;00634341&quot;&gt;&lt;m:oMathPara&gt;&lt;m:oMath&gt;&lt;m:f&gt;&lt;m:fPr&gt;&lt;m:ctrl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E3AAB">
        <w:rPr>
          <w:rFonts w:cs="Calibri"/>
          <w:b/>
          <w:sz w:val="20"/>
          <w:szCs w:val="20"/>
        </w:rPr>
        <w:instrText xml:space="preserve"> </w:instrText>
      </w:r>
      <w:r w:rsidRPr="006E3AAB">
        <w:rPr>
          <w:rFonts w:cs="Calibri"/>
          <w:b/>
          <w:sz w:val="20"/>
          <w:szCs w:val="20"/>
        </w:rPr>
        <w:fldChar w:fldCharType="separate"/>
      </w:r>
      <w:r w:rsidRPr="006E3AAB">
        <w:rPr>
          <w:sz w:val="20"/>
          <w:szCs w:val="20"/>
        </w:rPr>
        <w:pict>
          <v:shape id="_x0000_i1028" type="#_x0000_t75" style="width:9.75pt;height:27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D1511&quot;/&gt;&lt;wsp:rsid wsp:val=&quot;00002841&quot;/&gt;&lt;wsp:rsid wsp:val=&quot;00093CBA&quot;/&gt;&lt;wsp:rsid wsp:val=&quot;000D1511&quot;/&gt;&lt;wsp:rsid wsp:val=&quot;000F470B&quot;/&gt;&lt;wsp:rsid wsp:val=&quot;001B04B2&quot;/&gt;&lt;wsp:rsid wsp:val=&quot;00240F14&quot;/&gt;&lt;wsp:rsid wsp:val=&quot;002D2A22&quot;/&gt;&lt;wsp:rsid wsp:val=&quot;00347E27&quot;/&gt;&lt;wsp:rsid wsp:val=&quot;00377C3C&quot;/&gt;&lt;wsp:rsid wsp:val=&quot;00377F34&quot;/&gt;&lt;wsp:rsid wsp:val=&quot;003D1304&quot;/&gt;&lt;wsp:rsid wsp:val=&quot;0040130F&quot;/&gt;&lt;wsp:rsid wsp:val=&quot;00454E2A&quot;/&gt;&lt;wsp:rsid wsp:val=&quot;004A3C3C&quot;/&gt;&lt;wsp:rsid wsp:val=&quot;00537FC4&quot;/&gt;&lt;wsp:rsid wsp:val=&quot;0059047F&quot;/&gt;&lt;wsp:rsid wsp:val=&quot;005C62B0&quot;/&gt;&lt;wsp:rsid wsp:val=&quot;005D694F&quot;/&gt;&lt;wsp:rsid wsp:val=&quot;005F0EAB&quot;/&gt;&lt;wsp:rsid wsp:val=&quot;00634341&quot;/&gt;&lt;wsp:rsid wsp:val=&quot;00653C5D&quot;/&gt;&lt;wsp:rsid wsp:val=&quot;00667D20&quot;/&gt;&lt;wsp:rsid wsp:val=&quot;00693C5D&quot;/&gt;&lt;wsp:rsid wsp:val=&quot;007A3391&quot;/&gt;&lt;wsp:rsid wsp:val=&quot;007E0E68&quot;/&gt;&lt;wsp:rsid wsp:val=&quot;0084127A&quot;/&gt;&lt;wsp:rsid wsp:val=&quot;008809D7&quot;/&gt;&lt;wsp:rsid wsp:val=&quot;0090432C&quot;/&gt;&lt;wsp:rsid wsp:val=&quot;00916BD5&quot;/&gt;&lt;wsp:rsid wsp:val=&quot;00920AD0&quot;/&gt;&lt;wsp:rsid wsp:val=&quot;00A754DA&quot;/&gt;&lt;wsp:rsid wsp:val=&quot;00AC2785&quot;/&gt;&lt;wsp:rsid wsp:val=&quot;00AE346A&quot;/&gt;&lt;wsp:rsid wsp:val=&quot;00B20A24&quot;/&gt;&lt;wsp:rsid wsp:val=&quot;00B34C0A&quot;/&gt;&lt;wsp:rsid wsp:val=&quot;00BC76A5&quot;/&gt;&lt;wsp:rsid wsp:val=&quot;00BD1FF7&quot;/&gt;&lt;wsp:rsid wsp:val=&quot;00C47E2D&quot;/&gt;&lt;wsp:rsid wsp:val=&quot;00C800ED&quot;/&gt;&lt;wsp:rsid wsp:val=&quot;00CA1BA8&quot;/&gt;&lt;wsp:rsid wsp:val=&quot;00CA7B43&quot;/&gt;&lt;wsp:rsid wsp:val=&quot;00D33A25&quot;/&gt;&lt;wsp:rsid wsp:val=&quot;00DD4AF0&quot;/&gt;&lt;wsp:rsid wsp:val=&quot;00DF77A2&quot;/&gt;&lt;wsp:rsid wsp:val=&quot;00E059BD&quot;/&gt;&lt;wsp:rsid wsp:val=&quot;00E46DFF&quot;/&gt;&lt;wsp:rsid wsp:val=&quot;00EA4BE4&quot;/&gt;&lt;wsp:rsid wsp:val=&quot;00EE677C&quot;/&gt;&lt;/wsp:rsids&gt;&lt;/w:docPr&gt;&lt;w:body&gt;&lt;w:p wsp:rsidR=&quot;00000000&quot; wsp:rsidRDefault=&quot;00634341&quot;&gt;&lt;m:oMathPara&gt;&lt;m:oMath&gt;&lt;m:f&gt;&lt;m:fPr&gt;&lt;m:ctrl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E3AAB">
        <w:rPr>
          <w:rFonts w:cs="Calibri"/>
          <w:b/>
          <w:sz w:val="20"/>
          <w:szCs w:val="20"/>
        </w:rPr>
        <w:fldChar w:fldCharType="end"/>
      </w:r>
      <w:r w:rsidRPr="006E3AAB">
        <w:rPr>
          <w:rFonts w:cs="Calibri"/>
          <w:b/>
          <w:sz w:val="20"/>
          <w:szCs w:val="20"/>
        </w:rPr>
        <w:t>‘i erkek öğrencidir. Kız öğrencilerin sayısı kaçtır?</w:t>
      </w:r>
    </w:p>
    <w:p w:rsidR="00243CF8" w:rsidRPr="006E3AAB" w:rsidRDefault="00243CF8" w:rsidP="0059047F">
      <w:pPr>
        <w:pStyle w:val="ListParagraph"/>
        <w:numPr>
          <w:ilvl w:val="0"/>
          <w:numId w:val="24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15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c)  20</w:t>
      </w:r>
    </w:p>
    <w:p w:rsidR="00243CF8" w:rsidRPr="006E3AAB" w:rsidRDefault="00243CF8" w:rsidP="0059047F">
      <w:pPr>
        <w:pStyle w:val="ListParagraph"/>
        <w:numPr>
          <w:ilvl w:val="0"/>
          <w:numId w:val="24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25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d)  30</w:t>
      </w:r>
    </w:p>
    <w:p w:rsidR="00243CF8" w:rsidRPr="006E3AAB" w:rsidRDefault="00243CF8" w:rsidP="00537FC4">
      <w:pPr>
        <w:pStyle w:val="ListParagraph"/>
        <w:rPr>
          <w:rFonts w:cs="Calibri"/>
          <w:sz w:val="20"/>
          <w:szCs w:val="20"/>
        </w:rPr>
      </w:pPr>
    </w:p>
    <w:p w:rsidR="00243CF8" w:rsidRPr="006E3AAB" w:rsidRDefault="00243CF8" w:rsidP="00537FC4">
      <w:pPr>
        <w:pStyle w:val="ListParagraph"/>
        <w:numPr>
          <w:ilvl w:val="0"/>
          <w:numId w:val="1"/>
        </w:numPr>
        <w:rPr>
          <w:rFonts w:cs="Calibri"/>
          <w:sz w:val="20"/>
          <w:szCs w:val="20"/>
        </w:rPr>
      </w:pPr>
      <w:r>
        <w:rPr>
          <w:noProof/>
        </w:rPr>
        <w:pict>
          <v:shape id="Resim 3" o:spid="_x0000_s1040" type="#_x0000_t75" style="position:absolute;left:0;text-align:left;margin-left:92.35pt;margin-top:2.55pt;width:85.5pt;height:75.25pt;z-index:251661824;visibility:visible">
            <v:imagedata r:id="rId9" o:title=""/>
            <w10:wrap type="square"/>
          </v:shape>
        </w:pict>
      </w:r>
      <w:r w:rsidRPr="006E3AAB">
        <w:rPr>
          <w:rFonts w:cs="Calibri"/>
          <w:b/>
          <w:sz w:val="20"/>
          <w:szCs w:val="20"/>
        </w:rPr>
        <w:t>Şekle göre verilenlerden hangisi köşegendir?</w:t>
      </w:r>
    </w:p>
    <w:p w:rsidR="00243CF8" w:rsidRPr="006E3AAB" w:rsidRDefault="00243CF8" w:rsidP="00537FC4">
      <w:pPr>
        <w:rPr>
          <w:rFonts w:cs="Calibri"/>
          <w:sz w:val="20"/>
          <w:szCs w:val="20"/>
        </w:rPr>
      </w:pPr>
    </w:p>
    <w:p w:rsidR="00243CF8" w:rsidRPr="006E3AAB" w:rsidRDefault="00243CF8" w:rsidP="00537FC4">
      <w:pPr>
        <w:pStyle w:val="ListParagraph"/>
        <w:numPr>
          <w:ilvl w:val="0"/>
          <w:numId w:val="25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[CD]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c)   [DB]</w:t>
      </w:r>
    </w:p>
    <w:p w:rsidR="00243CF8" w:rsidRPr="006E3AAB" w:rsidRDefault="00243CF8" w:rsidP="006E3AAB">
      <w:pPr>
        <w:pStyle w:val="ListParagraph"/>
        <w:numPr>
          <w:ilvl w:val="0"/>
          <w:numId w:val="25"/>
        </w:numPr>
        <w:rPr>
          <w:rFonts w:cs="Calibri"/>
          <w:sz w:val="20"/>
          <w:szCs w:val="20"/>
        </w:rPr>
      </w:pPr>
      <w:r w:rsidRPr="006E3AAB">
        <w:t>[FC]</w:t>
      </w:r>
      <w:r w:rsidRPr="006E3AAB">
        <w:tab/>
      </w:r>
      <w:r w:rsidRPr="006E3AAB">
        <w:tab/>
        <w:t>d)  [CB]</w:t>
      </w:r>
    </w:p>
    <w:p w:rsidR="00243CF8" w:rsidRPr="006E3AAB" w:rsidRDefault="00243CF8" w:rsidP="005F0EAB">
      <w:pPr>
        <w:pStyle w:val="ListParagraph"/>
        <w:numPr>
          <w:ilvl w:val="0"/>
          <w:numId w:val="1"/>
        </w:numPr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sz w:val="20"/>
          <w:szCs w:val="20"/>
        </w:rPr>
        <w:t xml:space="preserve">Kaç tane </w:t>
      </w:r>
      <w:r w:rsidRPr="006E3AAB">
        <w:rPr>
          <w:rFonts w:cs="Calibri"/>
          <w:b/>
          <w:sz w:val="20"/>
          <w:szCs w:val="20"/>
        </w:rPr>
        <w:fldChar w:fldCharType="begin"/>
      </w:r>
      <w:r w:rsidRPr="006E3AAB">
        <w:rPr>
          <w:rFonts w:cs="Calibri"/>
          <w:b/>
          <w:sz w:val="20"/>
          <w:szCs w:val="20"/>
        </w:rPr>
        <w:instrText xml:space="preserve"> QUOTE </w:instrText>
      </w:r>
      <w:r w:rsidRPr="006E3AAB">
        <w:rPr>
          <w:sz w:val="20"/>
          <w:szCs w:val="20"/>
        </w:rPr>
        <w:pict>
          <v:shape id="_x0000_i1029" type="#_x0000_t75" style="width:18pt;height:27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D1511&quot;/&gt;&lt;wsp:rsid wsp:val=&quot;00002841&quot;/&gt;&lt;wsp:rsid wsp:val=&quot;00093CBA&quot;/&gt;&lt;wsp:rsid wsp:val=&quot;000D1511&quot;/&gt;&lt;wsp:rsid wsp:val=&quot;000F470B&quot;/&gt;&lt;wsp:rsid wsp:val=&quot;001B04B2&quot;/&gt;&lt;wsp:rsid wsp:val=&quot;00240F14&quot;/&gt;&lt;wsp:rsid wsp:val=&quot;002D2A22&quot;/&gt;&lt;wsp:rsid wsp:val=&quot;00347E27&quot;/&gt;&lt;wsp:rsid wsp:val=&quot;00377C3C&quot;/&gt;&lt;wsp:rsid wsp:val=&quot;00377F34&quot;/&gt;&lt;wsp:rsid wsp:val=&quot;003D1304&quot;/&gt;&lt;wsp:rsid wsp:val=&quot;0040130F&quot;/&gt;&lt;wsp:rsid wsp:val=&quot;00454E2A&quot;/&gt;&lt;wsp:rsid wsp:val=&quot;004A3C3C&quot;/&gt;&lt;wsp:rsid wsp:val=&quot;00537FC4&quot;/&gt;&lt;wsp:rsid wsp:val=&quot;0059047F&quot;/&gt;&lt;wsp:rsid wsp:val=&quot;005C62B0&quot;/&gt;&lt;wsp:rsid wsp:val=&quot;005D694F&quot;/&gt;&lt;wsp:rsid wsp:val=&quot;005F0EAB&quot;/&gt;&lt;wsp:rsid wsp:val=&quot;006279AD&quot;/&gt;&lt;wsp:rsid wsp:val=&quot;00653C5D&quot;/&gt;&lt;wsp:rsid wsp:val=&quot;00667D20&quot;/&gt;&lt;wsp:rsid wsp:val=&quot;00693C5D&quot;/&gt;&lt;wsp:rsid wsp:val=&quot;007A3391&quot;/&gt;&lt;wsp:rsid wsp:val=&quot;007E0E68&quot;/&gt;&lt;wsp:rsid wsp:val=&quot;0084127A&quot;/&gt;&lt;wsp:rsid wsp:val=&quot;008809D7&quot;/&gt;&lt;wsp:rsid wsp:val=&quot;0090432C&quot;/&gt;&lt;wsp:rsid wsp:val=&quot;00916BD5&quot;/&gt;&lt;wsp:rsid wsp:val=&quot;00920AD0&quot;/&gt;&lt;wsp:rsid wsp:val=&quot;00A754DA&quot;/&gt;&lt;wsp:rsid wsp:val=&quot;00AC2785&quot;/&gt;&lt;wsp:rsid wsp:val=&quot;00AE346A&quot;/&gt;&lt;wsp:rsid wsp:val=&quot;00B20A24&quot;/&gt;&lt;wsp:rsid wsp:val=&quot;00B34C0A&quot;/&gt;&lt;wsp:rsid wsp:val=&quot;00BC76A5&quot;/&gt;&lt;wsp:rsid wsp:val=&quot;00BD1FF7&quot;/&gt;&lt;wsp:rsid wsp:val=&quot;00C47E2D&quot;/&gt;&lt;wsp:rsid wsp:val=&quot;00C800ED&quot;/&gt;&lt;wsp:rsid wsp:val=&quot;00CA1BA8&quot;/&gt;&lt;wsp:rsid wsp:val=&quot;00CA7B43&quot;/&gt;&lt;wsp:rsid wsp:val=&quot;00D33A25&quot;/&gt;&lt;wsp:rsid wsp:val=&quot;00DD4AF0&quot;/&gt;&lt;wsp:rsid wsp:val=&quot;00DF77A2&quot;/&gt;&lt;wsp:rsid wsp:val=&quot;00E059BD&quot;/&gt;&lt;wsp:rsid wsp:val=&quot;00E46DFF&quot;/&gt;&lt;wsp:rsid wsp:val=&quot;00EA4BE4&quot;/&gt;&lt;wsp:rsid wsp:val=&quot;00EE677C&quot;/&gt;&lt;/wsp:rsids&gt;&lt;/w:docPr&gt;&lt;w:body&gt;&lt;w:p wsp:rsidR=&quot;00000000&quot; wsp:rsidRDefault=&quot;006279AD&quot;&gt;&lt;m:oMathPara&gt;&lt;m:oMath&gt;&lt;m:f&gt;&lt;m:fPr&gt;&lt;m:ctrl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E3AAB">
        <w:rPr>
          <w:rFonts w:cs="Calibri"/>
          <w:b/>
          <w:sz w:val="20"/>
          <w:szCs w:val="20"/>
        </w:rPr>
        <w:instrText xml:space="preserve"> </w:instrText>
      </w:r>
      <w:r w:rsidRPr="006E3AAB">
        <w:rPr>
          <w:rFonts w:cs="Calibri"/>
          <w:b/>
          <w:sz w:val="20"/>
          <w:szCs w:val="20"/>
        </w:rPr>
        <w:fldChar w:fldCharType="separate"/>
      </w:r>
      <w:r w:rsidRPr="006E3AAB">
        <w:rPr>
          <w:sz w:val="20"/>
          <w:szCs w:val="20"/>
        </w:rPr>
        <w:pict>
          <v:shape id="_x0000_i1030" type="#_x0000_t75" style="width:18pt;height:27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D1511&quot;/&gt;&lt;wsp:rsid wsp:val=&quot;00002841&quot;/&gt;&lt;wsp:rsid wsp:val=&quot;00093CBA&quot;/&gt;&lt;wsp:rsid wsp:val=&quot;000D1511&quot;/&gt;&lt;wsp:rsid wsp:val=&quot;000F470B&quot;/&gt;&lt;wsp:rsid wsp:val=&quot;001B04B2&quot;/&gt;&lt;wsp:rsid wsp:val=&quot;00240F14&quot;/&gt;&lt;wsp:rsid wsp:val=&quot;002D2A22&quot;/&gt;&lt;wsp:rsid wsp:val=&quot;00347E27&quot;/&gt;&lt;wsp:rsid wsp:val=&quot;00377C3C&quot;/&gt;&lt;wsp:rsid wsp:val=&quot;00377F34&quot;/&gt;&lt;wsp:rsid wsp:val=&quot;003D1304&quot;/&gt;&lt;wsp:rsid wsp:val=&quot;0040130F&quot;/&gt;&lt;wsp:rsid wsp:val=&quot;00454E2A&quot;/&gt;&lt;wsp:rsid wsp:val=&quot;004A3C3C&quot;/&gt;&lt;wsp:rsid wsp:val=&quot;00537FC4&quot;/&gt;&lt;wsp:rsid wsp:val=&quot;0059047F&quot;/&gt;&lt;wsp:rsid wsp:val=&quot;005C62B0&quot;/&gt;&lt;wsp:rsid wsp:val=&quot;005D694F&quot;/&gt;&lt;wsp:rsid wsp:val=&quot;005F0EAB&quot;/&gt;&lt;wsp:rsid wsp:val=&quot;006279AD&quot;/&gt;&lt;wsp:rsid wsp:val=&quot;00653C5D&quot;/&gt;&lt;wsp:rsid wsp:val=&quot;00667D20&quot;/&gt;&lt;wsp:rsid wsp:val=&quot;00693C5D&quot;/&gt;&lt;wsp:rsid wsp:val=&quot;007A3391&quot;/&gt;&lt;wsp:rsid wsp:val=&quot;007E0E68&quot;/&gt;&lt;wsp:rsid wsp:val=&quot;0084127A&quot;/&gt;&lt;wsp:rsid wsp:val=&quot;008809D7&quot;/&gt;&lt;wsp:rsid wsp:val=&quot;0090432C&quot;/&gt;&lt;wsp:rsid wsp:val=&quot;00916BD5&quot;/&gt;&lt;wsp:rsid wsp:val=&quot;00920AD0&quot;/&gt;&lt;wsp:rsid wsp:val=&quot;00A754DA&quot;/&gt;&lt;wsp:rsid wsp:val=&quot;00AC2785&quot;/&gt;&lt;wsp:rsid wsp:val=&quot;00AE346A&quot;/&gt;&lt;wsp:rsid wsp:val=&quot;00B20A24&quot;/&gt;&lt;wsp:rsid wsp:val=&quot;00B34C0A&quot;/&gt;&lt;wsp:rsid wsp:val=&quot;00BC76A5&quot;/&gt;&lt;wsp:rsid wsp:val=&quot;00BD1FF7&quot;/&gt;&lt;wsp:rsid wsp:val=&quot;00C47E2D&quot;/&gt;&lt;wsp:rsid wsp:val=&quot;00C800ED&quot;/&gt;&lt;wsp:rsid wsp:val=&quot;00CA1BA8&quot;/&gt;&lt;wsp:rsid wsp:val=&quot;00CA7B43&quot;/&gt;&lt;wsp:rsid wsp:val=&quot;00D33A25&quot;/&gt;&lt;wsp:rsid wsp:val=&quot;00DD4AF0&quot;/&gt;&lt;wsp:rsid wsp:val=&quot;00DF77A2&quot;/&gt;&lt;wsp:rsid wsp:val=&quot;00E059BD&quot;/&gt;&lt;wsp:rsid wsp:val=&quot;00E46DFF&quot;/&gt;&lt;wsp:rsid wsp:val=&quot;00EA4BE4&quot;/&gt;&lt;wsp:rsid wsp:val=&quot;00EE677C&quot;/&gt;&lt;/wsp:rsids&gt;&lt;/w:docPr&gt;&lt;w:body&gt;&lt;w:p wsp:rsidR=&quot;00000000&quot; wsp:rsidRDefault=&quot;006279AD&quot;&gt;&lt;m:oMathPara&gt;&lt;m:oMath&gt;&lt;m:f&gt;&lt;m:fPr&gt;&lt;m:ctrl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E3AAB">
        <w:rPr>
          <w:rFonts w:cs="Calibri"/>
          <w:b/>
          <w:sz w:val="20"/>
          <w:szCs w:val="20"/>
        </w:rPr>
        <w:fldChar w:fldCharType="end"/>
      </w:r>
      <w:r w:rsidRPr="006E3AAB">
        <w:rPr>
          <w:rFonts w:cs="Calibri"/>
          <w:b/>
          <w:sz w:val="20"/>
          <w:szCs w:val="20"/>
        </w:rPr>
        <w:t>’i toplarsak 10 elde ederiz</w:t>
      </w:r>
    </w:p>
    <w:p w:rsidR="00243CF8" w:rsidRPr="006E3AAB" w:rsidRDefault="00243CF8" w:rsidP="00E059BD">
      <w:pPr>
        <w:pStyle w:val="ListParagraph"/>
        <w:numPr>
          <w:ilvl w:val="0"/>
          <w:numId w:val="27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10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c)  1000</w:t>
      </w:r>
    </w:p>
    <w:p w:rsidR="00243CF8" w:rsidRPr="006E3AAB" w:rsidRDefault="00243CF8" w:rsidP="00E059BD">
      <w:pPr>
        <w:pStyle w:val="ListParagraph"/>
        <w:numPr>
          <w:ilvl w:val="0"/>
          <w:numId w:val="27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100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d) 10 000</w:t>
      </w:r>
    </w:p>
    <w:p w:rsidR="00243CF8" w:rsidRPr="006E3AAB" w:rsidRDefault="00243CF8" w:rsidP="00E059BD">
      <w:pPr>
        <w:pStyle w:val="ListParagraph"/>
        <w:numPr>
          <w:ilvl w:val="0"/>
          <w:numId w:val="1"/>
        </w:numPr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sz w:val="20"/>
          <w:szCs w:val="20"/>
        </w:rPr>
        <w:t>Aşağıdaki çarpma işlemlerinin hangisinde çarpımın birler basamağındaki rakam 7’dir?</w:t>
      </w:r>
    </w:p>
    <w:p w:rsidR="00243CF8" w:rsidRPr="006E3AAB" w:rsidRDefault="00243CF8" w:rsidP="005D694F">
      <w:pPr>
        <w:pStyle w:val="ListParagraph"/>
        <w:numPr>
          <w:ilvl w:val="0"/>
          <w:numId w:val="28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270 × 77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c)  702 × 37</w:t>
      </w:r>
    </w:p>
    <w:p w:rsidR="00243CF8" w:rsidRPr="006E3AAB" w:rsidRDefault="00243CF8" w:rsidP="009D6B63">
      <w:pPr>
        <w:pStyle w:val="ListParagraph"/>
        <w:numPr>
          <w:ilvl w:val="0"/>
          <w:numId w:val="28"/>
        </w:numPr>
        <w:rPr>
          <w:rFonts w:cs="Calibri"/>
          <w:sz w:val="20"/>
          <w:szCs w:val="20"/>
        </w:rPr>
      </w:pPr>
      <w:r w:rsidRPr="006E3AAB">
        <w:rPr>
          <w:rFonts w:cs="Calibri"/>
          <w:sz w:val="20"/>
          <w:szCs w:val="20"/>
        </w:rPr>
        <w:t>371 × 16</w:t>
      </w:r>
      <w:r w:rsidRPr="006E3AAB">
        <w:rPr>
          <w:rFonts w:cs="Calibri"/>
          <w:sz w:val="20"/>
          <w:szCs w:val="20"/>
        </w:rPr>
        <w:tab/>
      </w:r>
      <w:r w:rsidRPr="006E3AAB">
        <w:rPr>
          <w:rFonts w:cs="Calibri"/>
          <w:sz w:val="20"/>
          <w:szCs w:val="20"/>
        </w:rPr>
        <w:tab/>
        <w:t>d)  401 × 47</w:t>
      </w:r>
    </w:p>
    <w:p w:rsidR="00243CF8" w:rsidRPr="006E3AAB" w:rsidRDefault="00243CF8" w:rsidP="0040130F">
      <w:pPr>
        <w:pStyle w:val="ListParagraph"/>
        <w:rPr>
          <w:rFonts w:cs="Calibri"/>
          <w:sz w:val="20"/>
          <w:szCs w:val="20"/>
        </w:rPr>
      </w:pPr>
    </w:p>
    <w:p w:rsidR="00243CF8" w:rsidRPr="006E3AAB" w:rsidRDefault="00243CF8" w:rsidP="00EE677C">
      <w:pPr>
        <w:pStyle w:val="ListParagraph"/>
        <w:numPr>
          <w:ilvl w:val="0"/>
          <w:numId w:val="1"/>
        </w:numPr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sz w:val="20"/>
          <w:szCs w:val="20"/>
        </w:rPr>
        <w:t>Aşağıdakilerden hangisine simetri doğrusu çizilemez?</w:t>
      </w:r>
    </w:p>
    <w:p w:rsidR="00243CF8" w:rsidRPr="006E3AAB" w:rsidRDefault="00243CF8" w:rsidP="0040130F">
      <w:pPr>
        <w:pStyle w:val="ListParagraph"/>
        <w:ind w:left="360"/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noProof/>
          <w:sz w:val="20"/>
          <w:szCs w:val="20"/>
        </w:rPr>
        <w:pict>
          <v:shape id="Resim 9" o:spid="_x0000_i1031" type="#_x0000_t75" style="width:208.5pt;height:52.5pt;visibility:visible">
            <v:imagedata r:id="rId11" o:title=""/>
          </v:shape>
        </w:pict>
      </w:r>
    </w:p>
    <w:p w:rsidR="00243CF8" w:rsidRPr="006E3AAB" w:rsidRDefault="00243CF8" w:rsidP="0040130F">
      <w:pPr>
        <w:pStyle w:val="ListParagraph"/>
        <w:ind w:left="360"/>
        <w:rPr>
          <w:rFonts w:cs="Calibri"/>
          <w:b/>
          <w:sz w:val="20"/>
          <w:szCs w:val="20"/>
        </w:rPr>
      </w:pPr>
      <w:r w:rsidRPr="006E3AAB">
        <w:rPr>
          <w:rFonts w:cs="Calibri"/>
          <w:b/>
          <w:noProof/>
          <w:sz w:val="20"/>
          <w:szCs w:val="20"/>
        </w:rPr>
        <w:pict>
          <v:shape id="Resim 12" o:spid="_x0000_i1032" type="#_x0000_t75" style="width:203.25pt;height:51.75pt;visibility:visible">
            <v:imagedata r:id="rId12" o:title=""/>
          </v:shape>
        </w:pict>
      </w:r>
    </w:p>
    <w:p w:rsidR="00243CF8" w:rsidRPr="006E3AAB" w:rsidRDefault="00243CF8" w:rsidP="0040130F">
      <w:pPr>
        <w:pStyle w:val="ListParagraph"/>
        <w:ind w:left="360"/>
        <w:rPr>
          <w:rFonts w:cs="Calibri"/>
          <w:b/>
          <w:sz w:val="20"/>
          <w:szCs w:val="20"/>
        </w:rPr>
      </w:pPr>
    </w:p>
    <w:p w:rsidR="00243CF8" w:rsidRPr="006E3AAB" w:rsidRDefault="00243CF8" w:rsidP="00B34C0A">
      <w:pPr>
        <w:pStyle w:val="ListParagraph"/>
        <w:rPr>
          <w:rFonts w:cs="Calibri"/>
          <w:sz w:val="20"/>
          <w:szCs w:val="20"/>
        </w:rPr>
      </w:pPr>
    </w:p>
    <w:p w:rsidR="00243CF8" w:rsidRPr="006E3AAB" w:rsidRDefault="00243CF8" w:rsidP="00B34C0A">
      <w:pPr>
        <w:ind w:left="360"/>
        <w:rPr>
          <w:rFonts w:cs="Calibri"/>
          <w:b/>
          <w:sz w:val="20"/>
          <w:szCs w:val="20"/>
        </w:rPr>
      </w:pPr>
    </w:p>
    <w:sectPr w:rsidR="00243CF8" w:rsidRPr="006E3AAB" w:rsidSect="000D1511">
      <w:headerReference w:type="default" r:id="rId1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CF8" w:rsidRDefault="00243CF8" w:rsidP="00B20A24">
      <w:pPr>
        <w:spacing w:after="0" w:line="240" w:lineRule="auto"/>
      </w:pPr>
      <w:r>
        <w:separator/>
      </w:r>
    </w:p>
  </w:endnote>
  <w:endnote w:type="continuationSeparator" w:id="0">
    <w:p w:rsidR="00243CF8" w:rsidRDefault="00243CF8" w:rsidP="00B20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CF8" w:rsidRDefault="00243CF8" w:rsidP="00B20A24">
      <w:pPr>
        <w:spacing w:after="0" w:line="240" w:lineRule="auto"/>
      </w:pPr>
      <w:r>
        <w:separator/>
      </w:r>
    </w:p>
  </w:footnote>
  <w:footnote w:type="continuationSeparator" w:id="0">
    <w:p w:rsidR="00243CF8" w:rsidRDefault="00243CF8" w:rsidP="00B20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F8" w:rsidRDefault="00243CF8" w:rsidP="006E3AAB">
    <w:pPr>
      <w:pStyle w:val="Header"/>
      <w:jc w:val="center"/>
      <w:rPr>
        <w:b/>
      </w:rPr>
    </w:pPr>
    <w:r>
      <w:rPr>
        <w:b/>
      </w:rPr>
      <w:t>MUSTAFA ŞENER İLKÖĞRETİM OKULU 3/B SINIFI</w:t>
    </w:r>
  </w:p>
  <w:p w:rsidR="00243CF8" w:rsidRPr="00B20A24" w:rsidRDefault="00243CF8" w:rsidP="00B20A24">
    <w:pPr>
      <w:pStyle w:val="Header"/>
      <w:rPr>
        <w:b/>
        <w:i/>
        <w:sz w:val="20"/>
        <w:szCs w:val="20"/>
      </w:rPr>
    </w:pPr>
    <w:r w:rsidRPr="00B20A24">
      <w:rPr>
        <w:b/>
        <w:i/>
        <w:sz w:val="20"/>
        <w:szCs w:val="20"/>
      </w:rPr>
      <w:t>Adı Soyadı:</w:t>
    </w:r>
  </w:p>
  <w:p w:rsidR="00243CF8" w:rsidRDefault="00243C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84C"/>
    <w:multiLevelType w:val="hybridMultilevel"/>
    <w:tmpl w:val="55729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3956B0"/>
    <w:multiLevelType w:val="hybridMultilevel"/>
    <w:tmpl w:val="60C4A9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F511E"/>
    <w:multiLevelType w:val="hybridMultilevel"/>
    <w:tmpl w:val="9D1EF5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6C0572"/>
    <w:multiLevelType w:val="hybridMultilevel"/>
    <w:tmpl w:val="8FE01A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FF2B52"/>
    <w:multiLevelType w:val="hybridMultilevel"/>
    <w:tmpl w:val="67E41C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4644E7"/>
    <w:multiLevelType w:val="hybridMultilevel"/>
    <w:tmpl w:val="6D14FC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F2B"/>
    <w:multiLevelType w:val="hybridMultilevel"/>
    <w:tmpl w:val="287C9F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D62DC6"/>
    <w:multiLevelType w:val="hybridMultilevel"/>
    <w:tmpl w:val="C046D638"/>
    <w:lvl w:ilvl="0" w:tplc="BD40B5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227E39"/>
    <w:multiLevelType w:val="hybridMultilevel"/>
    <w:tmpl w:val="7D2C93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747573"/>
    <w:multiLevelType w:val="hybridMultilevel"/>
    <w:tmpl w:val="BE9CEC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877203"/>
    <w:multiLevelType w:val="hybridMultilevel"/>
    <w:tmpl w:val="6F5C9E7C"/>
    <w:lvl w:ilvl="0" w:tplc="7172AA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D417E9"/>
    <w:multiLevelType w:val="hybridMultilevel"/>
    <w:tmpl w:val="CC904D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35601B"/>
    <w:multiLevelType w:val="hybridMultilevel"/>
    <w:tmpl w:val="B816A9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8F6BA4"/>
    <w:multiLevelType w:val="hybridMultilevel"/>
    <w:tmpl w:val="36D4CE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546FB6"/>
    <w:multiLevelType w:val="hybridMultilevel"/>
    <w:tmpl w:val="9B2A30AC"/>
    <w:lvl w:ilvl="0" w:tplc="B9C6632A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F97C34"/>
    <w:multiLevelType w:val="hybridMultilevel"/>
    <w:tmpl w:val="8E303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E4F6945"/>
    <w:multiLevelType w:val="hybridMultilevel"/>
    <w:tmpl w:val="C40ED2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E20047"/>
    <w:multiLevelType w:val="hybridMultilevel"/>
    <w:tmpl w:val="CED20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6A4598"/>
    <w:multiLevelType w:val="hybridMultilevel"/>
    <w:tmpl w:val="BD120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E94411"/>
    <w:multiLevelType w:val="hybridMultilevel"/>
    <w:tmpl w:val="433000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876EBF"/>
    <w:multiLevelType w:val="hybridMultilevel"/>
    <w:tmpl w:val="7AE887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A52E81"/>
    <w:multiLevelType w:val="hybridMultilevel"/>
    <w:tmpl w:val="3B6876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16B72"/>
    <w:multiLevelType w:val="hybridMultilevel"/>
    <w:tmpl w:val="A6DCBD78"/>
    <w:lvl w:ilvl="0" w:tplc="1B2EFC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08935DD"/>
    <w:multiLevelType w:val="hybridMultilevel"/>
    <w:tmpl w:val="DB4438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9168A6"/>
    <w:multiLevelType w:val="hybridMultilevel"/>
    <w:tmpl w:val="DCD69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121A32"/>
    <w:multiLevelType w:val="hybridMultilevel"/>
    <w:tmpl w:val="5854DF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B00DD1"/>
    <w:multiLevelType w:val="hybridMultilevel"/>
    <w:tmpl w:val="EECC8F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4A09B9"/>
    <w:multiLevelType w:val="hybridMultilevel"/>
    <w:tmpl w:val="B7DCF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D321A3"/>
    <w:multiLevelType w:val="hybridMultilevel"/>
    <w:tmpl w:val="FD10FE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7B2179"/>
    <w:multiLevelType w:val="hybridMultilevel"/>
    <w:tmpl w:val="D2D26CC0"/>
    <w:lvl w:ilvl="0" w:tplc="8466DF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4"/>
  </w:num>
  <w:num w:numId="3">
    <w:abstractNumId w:val="10"/>
  </w:num>
  <w:num w:numId="4">
    <w:abstractNumId w:val="27"/>
  </w:num>
  <w:num w:numId="5">
    <w:abstractNumId w:val="5"/>
  </w:num>
  <w:num w:numId="6">
    <w:abstractNumId w:val="11"/>
  </w:num>
  <w:num w:numId="7">
    <w:abstractNumId w:val="25"/>
  </w:num>
  <w:num w:numId="8">
    <w:abstractNumId w:val="23"/>
  </w:num>
  <w:num w:numId="9">
    <w:abstractNumId w:val="0"/>
  </w:num>
  <w:num w:numId="10">
    <w:abstractNumId w:val="20"/>
  </w:num>
  <w:num w:numId="11">
    <w:abstractNumId w:val="3"/>
  </w:num>
  <w:num w:numId="12">
    <w:abstractNumId w:val="17"/>
  </w:num>
  <w:num w:numId="13">
    <w:abstractNumId w:val="1"/>
  </w:num>
  <w:num w:numId="14">
    <w:abstractNumId w:val="2"/>
  </w:num>
  <w:num w:numId="15">
    <w:abstractNumId w:val="21"/>
  </w:num>
  <w:num w:numId="16">
    <w:abstractNumId w:val="4"/>
  </w:num>
  <w:num w:numId="17">
    <w:abstractNumId w:val="28"/>
  </w:num>
  <w:num w:numId="18">
    <w:abstractNumId w:val="19"/>
  </w:num>
  <w:num w:numId="19">
    <w:abstractNumId w:val="12"/>
  </w:num>
  <w:num w:numId="20">
    <w:abstractNumId w:val="6"/>
  </w:num>
  <w:num w:numId="21">
    <w:abstractNumId w:val="8"/>
  </w:num>
  <w:num w:numId="22">
    <w:abstractNumId w:val="7"/>
  </w:num>
  <w:num w:numId="23">
    <w:abstractNumId w:val="15"/>
  </w:num>
  <w:num w:numId="24">
    <w:abstractNumId w:val="16"/>
  </w:num>
  <w:num w:numId="25">
    <w:abstractNumId w:val="9"/>
  </w:num>
  <w:num w:numId="26">
    <w:abstractNumId w:val="26"/>
  </w:num>
  <w:num w:numId="27">
    <w:abstractNumId w:val="13"/>
  </w:num>
  <w:num w:numId="28">
    <w:abstractNumId w:val="18"/>
  </w:num>
  <w:num w:numId="29">
    <w:abstractNumId w:val="24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511"/>
    <w:rsid w:val="00002841"/>
    <w:rsid w:val="00093CBA"/>
    <w:rsid w:val="000D1511"/>
    <w:rsid w:val="000F470B"/>
    <w:rsid w:val="0017388F"/>
    <w:rsid w:val="001B04B2"/>
    <w:rsid w:val="00240F14"/>
    <w:rsid w:val="00243CF8"/>
    <w:rsid w:val="002D2A22"/>
    <w:rsid w:val="00321109"/>
    <w:rsid w:val="00347E27"/>
    <w:rsid w:val="00377C3C"/>
    <w:rsid w:val="00377F34"/>
    <w:rsid w:val="003D1304"/>
    <w:rsid w:val="0040130F"/>
    <w:rsid w:val="00454E2A"/>
    <w:rsid w:val="004A3C3C"/>
    <w:rsid w:val="00537FC4"/>
    <w:rsid w:val="0059047F"/>
    <w:rsid w:val="005C62B0"/>
    <w:rsid w:val="005D694F"/>
    <w:rsid w:val="005F0EAB"/>
    <w:rsid w:val="00653C5D"/>
    <w:rsid w:val="00667D20"/>
    <w:rsid w:val="00693C5D"/>
    <w:rsid w:val="006E3AAB"/>
    <w:rsid w:val="007A3391"/>
    <w:rsid w:val="007D2B78"/>
    <w:rsid w:val="007E0E68"/>
    <w:rsid w:val="0084127A"/>
    <w:rsid w:val="0087487B"/>
    <w:rsid w:val="0087639D"/>
    <w:rsid w:val="008809D7"/>
    <w:rsid w:val="0090432C"/>
    <w:rsid w:val="00907DF7"/>
    <w:rsid w:val="00916BD5"/>
    <w:rsid w:val="00920AD0"/>
    <w:rsid w:val="009D6B63"/>
    <w:rsid w:val="00A754DA"/>
    <w:rsid w:val="00AC2785"/>
    <w:rsid w:val="00AE346A"/>
    <w:rsid w:val="00B20A24"/>
    <w:rsid w:val="00B20AD8"/>
    <w:rsid w:val="00B34C0A"/>
    <w:rsid w:val="00B717CB"/>
    <w:rsid w:val="00BC76A5"/>
    <w:rsid w:val="00BD1FF7"/>
    <w:rsid w:val="00C47E2D"/>
    <w:rsid w:val="00C800ED"/>
    <w:rsid w:val="00CA1BA8"/>
    <w:rsid w:val="00CA7B43"/>
    <w:rsid w:val="00CE10E3"/>
    <w:rsid w:val="00D33A25"/>
    <w:rsid w:val="00DD4AF0"/>
    <w:rsid w:val="00DF77A2"/>
    <w:rsid w:val="00E059BD"/>
    <w:rsid w:val="00E46DFF"/>
    <w:rsid w:val="00EA4BE4"/>
    <w:rsid w:val="00EE677C"/>
    <w:rsid w:val="00EE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3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D15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2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0AD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754DA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B34C0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20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20A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20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20A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223</Words>
  <Characters>1276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MEVLUT</dc:creator>
  <cp:keywords>www.sorubak.com</cp:keywords>
  <dc:description/>
  <cp:lastModifiedBy>XP</cp:lastModifiedBy>
  <cp:revision>4</cp:revision>
  <cp:lastPrinted>2012-05-15T06:43:00Z</cp:lastPrinted>
  <dcterms:created xsi:type="dcterms:W3CDTF">2012-05-20T08:24:00Z</dcterms:created>
  <dcterms:modified xsi:type="dcterms:W3CDTF">2012-05-20T18:48:00Z</dcterms:modified>
</cp:coreProperties>
</file>