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Pr="004F56E9" w:rsidRDefault="00FB0474" w:rsidP="002858E4">
      <w:pPr>
        <w:pStyle w:val="ListParagraph"/>
        <w:ind w:left="567"/>
        <w:rPr>
          <w:rFonts w:ascii="Times New Roman" w:hAnsi="Times New Roman"/>
          <w:b/>
          <w:color w:val="FF0000"/>
          <w:sz w:val="18"/>
          <w:szCs w:val="18"/>
        </w:rPr>
      </w:pPr>
      <w:r>
        <w:rPr>
          <w:rFonts w:ascii="Times New Roman" w:hAnsi="Times New Roman"/>
          <w:b/>
          <w:color w:val="FF0000"/>
          <w:sz w:val="18"/>
          <w:szCs w:val="18"/>
        </w:rPr>
        <w:t xml:space="preserve">TEMA SÜRELERİ </w:t>
      </w:r>
      <w:r w:rsidRPr="004F56E9">
        <w:rPr>
          <w:rFonts w:ascii="Times New Roman" w:hAnsi="Times New Roman"/>
          <w:b/>
          <w:color w:val="FF0000"/>
          <w:sz w:val="18"/>
          <w:szCs w:val="18"/>
        </w:rPr>
        <w:t>:</w:t>
      </w: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Pr="004F56E9" w:rsidRDefault="00FB0474" w:rsidP="002858E4">
      <w:pPr>
        <w:pStyle w:val="ListParagraph"/>
        <w:ind w:left="567"/>
        <w:rPr>
          <w:rFonts w:ascii="Times New Roman" w:hAnsi="Times New Roman"/>
          <w:b/>
          <w:color w:val="00B0F0"/>
          <w:sz w:val="18"/>
          <w:szCs w:val="18"/>
        </w:rPr>
      </w:pPr>
      <w:r w:rsidRPr="004F56E9">
        <w:rPr>
          <w:rFonts w:ascii="Times New Roman" w:hAnsi="Times New Roman"/>
          <w:b/>
          <w:color w:val="00B0F0"/>
          <w:sz w:val="18"/>
          <w:szCs w:val="18"/>
        </w:rPr>
        <w:t>3.SINIF  HAYAT BİLGİSİ  DERSİ  - 2012 - 2013</w:t>
      </w:r>
    </w:p>
    <w:p w:rsidR="00FB0474" w:rsidRDefault="00FB0474" w:rsidP="002858E4">
      <w:pPr>
        <w:pStyle w:val="ListParagraph"/>
        <w:ind w:left="567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FB0474" w:rsidTr="00344379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 NO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 ADI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SÜRESİ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İŞ  GÜNÜ // HAFTA</w:t>
            </w:r>
          </w:p>
        </w:tc>
      </w:tr>
      <w:tr w:rsidR="00FB0474" w:rsidTr="00344379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OKUL HEYECANIMIZ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17.09.2012 –</w:t>
            </w:r>
          </w:p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14.12.2012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</w:p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//  12 HAFTA</w:t>
            </w:r>
          </w:p>
        </w:tc>
      </w:tr>
      <w:tr w:rsidR="00FB0474" w:rsidTr="00344379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BENİM EŞSİZ YUVAM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17.12.2012  --</w:t>
            </w:r>
          </w:p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29.03.2013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</w:p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//  13  HAFTA</w:t>
            </w:r>
          </w:p>
        </w:tc>
      </w:tr>
      <w:tr w:rsidR="00FB0474" w:rsidTr="00344379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DÜN , BUGÜN , YARIN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01.04.2013 ---</w:t>
            </w:r>
          </w:p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14.06.2013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Default="00FB0474" w:rsidP="00344379">
            <w:pPr>
              <w:rPr>
                <w:b/>
                <w:sz w:val="18"/>
                <w:szCs w:val="18"/>
              </w:rPr>
            </w:pPr>
          </w:p>
          <w:p w:rsidR="00FB0474" w:rsidRDefault="00FB0474" w:rsidP="003443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//  11 HAFTA</w:t>
            </w:r>
          </w:p>
        </w:tc>
      </w:tr>
    </w:tbl>
    <w:p w:rsidR="00FB0474" w:rsidRDefault="00FB0474" w:rsidP="002858E4">
      <w:pPr>
        <w:pStyle w:val="ListParagraph"/>
        <w:ind w:left="567"/>
        <w:rPr>
          <w:rFonts w:ascii="Times New Roman" w:hAnsi="Times New Roman"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sz w:val="18"/>
          <w:szCs w:val="18"/>
        </w:rPr>
      </w:pPr>
    </w:p>
    <w:p w:rsidR="00FB0474" w:rsidRPr="00477025" w:rsidRDefault="00FB0474" w:rsidP="002858E4">
      <w:pPr>
        <w:pStyle w:val="ListParagraph"/>
        <w:ind w:left="567"/>
        <w:rPr>
          <w:rFonts w:ascii="Times New Roman" w:hAnsi="Times New Roman"/>
          <w:sz w:val="18"/>
          <w:szCs w:val="18"/>
        </w:rPr>
      </w:pPr>
    </w:p>
    <w:p w:rsidR="00FB0474" w:rsidRPr="004F56E9" w:rsidRDefault="00FB0474" w:rsidP="002858E4">
      <w:pPr>
        <w:pStyle w:val="ListParagraph"/>
        <w:ind w:left="567"/>
        <w:rPr>
          <w:rFonts w:ascii="Times New Roman" w:hAnsi="Times New Roman"/>
          <w:b/>
          <w:color w:val="C00000"/>
          <w:sz w:val="18"/>
          <w:szCs w:val="18"/>
        </w:rPr>
      </w:pPr>
      <w:r w:rsidRPr="004F56E9">
        <w:rPr>
          <w:rFonts w:ascii="Times New Roman" w:hAnsi="Times New Roman"/>
          <w:b/>
          <w:color w:val="C00000"/>
          <w:sz w:val="18"/>
          <w:szCs w:val="18"/>
        </w:rPr>
        <w:t>3. SINIF  TÜRKÇE  DERSİ  - 2012 -- 2013</w:t>
      </w:r>
    </w:p>
    <w:p w:rsidR="00FB0474" w:rsidRPr="00477025" w:rsidRDefault="00FB0474" w:rsidP="002858E4">
      <w:pPr>
        <w:pStyle w:val="ListParagraph"/>
        <w:ind w:left="567"/>
        <w:rPr>
          <w:rFonts w:ascii="Times New Roman" w:hAnsi="Times New Roman"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2127"/>
        <w:gridCol w:w="2859"/>
        <w:gridCol w:w="2189"/>
        <w:gridCol w:w="2147"/>
      </w:tblGrid>
      <w:tr w:rsidR="00FB0474" w:rsidTr="0034437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TEMA  NO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TEMA ADI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SÜRESİ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İŞ GÜNÜ</w:t>
            </w:r>
          </w:p>
        </w:tc>
      </w:tr>
      <w:tr w:rsidR="00FB0474" w:rsidTr="0034437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BİREY VE TOPLUM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17.09.2012 ---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19.10.2012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5 HAFTA</w:t>
            </w:r>
          </w:p>
        </w:tc>
      </w:tr>
      <w:tr w:rsidR="00FB0474" w:rsidTr="0034437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ATATÜRK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22.10.2012 –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30.11.2012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5 HAFTA</w:t>
            </w:r>
          </w:p>
        </w:tc>
      </w:tr>
      <w:tr w:rsidR="00FB0474" w:rsidTr="0034437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ÜRETİM , TÜKETİM VE  VERİMLİLİK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03.12.2012 –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28.12.2012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4 HAFTA</w:t>
            </w:r>
          </w:p>
        </w:tc>
      </w:tr>
      <w:tr w:rsidR="00FB0474" w:rsidTr="0034437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HAYAL GÜCÜ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/ YARIYIL TATİLİ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31.12.2012 –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25.01.2013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4 HAFTA</w:t>
            </w:r>
          </w:p>
        </w:tc>
      </w:tr>
      <w:tr w:rsidR="00FB0474" w:rsidTr="0034437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DÜNYA ‘MIZ VE UZAY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11.02.2013 ---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15.03.2013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5 HAFTA</w:t>
            </w:r>
          </w:p>
        </w:tc>
      </w:tr>
      <w:tr w:rsidR="00FB0474" w:rsidTr="0034437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DEĞERLERİMİZ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18.03.2013---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19.04.2013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5 HAFTA</w:t>
            </w:r>
          </w:p>
        </w:tc>
      </w:tr>
      <w:tr w:rsidR="00FB0474" w:rsidTr="0034437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SAĞLIK VE ÇEVRE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22.04.2013---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17.05.2013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4 HAFTA</w:t>
            </w:r>
          </w:p>
        </w:tc>
      </w:tr>
      <w:tr w:rsidR="00FB0474" w:rsidTr="0034437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8.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OYUN VE SPOR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21.05.2013---</w:t>
            </w: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 xml:space="preserve">14.06.2013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</w:p>
          <w:p w:rsidR="00FB0474" w:rsidRPr="00986614" w:rsidRDefault="00FB0474" w:rsidP="00344379">
            <w:pPr>
              <w:pStyle w:val="ListParagraph"/>
              <w:rPr>
                <w:b/>
                <w:sz w:val="18"/>
                <w:szCs w:val="18"/>
              </w:rPr>
            </w:pPr>
            <w:r w:rsidRPr="00986614">
              <w:rPr>
                <w:b/>
                <w:sz w:val="18"/>
                <w:szCs w:val="18"/>
              </w:rPr>
              <w:t>4 HAFTA</w:t>
            </w:r>
          </w:p>
        </w:tc>
      </w:tr>
    </w:tbl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747095">
      <w:pPr>
        <w:rPr>
          <w:rFonts w:ascii="Comic Sans MS" w:hAnsi="Comic Sans MS"/>
        </w:rPr>
      </w:pPr>
      <w:hyperlink r:id="rId4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Pr="004F56E9" w:rsidRDefault="00FB0474" w:rsidP="002858E4">
      <w:pPr>
        <w:pStyle w:val="ListParagraph"/>
        <w:ind w:left="567"/>
        <w:rPr>
          <w:rFonts w:ascii="Times New Roman" w:hAnsi="Times New Roman"/>
          <w:b/>
          <w:color w:val="FF0000"/>
          <w:sz w:val="18"/>
          <w:szCs w:val="18"/>
        </w:rPr>
      </w:pPr>
      <w:r w:rsidRPr="004F56E9">
        <w:rPr>
          <w:rFonts w:ascii="Times New Roman" w:hAnsi="Times New Roman"/>
          <w:b/>
          <w:color w:val="FF0000"/>
          <w:sz w:val="18"/>
          <w:szCs w:val="18"/>
        </w:rPr>
        <w:t>3.SINIF MATEMATİK DERSİ  - 2012 - 2013</w:t>
      </w: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7"/>
        <w:gridCol w:w="3851"/>
        <w:gridCol w:w="2229"/>
        <w:gridCol w:w="2690"/>
      </w:tblGrid>
      <w:tr w:rsidR="00FB0474" w:rsidRPr="0056428B" w:rsidTr="00986614">
        <w:tc>
          <w:tcPr>
            <w:tcW w:w="977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ÜNİTE NO</w:t>
            </w:r>
          </w:p>
        </w:tc>
        <w:tc>
          <w:tcPr>
            <w:tcW w:w="3629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ÜNİTE ADI</w:t>
            </w:r>
          </w:p>
        </w:tc>
        <w:tc>
          <w:tcPr>
            <w:tcW w:w="2303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SÜRESİ</w:t>
            </w:r>
          </w:p>
        </w:tc>
        <w:tc>
          <w:tcPr>
            <w:tcW w:w="2838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İŞ GÜNÜ / SAAT</w:t>
            </w:r>
          </w:p>
        </w:tc>
      </w:tr>
      <w:tr w:rsidR="00FB0474" w:rsidRPr="0056428B" w:rsidTr="00986614">
        <w:tc>
          <w:tcPr>
            <w:tcW w:w="977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1.</w:t>
            </w:r>
          </w:p>
        </w:tc>
        <w:tc>
          <w:tcPr>
            <w:tcW w:w="3629" w:type="dxa"/>
          </w:tcPr>
          <w:p w:rsidR="00FB0474" w:rsidRPr="00986614" w:rsidRDefault="00FB0474" w:rsidP="00344379">
            <w:pPr>
              <w:rPr>
                <w:b/>
              </w:rPr>
            </w:pP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DOĞAL SAYILAR,DÜZLEM ,ZAMAN ÖLÇME</w:t>
            </w:r>
          </w:p>
        </w:tc>
        <w:tc>
          <w:tcPr>
            <w:tcW w:w="2303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17.09.2012 –</w:t>
            </w: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23.11.2012</w:t>
            </w:r>
          </w:p>
        </w:tc>
        <w:tc>
          <w:tcPr>
            <w:tcW w:w="2838" w:type="dxa"/>
          </w:tcPr>
          <w:p w:rsidR="00FB0474" w:rsidRPr="00986614" w:rsidRDefault="00FB0474" w:rsidP="00344379">
            <w:pPr>
              <w:rPr>
                <w:b/>
              </w:rPr>
            </w:pP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9  HAFTA</w:t>
            </w:r>
          </w:p>
        </w:tc>
      </w:tr>
      <w:tr w:rsidR="00FB0474" w:rsidRPr="0056428B" w:rsidTr="00986614">
        <w:tc>
          <w:tcPr>
            <w:tcW w:w="977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2.</w:t>
            </w:r>
          </w:p>
        </w:tc>
        <w:tc>
          <w:tcPr>
            <w:tcW w:w="3629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D.S.TOPLAMA , ÇIKARMA İŞLEMLERİ,DOĞRU,PARA,</w:t>
            </w: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GRAFİK, TABLO</w:t>
            </w:r>
          </w:p>
        </w:tc>
        <w:tc>
          <w:tcPr>
            <w:tcW w:w="2303" w:type="dxa"/>
          </w:tcPr>
          <w:p w:rsidR="00FB0474" w:rsidRPr="00986614" w:rsidRDefault="00FB0474" w:rsidP="00344379">
            <w:pPr>
              <w:rPr>
                <w:b/>
              </w:rPr>
            </w:pP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26.11.2012—</w:t>
            </w: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25.01.2013</w:t>
            </w:r>
          </w:p>
        </w:tc>
        <w:tc>
          <w:tcPr>
            <w:tcW w:w="2838" w:type="dxa"/>
          </w:tcPr>
          <w:p w:rsidR="00FB0474" w:rsidRPr="00986614" w:rsidRDefault="00FB0474" w:rsidP="00344379">
            <w:pPr>
              <w:rPr>
                <w:b/>
              </w:rPr>
            </w:pP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9 HAFTA</w:t>
            </w: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 xml:space="preserve"> 1.DÖNEM</w:t>
            </w:r>
          </w:p>
        </w:tc>
      </w:tr>
      <w:tr w:rsidR="00FB0474" w:rsidRPr="0056428B" w:rsidTr="00986614">
        <w:tc>
          <w:tcPr>
            <w:tcW w:w="977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3.</w:t>
            </w:r>
          </w:p>
        </w:tc>
        <w:tc>
          <w:tcPr>
            <w:tcW w:w="3629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D.S ÇARPMA İŞLEMİ,NOKTA,AÇI,UZUNLUK</w:t>
            </w: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ÖLÇME,ÇEVRE</w:t>
            </w:r>
          </w:p>
        </w:tc>
        <w:tc>
          <w:tcPr>
            <w:tcW w:w="2303" w:type="dxa"/>
          </w:tcPr>
          <w:p w:rsidR="00FB0474" w:rsidRPr="00986614" w:rsidRDefault="00FB0474" w:rsidP="00344379">
            <w:pPr>
              <w:rPr>
                <w:b/>
              </w:rPr>
            </w:pP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11.02.2013—</w:t>
            </w: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 xml:space="preserve">12.04.2013 </w:t>
            </w:r>
          </w:p>
        </w:tc>
        <w:tc>
          <w:tcPr>
            <w:tcW w:w="2838" w:type="dxa"/>
          </w:tcPr>
          <w:p w:rsidR="00FB0474" w:rsidRPr="00986614" w:rsidRDefault="00FB0474" w:rsidP="00344379">
            <w:pPr>
              <w:rPr>
                <w:b/>
              </w:rPr>
            </w:pP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9 HAFTA</w:t>
            </w:r>
          </w:p>
        </w:tc>
      </w:tr>
      <w:tr w:rsidR="00FB0474" w:rsidRPr="0056428B" w:rsidTr="00986614">
        <w:tc>
          <w:tcPr>
            <w:tcW w:w="977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4.</w:t>
            </w:r>
          </w:p>
        </w:tc>
        <w:tc>
          <w:tcPr>
            <w:tcW w:w="3629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D.S BÖLME İŞLEMİ,KESİRLER,GEOMETRİ,</w:t>
            </w: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SİMETRİ,ÖRÜNTÜ,TARTMA</w:t>
            </w:r>
          </w:p>
        </w:tc>
        <w:tc>
          <w:tcPr>
            <w:tcW w:w="2303" w:type="dxa"/>
          </w:tcPr>
          <w:p w:rsidR="00FB0474" w:rsidRPr="00986614" w:rsidRDefault="00FB0474" w:rsidP="00344379">
            <w:pPr>
              <w:rPr>
                <w:b/>
              </w:rPr>
            </w:pP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15.04.2013—</w:t>
            </w: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 xml:space="preserve">14.06.2013 </w:t>
            </w:r>
          </w:p>
        </w:tc>
        <w:tc>
          <w:tcPr>
            <w:tcW w:w="2838" w:type="dxa"/>
          </w:tcPr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 xml:space="preserve"> </w:t>
            </w:r>
          </w:p>
          <w:p w:rsidR="00FB0474" w:rsidRPr="00986614" w:rsidRDefault="00FB0474" w:rsidP="00344379">
            <w:pPr>
              <w:rPr>
                <w:b/>
              </w:rPr>
            </w:pPr>
            <w:r w:rsidRPr="00986614">
              <w:rPr>
                <w:b/>
              </w:rPr>
              <w:t>9  HAFTA</w:t>
            </w:r>
          </w:p>
        </w:tc>
      </w:tr>
      <w:tr w:rsidR="00FB0474" w:rsidRPr="0056428B" w:rsidTr="00986614">
        <w:tc>
          <w:tcPr>
            <w:tcW w:w="977" w:type="dxa"/>
          </w:tcPr>
          <w:p w:rsidR="00FB0474" w:rsidRPr="00986614" w:rsidRDefault="00FB0474" w:rsidP="00344379">
            <w:pPr>
              <w:rPr>
                <w:b/>
              </w:rPr>
            </w:pPr>
          </w:p>
        </w:tc>
        <w:tc>
          <w:tcPr>
            <w:tcW w:w="3629" w:type="dxa"/>
          </w:tcPr>
          <w:p w:rsidR="00FB0474" w:rsidRPr="00986614" w:rsidRDefault="00FB0474" w:rsidP="00344379">
            <w:pPr>
              <w:rPr>
                <w:b/>
              </w:rPr>
            </w:pPr>
          </w:p>
        </w:tc>
        <w:tc>
          <w:tcPr>
            <w:tcW w:w="2303" w:type="dxa"/>
          </w:tcPr>
          <w:p w:rsidR="00FB0474" w:rsidRPr="00986614" w:rsidRDefault="00FB0474" w:rsidP="00344379">
            <w:pPr>
              <w:rPr>
                <w:b/>
              </w:rPr>
            </w:pPr>
          </w:p>
          <w:p w:rsidR="00FB0474" w:rsidRPr="00986614" w:rsidRDefault="00FB0474" w:rsidP="00344379">
            <w:pPr>
              <w:rPr>
                <w:b/>
              </w:rPr>
            </w:pPr>
          </w:p>
        </w:tc>
        <w:tc>
          <w:tcPr>
            <w:tcW w:w="2838" w:type="dxa"/>
          </w:tcPr>
          <w:p w:rsidR="00FB0474" w:rsidRPr="00986614" w:rsidRDefault="00FB0474" w:rsidP="00344379">
            <w:pPr>
              <w:rPr>
                <w:b/>
              </w:rPr>
            </w:pPr>
          </w:p>
        </w:tc>
      </w:tr>
      <w:tr w:rsidR="00FB0474" w:rsidRPr="0056428B" w:rsidTr="00986614">
        <w:tc>
          <w:tcPr>
            <w:tcW w:w="977" w:type="dxa"/>
          </w:tcPr>
          <w:p w:rsidR="00FB0474" w:rsidRPr="00986614" w:rsidRDefault="00FB0474" w:rsidP="00344379">
            <w:pPr>
              <w:rPr>
                <w:b/>
              </w:rPr>
            </w:pPr>
          </w:p>
        </w:tc>
        <w:tc>
          <w:tcPr>
            <w:tcW w:w="3629" w:type="dxa"/>
          </w:tcPr>
          <w:p w:rsidR="00FB0474" w:rsidRPr="00986614" w:rsidRDefault="00FB0474" w:rsidP="00344379">
            <w:pPr>
              <w:rPr>
                <w:b/>
              </w:rPr>
            </w:pPr>
          </w:p>
          <w:p w:rsidR="00FB0474" w:rsidRPr="00986614" w:rsidRDefault="00FB0474" w:rsidP="00344379">
            <w:pPr>
              <w:rPr>
                <w:b/>
              </w:rPr>
            </w:pPr>
          </w:p>
        </w:tc>
        <w:tc>
          <w:tcPr>
            <w:tcW w:w="2303" w:type="dxa"/>
          </w:tcPr>
          <w:p w:rsidR="00FB0474" w:rsidRPr="00986614" w:rsidRDefault="00FB0474" w:rsidP="00344379">
            <w:pPr>
              <w:rPr>
                <w:b/>
                <w:sz w:val="20"/>
                <w:szCs w:val="20"/>
              </w:rPr>
            </w:pPr>
          </w:p>
        </w:tc>
        <w:tc>
          <w:tcPr>
            <w:tcW w:w="2838" w:type="dxa"/>
          </w:tcPr>
          <w:p w:rsidR="00FB0474" w:rsidRPr="00986614" w:rsidRDefault="00FB0474" w:rsidP="00344379">
            <w:pPr>
              <w:rPr>
                <w:b/>
                <w:sz w:val="20"/>
                <w:szCs w:val="20"/>
              </w:rPr>
            </w:pPr>
          </w:p>
          <w:p w:rsidR="00FB0474" w:rsidRPr="00986614" w:rsidRDefault="00FB0474" w:rsidP="00344379">
            <w:pPr>
              <w:rPr>
                <w:b/>
                <w:sz w:val="20"/>
                <w:szCs w:val="20"/>
              </w:rPr>
            </w:pPr>
            <w:r w:rsidRPr="00986614">
              <w:rPr>
                <w:b/>
                <w:sz w:val="20"/>
                <w:szCs w:val="20"/>
              </w:rPr>
              <w:t>36 HAFTA</w:t>
            </w:r>
          </w:p>
        </w:tc>
      </w:tr>
    </w:tbl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Pr="00FA4E2B" w:rsidRDefault="00FB0474" w:rsidP="00FA4E2B">
      <w:pPr>
        <w:rPr>
          <w:b/>
          <w:sz w:val="18"/>
          <w:szCs w:val="18"/>
        </w:rPr>
      </w:pPr>
    </w:p>
    <w:p w:rsidR="00FB0474" w:rsidRDefault="00FB0474" w:rsidP="002858E4">
      <w:pPr>
        <w:pStyle w:val="ListParagraph"/>
        <w:ind w:left="567"/>
        <w:rPr>
          <w:rFonts w:ascii="Times New Roman" w:hAnsi="Times New Roman"/>
          <w:b/>
          <w:sz w:val="18"/>
          <w:szCs w:val="18"/>
        </w:rPr>
      </w:pPr>
    </w:p>
    <w:p w:rsidR="00FB0474" w:rsidRDefault="00FB0474"/>
    <w:sectPr w:rsidR="00FB0474" w:rsidSect="00AC3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8E4"/>
    <w:rsid w:val="002858E4"/>
    <w:rsid w:val="00344379"/>
    <w:rsid w:val="00477025"/>
    <w:rsid w:val="004F56E9"/>
    <w:rsid w:val="0056428B"/>
    <w:rsid w:val="005E0C65"/>
    <w:rsid w:val="006B38E5"/>
    <w:rsid w:val="00747095"/>
    <w:rsid w:val="00986614"/>
    <w:rsid w:val="00A95324"/>
    <w:rsid w:val="00AC30DD"/>
    <w:rsid w:val="00B93C79"/>
    <w:rsid w:val="00F40957"/>
    <w:rsid w:val="00F74ED0"/>
    <w:rsid w:val="00FA4E2B"/>
    <w:rsid w:val="00FB0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8E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858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2858E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4709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15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210</Words>
  <Characters>1197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EROL</dc:creator>
  <cp:keywords>www.sorubak.com</cp:keywords>
  <dc:description/>
  <cp:lastModifiedBy>edanur</cp:lastModifiedBy>
  <cp:revision>3</cp:revision>
  <dcterms:created xsi:type="dcterms:W3CDTF">2012-09-15T20:54:00Z</dcterms:created>
  <dcterms:modified xsi:type="dcterms:W3CDTF">2012-09-16T14:16:00Z</dcterms:modified>
  <cp:contentType>www.sorubak.com</cp:contentType>
</cp:coreProperties>
</file>