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A9C" w:rsidRPr="00E61C3F" w:rsidRDefault="00EE5A9C" w:rsidP="00E61C3F">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EE5A9C" w:rsidRPr="00E61C3F" w:rsidRDefault="00EE5A9C"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EE5A9C" w:rsidRPr="00E61C3F" w:rsidRDefault="00EE5A9C"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EE5A9C" w:rsidRPr="00E61C3F" w:rsidRDefault="00EE5A9C" w:rsidP="00D455DB">
      <w:pPr>
        <w:outlineLvl w:val="0"/>
        <w:rPr>
          <w:rFonts w:ascii="Century Gothic" w:hAnsi="Century Gothic"/>
          <w:b/>
          <w:sz w:val="22"/>
          <w:szCs w:val="22"/>
        </w:rPr>
      </w:pPr>
      <w:r w:rsidRPr="00E61C3F">
        <w:rPr>
          <w:rFonts w:ascii="Century Gothic" w:hAnsi="Century Gothic"/>
          <w:b/>
          <w:sz w:val="22"/>
          <w:szCs w:val="22"/>
        </w:rPr>
        <w:t xml:space="preserve">  No:………………</w:t>
      </w:r>
    </w:p>
    <w:p w:rsidR="00EE5A9C" w:rsidRPr="00E61C3F" w:rsidRDefault="00EE5A9C"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EE5A9C" w:rsidRDefault="00EE5A9C"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zarar veremez.</w:t>
      </w:r>
      <w:r w:rsidRPr="00E61C3F">
        <w:rPr>
          <w:rFonts w:ascii="Century Gothic" w:hAnsi="Century Gothic"/>
          <w:sz w:val="22"/>
          <w:szCs w:val="22"/>
        </w:rPr>
        <w:t>” demiş.</w:t>
      </w:r>
    </w:p>
    <w:p w:rsidR="00EE5A9C" w:rsidRPr="003B0505" w:rsidRDefault="00EE5A9C"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EE5A9C" w:rsidRPr="00E61C3F" w:rsidRDefault="00EE5A9C" w:rsidP="00E61C3F">
      <w:pPr>
        <w:rPr>
          <w:rFonts w:ascii="Century Gothic" w:hAnsi="Century Gothic"/>
          <w:b/>
          <w:sz w:val="22"/>
          <w:szCs w:val="22"/>
        </w:rPr>
      </w:pPr>
    </w:p>
    <w:p w:rsidR="00EE5A9C" w:rsidRPr="00E61C3F" w:rsidRDefault="00EE5A9C"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EE5A9C" w:rsidRPr="00DC6B62" w:rsidRDefault="00EE5A9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EE5A9C" w:rsidRDefault="00EE5A9C" w:rsidP="00E61C3F">
      <w:pPr>
        <w:tabs>
          <w:tab w:val="left" w:pos="360"/>
        </w:tabs>
        <w:rPr>
          <w:rFonts w:ascii="Century Gothic" w:hAnsi="Century Gothic"/>
          <w:b/>
          <w:sz w:val="22"/>
          <w:szCs w:val="22"/>
        </w:rPr>
      </w:pPr>
    </w:p>
    <w:p w:rsidR="00EE5A9C" w:rsidRDefault="00EE5A9C"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EE5A9C" w:rsidRPr="00DC6B62" w:rsidRDefault="00EE5A9C"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EE5A9C" w:rsidRPr="00DC6B62" w:rsidRDefault="00EE5A9C"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EE5A9C" w:rsidRPr="00DC6B62" w:rsidRDefault="00EE5A9C"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EE5A9C" w:rsidRPr="00DC6B62" w:rsidRDefault="00EE5A9C"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EE5A9C" w:rsidRPr="00DC6B62" w:rsidRDefault="00EE5A9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EE5A9C" w:rsidRPr="00E61C3F" w:rsidRDefault="00EE5A9C"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EE5A9C" w:rsidRPr="00E61C3F" w:rsidRDefault="00EE5A9C"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EE5A9C" w:rsidRPr="00E61C3F" w:rsidRDefault="00EE5A9C"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EE5A9C" w:rsidRPr="00DC6B62" w:rsidRDefault="00EE5A9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EE5A9C" w:rsidRPr="00DC6B62" w:rsidRDefault="00EE5A9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EE5A9C" w:rsidRPr="00DC6B62" w:rsidRDefault="00EE5A9C"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EE5A9C" w:rsidRDefault="00EE5A9C" w:rsidP="00E61C3F">
      <w:pPr>
        <w:tabs>
          <w:tab w:val="left" w:pos="360"/>
        </w:tabs>
        <w:rPr>
          <w:rFonts w:ascii="Century Gothic" w:hAnsi="Century Gothic"/>
          <w:b/>
          <w:sz w:val="22"/>
          <w:szCs w:val="22"/>
        </w:rPr>
      </w:pPr>
    </w:p>
    <w:p w:rsidR="00EE5A9C" w:rsidRDefault="00EE5A9C"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EE5A9C" w:rsidRPr="00DC6B62" w:rsidRDefault="00EE5A9C"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EE5A9C" w:rsidRPr="00E61C3F" w:rsidRDefault="00EE5A9C" w:rsidP="00E61C3F">
      <w:pPr>
        <w:tabs>
          <w:tab w:val="left" w:pos="360"/>
        </w:tabs>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EE5A9C" w:rsidRPr="00E61C3F" w:rsidRDefault="00EE5A9C"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EE5A9C" w:rsidRPr="00E61C3F" w:rsidRDefault="00EE5A9C"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EE5A9C" w:rsidRPr="00E61C3F" w:rsidRDefault="00EE5A9C"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smartTag w:uri="urn:schemas-microsoft-com:office:smarttags" w:element="metricconverter">
        <w:smartTagPr>
          <w:attr w:name="ProductID" w:val="11. “"/>
        </w:smartTagPr>
        <w:r>
          <w:rPr>
            <w:rFonts w:ascii="Century Gothic" w:hAnsi="Century Gothic"/>
            <w:b/>
            <w:sz w:val="22"/>
            <w:szCs w:val="22"/>
          </w:rPr>
          <w:t>11</w:t>
        </w:r>
        <w:r w:rsidRPr="00E61C3F">
          <w:rPr>
            <w:rFonts w:ascii="Century Gothic" w:hAnsi="Century Gothic"/>
            <w:b/>
            <w:sz w:val="22"/>
            <w:szCs w:val="22"/>
          </w:rPr>
          <w:t>. “</w:t>
        </w:r>
      </w:smartTag>
      <w:r w:rsidRPr="00E61C3F">
        <w:rPr>
          <w:rFonts w:ascii="Century Gothic" w:hAnsi="Century Gothic"/>
          <w:b/>
          <w:sz w:val="22"/>
          <w:szCs w:val="22"/>
        </w:rPr>
        <w:t xml:space="preserve">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EE5A9C" w:rsidRDefault="00EE5A9C"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EE5A9C" w:rsidRDefault="00EE5A9C"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EE5A9C" w:rsidRPr="00E61C3F" w:rsidRDefault="00EE5A9C"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EE5A9C" w:rsidRPr="00E61C3F" w:rsidRDefault="00EE5A9C" w:rsidP="00705C16">
      <w:pPr>
        <w:rPr>
          <w:rFonts w:ascii="Century Gothic" w:hAnsi="Century Gothic"/>
          <w:color w:val="0D0D0D"/>
          <w:sz w:val="22"/>
          <w:szCs w:val="22"/>
        </w:rPr>
      </w:pPr>
    </w:p>
    <w:p w:rsidR="00EE5A9C" w:rsidRPr="00E61C3F" w:rsidRDefault="00EE5A9C"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EE5A9C" w:rsidRDefault="00EE5A9C"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EE5A9C" w:rsidRDefault="00EE5A9C"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EE5A9C" w:rsidRPr="00E61C3F" w:rsidRDefault="00EE5A9C"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EE5A9C" w:rsidRPr="00E61C3F" w:rsidRDefault="00EE5A9C" w:rsidP="00705C16">
      <w:pPr>
        <w:rPr>
          <w:rFonts w:ascii="Century Gothic" w:hAnsi="Century Gothic" w:cs="Arial"/>
          <w:color w:val="000000"/>
          <w:sz w:val="22"/>
          <w:szCs w:val="22"/>
        </w:rPr>
      </w:pPr>
    </w:p>
    <w:p w:rsidR="00EE5A9C" w:rsidRPr="00E61C3F" w:rsidRDefault="00EE5A9C" w:rsidP="00705C16">
      <w:pPr>
        <w:pStyle w:val="BodyText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EE5A9C" w:rsidRPr="00E61C3F" w:rsidRDefault="00EE5A9C" w:rsidP="00705C16">
      <w:pPr>
        <w:pStyle w:val="BodyText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EE5A9C" w:rsidRPr="00E61C3F" w:rsidRDefault="00EE5A9C"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EE5A9C" w:rsidRPr="00E61C3F" w:rsidRDefault="00EE5A9C" w:rsidP="00705C16">
      <w:pPr>
        <w:widowControl w:val="0"/>
        <w:autoSpaceDE w:val="0"/>
        <w:autoSpaceDN w:val="0"/>
        <w:adjustRightInd w:val="0"/>
        <w:spacing w:line="180" w:lineRule="atLeast"/>
        <w:ind w:firstLine="708"/>
        <w:jc w:val="both"/>
        <w:rPr>
          <w:rFonts w:ascii="Century Gothic" w:hAnsi="Century Gothic"/>
          <w:iCs/>
          <w:sz w:val="22"/>
          <w:szCs w:val="22"/>
        </w:rPr>
      </w:pPr>
    </w:p>
    <w:p w:rsidR="00EE5A9C" w:rsidRPr="00E61C3F" w:rsidRDefault="00EE5A9C"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EE5A9C" w:rsidRPr="00E61C3F" w:rsidRDefault="00EE5A9C"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EE5A9C" w:rsidRPr="00E61C3F" w:rsidRDefault="00EE5A9C" w:rsidP="00705C16">
      <w:pPr>
        <w:tabs>
          <w:tab w:val="left" w:pos="1500"/>
        </w:tabs>
        <w:rPr>
          <w:rFonts w:ascii="Century Gothic" w:hAnsi="Century Gothic"/>
          <w:color w:val="0D0D0D"/>
          <w:sz w:val="22"/>
          <w:szCs w:val="22"/>
        </w:rPr>
      </w:pPr>
    </w:p>
    <w:p w:rsidR="00EE5A9C" w:rsidRPr="00E61C3F" w:rsidRDefault="00EE5A9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EE5A9C" w:rsidRPr="00E61C3F" w:rsidRDefault="00EE5A9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EE5A9C" w:rsidRPr="00E61C3F" w:rsidRDefault="00EE5A9C" w:rsidP="00705C16">
      <w:pPr>
        <w:tabs>
          <w:tab w:val="left" w:pos="1500"/>
        </w:tabs>
        <w:rPr>
          <w:rFonts w:ascii="Century Gothic" w:hAnsi="Century Gothic"/>
          <w:color w:val="0D0D0D"/>
          <w:sz w:val="22"/>
          <w:szCs w:val="22"/>
        </w:rPr>
      </w:pPr>
    </w:p>
    <w:p w:rsidR="00EE5A9C" w:rsidRPr="00E61C3F" w:rsidRDefault="00EE5A9C" w:rsidP="00705C16">
      <w:pPr>
        <w:tabs>
          <w:tab w:val="left" w:pos="1500"/>
        </w:tabs>
        <w:rPr>
          <w:rFonts w:ascii="Century Gothic" w:hAnsi="Century Gothic"/>
          <w:b/>
          <w:color w:val="0D0D0D"/>
          <w:sz w:val="22"/>
          <w:szCs w:val="22"/>
        </w:rPr>
      </w:pPr>
      <w:smartTag w:uri="urn:schemas-microsoft-com:office:smarttags" w:element="metricconverter">
        <w:smartTagPr>
          <w:attr w:name="ProductID" w:val="18. “"/>
        </w:smartTagPr>
        <w:r w:rsidRPr="00E61C3F">
          <w:rPr>
            <w:rFonts w:ascii="Century Gothic" w:hAnsi="Century Gothic"/>
            <w:b/>
            <w:color w:val="0D0D0D"/>
            <w:sz w:val="22"/>
            <w:szCs w:val="22"/>
          </w:rPr>
          <w:t>18. “</w:t>
        </w:r>
      </w:smartTag>
      <w:r w:rsidRPr="00E61C3F">
        <w:rPr>
          <w:rFonts w:ascii="Century Gothic" w:hAnsi="Century Gothic"/>
          <w:b/>
          <w:color w:val="0D0D0D"/>
          <w:sz w:val="22"/>
          <w:szCs w:val="22"/>
        </w:rPr>
        <w:t xml:space="preserve"> Bugün hava yağmurlu.” Cevabı verilmiş. Soru cümlesi aşağıdakilerden hangisidir?</w:t>
      </w:r>
    </w:p>
    <w:p w:rsidR="00EE5A9C" w:rsidRPr="001D6CB2" w:rsidRDefault="00EE5A9C"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EE5A9C" w:rsidRPr="001D6CB2" w:rsidRDefault="00EE5A9C"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EE5A9C" w:rsidRPr="001D6CB2" w:rsidRDefault="00EE5A9C"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EE5A9C" w:rsidRPr="00E61C3F" w:rsidRDefault="00EE5A9C" w:rsidP="00705C16">
      <w:pPr>
        <w:tabs>
          <w:tab w:val="left" w:pos="1500"/>
        </w:tabs>
        <w:rPr>
          <w:rFonts w:ascii="Century Gothic" w:hAnsi="Century Gothic"/>
          <w:color w:val="0D0D0D"/>
          <w:sz w:val="22"/>
          <w:szCs w:val="22"/>
        </w:rPr>
      </w:pPr>
    </w:p>
    <w:p w:rsidR="00EE5A9C" w:rsidRPr="00E61C3F" w:rsidRDefault="00EE5A9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EE5A9C" w:rsidRPr="00E61C3F" w:rsidRDefault="00EE5A9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EE5A9C" w:rsidRPr="00E61C3F" w:rsidRDefault="00EE5A9C" w:rsidP="00705C16">
      <w:pPr>
        <w:tabs>
          <w:tab w:val="left" w:pos="1500"/>
        </w:tabs>
        <w:rPr>
          <w:rFonts w:ascii="Century Gothic" w:hAnsi="Century Gothic"/>
          <w:color w:val="0D0D0D"/>
          <w:sz w:val="22"/>
          <w:szCs w:val="22"/>
        </w:rPr>
      </w:pPr>
    </w:p>
    <w:p w:rsidR="00EE5A9C" w:rsidRPr="00E61C3F" w:rsidRDefault="00EE5A9C"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EE5A9C" w:rsidRPr="00E61C3F" w:rsidRDefault="00EE5A9C"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EE5A9C" w:rsidRPr="00E61C3F" w:rsidRDefault="00EE5A9C"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EE5A9C" w:rsidRPr="00E61C3F" w:rsidRDefault="00EE5A9C"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EE5A9C" w:rsidRPr="00E61C3F" w:rsidRDefault="00EE5A9C"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EE5A9C" w:rsidRPr="00E61C3F" w:rsidRDefault="00EE5A9C" w:rsidP="00705C16">
      <w:pPr>
        <w:tabs>
          <w:tab w:val="left" w:pos="1500"/>
        </w:tabs>
        <w:rPr>
          <w:rFonts w:ascii="Century Gothic" w:hAnsi="Century Gothic"/>
          <w:color w:val="0D0D0D"/>
          <w:sz w:val="22"/>
          <w:szCs w:val="22"/>
        </w:rPr>
      </w:pPr>
    </w:p>
    <w:p w:rsidR="00EE5A9C" w:rsidRPr="00E61C3F" w:rsidRDefault="00EE5A9C" w:rsidP="00705C16">
      <w:pPr>
        <w:tabs>
          <w:tab w:val="left" w:pos="1500"/>
        </w:tabs>
        <w:rPr>
          <w:rFonts w:ascii="Century Gothic" w:hAnsi="Century Gothic"/>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Default="00EE5A9C" w:rsidP="001810F7">
      <w:pPr>
        <w:tabs>
          <w:tab w:val="left" w:pos="1500"/>
        </w:tabs>
        <w:jc w:val="center"/>
        <w:rPr>
          <w:rFonts w:ascii="Century Gothic" w:hAnsi="Century Gothic"/>
          <w:b/>
          <w:color w:val="0D0D0D"/>
          <w:sz w:val="22"/>
          <w:szCs w:val="22"/>
        </w:rPr>
      </w:pPr>
    </w:p>
    <w:p w:rsidR="00EE5A9C" w:rsidRPr="00E61C3F" w:rsidRDefault="00EE5A9C"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EE5A9C" w:rsidRPr="00E61C3F" w:rsidRDefault="00EE5A9C" w:rsidP="00705C16">
      <w:pPr>
        <w:jc w:val="center"/>
        <w:outlineLvl w:val="0"/>
        <w:rPr>
          <w:rFonts w:ascii="Century Gothic" w:hAnsi="Century Gothic"/>
          <w:b/>
          <w:sz w:val="22"/>
          <w:szCs w:val="22"/>
          <w:u w:val="single"/>
        </w:rPr>
      </w:pPr>
    </w:p>
    <w:p w:rsidR="00EE5A9C" w:rsidRPr="00E61C3F" w:rsidRDefault="00EE5A9C" w:rsidP="00705C16">
      <w:pPr>
        <w:jc w:val="center"/>
        <w:outlineLvl w:val="0"/>
        <w:rPr>
          <w:rFonts w:ascii="Century Gothic" w:hAnsi="Century Gothic"/>
          <w:b/>
          <w:sz w:val="22"/>
          <w:szCs w:val="22"/>
          <w:u w:val="single"/>
        </w:rPr>
      </w:pPr>
    </w:p>
    <w:p w:rsidR="00EE5A9C" w:rsidRPr="00E61C3F" w:rsidRDefault="00EE5A9C" w:rsidP="00705C16">
      <w:pPr>
        <w:jc w:val="center"/>
        <w:outlineLvl w:val="0"/>
        <w:rPr>
          <w:rFonts w:ascii="Century Gothic" w:hAnsi="Century Gothic"/>
          <w:b/>
          <w:sz w:val="22"/>
          <w:szCs w:val="22"/>
          <w:u w:val="single"/>
        </w:rPr>
      </w:pPr>
    </w:p>
    <w:p w:rsidR="00EE5A9C" w:rsidRPr="00E61C3F" w:rsidRDefault="00EE5A9C"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EE5A9C" w:rsidRDefault="00EE5A9C"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EE5A9C" w:rsidRPr="00E61C3F" w:rsidRDefault="00EE5A9C" w:rsidP="0051254A">
      <w:pPr>
        <w:jc w:val="center"/>
        <w:outlineLvl w:val="0"/>
        <w:rPr>
          <w:rFonts w:ascii="Century Gothic" w:hAnsi="Century Gothic"/>
          <w:b/>
          <w:sz w:val="22"/>
          <w:szCs w:val="22"/>
        </w:rPr>
      </w:pPr>
    </w:p>
    <w:p w:rsidR="00EE5A9C" w:rsidRPr="00E61C3F" w:rsidRDefault="00EE5A9C"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EE5A9C" w:rsidRPr="00E61C3F" w:rsidRDefault="00EE5A9C"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EE5A9C" w:rsidRPr="00E61C3F" w:rsidRDefault="00EE5A9C"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1.     </w:t>
      </w:r>
      <w:r w:rsidRPr="00691990">
        <w:rPr>
          <w:rFonts w:ascii="Century Gothic" w:hAnsi="Century Gothic"/>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36.75pt;height:30pt;visibility:visible">
            <v:imagedata r:id="rId6" o:title=""/>
          </v:shape>
        </w:pict>
      </w:r>
      <w:r w:rsidRPr="00691990">
        <w:rPr>
          <w:rFonts w:ascii="Century Gothic" w:hAnsi="Century Gothic"/>
          <w:noProof/>
          <w:sz w:val="22"/>
          <w:szCs w:val="22"/>
        </w:rPr>
        <w:pict>
          <v:shape id="_x0000_i1026" type="#_x0000_t75" style="width:36.75pt;height:30pt;visibility:visible">
            <v:imagedata r:id="rId6" o:title=""/>
          </v:shape>
        </w:pict>
      </w:r>
      <w:r w:rsidRPr="00E61C3F">
        <w:rPr>
          <w:rFonts w:ascii="Century Gothic" w:hAnsi="Century Gothic"/>
          <w:b/>
          <w:sz w:val="22"/>
          <w:szCs w:val="22"/>
        </w:rPr>
        <w:t xml:space="preserve">  </w:t>
      </w:r>
      <w:r w:rsidRPr="00691990">
        <w:rPr>
          <w:rFonts w:ascii="Century Gothic" w:hAnsi="Century Gothic"/>
          <w:noProof/>
          <w:sz w:val="22"/>
          <w:szCs w:val="22"/>
        </w:rPr>
        <w:pict>
          <v:shape id="Resim 3" o:spid="_x0000_i1027" type="#_x0000_t75" style="width:28.5pt;height:27.75pt;visibility:visible">
            <v:imagedata r:id="rId7" o:title=""/>
          </v:shape>
        </w:pict>
      </w:r>
      <w:r w:rsidRPr="00E61C3F">
        <w:rPr>
          <w:rFonts w:ascii="Century Gothic" w:hAnsi="Century Gothic"/>
          <w:b/>
          <w:sz w:val="22"/>
          <w:szCs w:val="22"/>
        </w:rPr>
        <w:t xml:space="preserve">    </w:t>
      </w:r>
      <w:hyperlink r:id="rId8" w:history="1">
        <w:r w:rsidRPr="00691990">
          <w:rPr>
            <w:rFonts w:ascii="Century Gothic" w:hAnsi="Century Gothic" w:cs="Arial"/>
            <w:noProof/>
            <w:color w:val="0000FF"/>
            <w:sz w:val="22"/>
            <w:szCs w:val="22"/>
          </w:rPr>
          <w:pict>
            <v:shape id="Resim 8" o:spid="_x0000_i1028"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hyperlink r:id="rId10" w:history="1">
        <w:r w:rsidRPr="00691990">
          <w:rPr>
            <w:rFonts w:ascii="Century Gothic" w:hAnsi="Century Gothic" w:cs="Arial"/>
            <w:noProof/>
            <w:color w:val="0000FF"/>
            <w:sz w:val="22"/>
            <w:szCs w:val="22"/>
          </w:rPr>
          <w:pict>
            <v:shape id="_x0000_i1029"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r w:rsidRPr="00E61C3F">
        <w:rPr>
          <w:rFonts w:ascii="Century Gothic" w:hAnsi="Century Gothic"/>
          <w:b/>
          <w:sz w:val="22"/>
          <w:szCs w:val="22"/>
        </w:rPr>
        <w:t xml:space="preserve">   </w:t>
      </w:r>
      <w:r w:rsidRPr="00691990">
        <w:rPr>
          <w:rFonts w:ascii="Century Gothic" w:hAnsi="Century Gothic"/>
          <w:b/>
          <w:noProof/>
          <w:sz w:val="22"/>
          <w:szCs w:val="22"/>
        </w:rPr>
        <w:pict>
          <v:shape id="_x0000_i1030" type="#_x0000_t75" style="width:36.75pt;height:30pt;visibility:visible">
            <v:imagedata r:id="rId6" o:title=""/>
          </v:shape>
        </w:pict>
      </w:r>
      <w:r w:rsidRPr="00E61C3F">
        <w:rPr>
          <w:rFonts w:ascii="Century Gothic" w:hAnsi="Century Gothic"/>
          <w:b/>
          <w:sz w:val="22"/>
          <w:szCs w:val="22"/>
        </w:rPr>
        <w:t xml:space="preserve"> </w:t>
      </w:r>
      <w:r w:rsidRPr="00691990">
        <w:rPr>
          <w:rFonts w:ascii="Century Gothic" w:hAnsi="Century Gothic"/>
          <w:b/>
          <w:noProof/>
          <w:sz w:val="22"/>
          <w:szCs w:val="22"/>
        </w:rPr>
        <w:pict>
          <v:shape id="_x0000_i1031" type="#_x0000_t75" style="width:36.75pt;height:30pt;visibility:visible">
            <v:imagedata r:id="rId6" o:title=""/>
          </v:shape>
        </w:pict>
      </w:r>
      <w:r w:rsidRPr="00E61C3F">
        <w:rPr>
          <w:rFonts w:ascii="Century Gothic" w:hAnsi="Century Gothic"/>
          <w:b/>
          <w:sz w:val="22"/>
          <w:szCs w:val="22"/>
        </w:rPr>
        <w:t xml:space="preserve">  ………                                          </w:t>
      </w:r>
    </w:p>
    <w:p w:rsidR="00EE5A9C" w:rsidRPr="00E61C3F" w:rsidRDefault="00EE5A9C" w:rsidP="00705C16">
      <w:pPr>
        <w:outlineLvl w:val="0"/>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EE5A9C" w:rsidRPr="00E61C3F" w:rsidRDefault="00EE5A9C" w:rsidP="00705C16">
      <w:pPr>
        <w:outlineLvl w:val="0"/>
        <w:rPr>
          <w:rFonts w:ascii="Century Gothic" w:hAnsi="Century Gothic"/>
          <w:b/>
          <w:sz w:val="22"/>
          <w:szCs w:val="22"/>
        </w:rPr>
      </w:pP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Pr="00691990">
        <w:rPr>
          <w:rFonts w:ascii="Century Gothic" w:hAnsi="Century Gothic"/>
          <w:noProof/>
          <w:sz w:val="22"/>
          <w:szCs w:val="22"/>
        </w:rPr>
        <w:pict>
          <v:shape id="_x0000_i1032" type="#_x0000_t75" style="width:36.75pt;height:30pt;visibility:visible">
            <v:imagedata r:id="rId6" o:title=""/>
          </v:shape>
        </w:pic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Pr="00691990">
        <w:rPr>
          <w:rFonts w:ascii="Century Gothic" w:hAnsi="Century Gothic"/>
          <w:noProof/>
          <w:sz w:val="22"/>
          <w:szCs w:val="22"/>
        </w:rPr>
        <w:pict>
          <v:shape id="_x0000_i1033" type="#_x0000_t75" style="width:28.5pt;height:27.75pt;visibility:visible">
            <v:imagedata r:id="rId7" o:title=""/>
          </v:shape>
        </w:pic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hyperlink r:id="rId11" w:history="1">
        <w:r w:rsidRPr="00691990">
          <w:rPr>
            <w:rFonts w:ascii="Century Gothic" w:hAnsi="Century Gothic"/>
            <w:noProof/>
            <w:sz w:val="22"/>
            <w:szCs w:val="22"/>
          </w:rPr>
          <w:pict>
            <v:shape id="_x0000_i1034"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 style="width:26.25pt;height:27.75pt;visibility:visible" o:button="t">
              <v:fill o:detectmouseclick="t"/>
              <v:imagedata r:id="rId9" o:title=""/>
            </v:shape>
          </w:pict>
        </w:r>
      </w:hyperlink>
    </w:p>
    <w:p w:rsidR="00EE5A9C" w:rsidRPr="00E61C3F" w:rsidRDefault="00EE5A9C"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EE5A9C" w:rsidRPr="00E61C3F" w:rsidRDefault="00EE5A9C"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 id="_x0000_i1035" type="#_x0000_t75" style="width:9pt;height:17.25pt" o:ole="">
            <v:imagedata r:id="rId12" o:title=""/>
          </v:shape>
          <o:OLEObject Type="Embed" ProgID="Equation.3" ShapeID="_x0000_i1035" DrawAspect="Content" ObjectID="_1409590274" r:id="rId13"/>
        </w:objec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EE5A9C" w:rsidRPr="00E61C3F" w:rsidRDefault="00EE5A9C"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EE5A9C" w:rsidRPr="00E61C3F" w:rsidRDefault="00EE5A9C" w:rsidP="00705C16">
      <w:pPr>
        <w:jc w:val="center"/>
        <w:rPr>
          <w:rFonts w:ascii="Century Gothic" w:hAnsi="Century Gothic"/>
          <w:sz w:val="22"/>
          <w:szCs w:val="22"/>
        </w:rPr>
      </w:pPr>
    </w:p>
    <w:p w:rsidR="00EE5A9C" w:rsidRDefault="00EE5A9C"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EE5A9C" w:rsidRDefault="00EE5A9C" w:rsidP="00705C16">
      <w:pPr>
        <w:rPr>
          <w:rFonts w:ascii="Century Gothic" w:hAnsi="Century Gothic"/>
          <w:b/>
          <w:sz w:val="22"/>
          <w:szCs w:val="22"/>
        </w:rPr>
      </w:pPr>
    </w:p>
    <w:p w:rsidR="00EE5A9C" w:rsidRPr="00E61C3F" w:rsidRDefault="00EE5A9C" w:rsidP="00705C16">
      <w:pPr>
        <w:rPr>
          <w:rFonts w:ascii="Century Gothic" w:hAnsi="Century Gothic"/>
          <w:b/>
          <w:sz w:val="22"/>
          <w:szCs w:val="22"/>
        </w:rPr>
      </w:pPr>
    </w:p>
    <w:p w:rsidR="00EE5A9C" w:rsidRDefault="00EE5A9C"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EE5A9C"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EE5A9C" w:rsidRPr="00E61C3F" w:rsidRDefault="00EE5A9C" w:rsidP="00705C16">
      <w:pPr>
        <w:rPr>
          <w:rFonts w:ascii="Century Gothic" w:hAnsi="Century Gothic"/>
          <w:sz w:val="22"/>
          <w:szCs w:val="22"/>
        </w:rPr>
      </w:pPr>
      <w:r>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51658240" o:connectortype="straight" strokeweight="1pt"/>
        </w:pict>
      </w:r>
      <w:r w:rsidRPr="00E61C3F">
        <w:rPr>
          <w:rFonts w:ascii="Century Gothic" w:hAnsi="Century Gothic"/>
          <w:sz w:val="22"/>
          <w:szCs w:val="22"/>
        </w:rPr>
        <w:t xml:space="preserve">  </w:t>
      </w:r>
      <w:r w:rsidRPr="00E61C3F">
        <w:rPr>
          <w:rFonts w:ascii="Century Gothic" w:hAnsi="Century Gothic"/>
          <w:sz w:val="22"/>
          <w:szCs w:val="22"/>
        </w:rPr>
        <w:tab/>
        <w:t xml:space="preserve">      </w:t>
      </w:r>
      <w:r w:rsidRPr="00E61C3F">
        <w:rPr>
          <w:rFonts w:ascii="Century Gothic" w:hAnsi="Century Gothic"/>
          <w:sz w:val="22"/>
          <w:szCs w:val="22"/>
        </w:rPr>
        <w:tab/>
        <w:t xml:space="preserve">     </w:t>
      </w:r>
      <w:r w:rsidRPr="00E61C3F">
        <w:rPr>
          <w:rFonts w:ascii="Century Gothic" w:hAnsi="Century Gothic"/>
          <w:sz w:val="22"/>
          <w:szCs w:val="22"/>
        </w:rPr>
        <w:sym w:font="Wingdings 2" w:char="F0A2"/>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9</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6</w:t>
      </w:r>
    </w:p>
    <w:p w:rsidR="00EE5A9C" w:rsidRDefault="00EE5A9C" w:rsidP="00705C16">
      <w:pPr>
        <w:rPr>
          <w:rFonts w:ascii="Century Gothic" w:hAnsi="Century Gothic"/>
          <w:sz w:val="22"/>
          <w:szCs w:val="22"/>
        </w:rPr>
      </w:pPr>
      <w:r>
        <w:rPr>
          <w:noProof/>
        </w:rPr>
        <w:pict>
          <v:shape id="_x0000_s1027" type="#_x0000_t32" style="position:absolute;margin-left:45.15pt;margin-top:1.7pt;width:68.1pt;height:0;z-index:251657216" o:connectortype="straight" strokeweight="1pt"/>
        </w:pict>
      </w:r>
      <w:r w:rsidRPr="00E61C3F">
        <w:rPr>
          <w:rFonts w:ascii="Century Gothic" w:hAnsi="Century Gothic"/>
          <w:sz w:val="22"/>
          <w:szCs w:val="22"/>
        </w:rPr>
        <w:tab/>
        <w:t xml:space="preserve">               6</w:t>
      </w:r>
      <w:r w:rsidRPr="00E61C3F">
        <w:rPr>
          <w:rFonts w:ascii="Century Gothic" w:hAnsi="Century Gothic"/>
          <w:sz w:val="22"/>
          <w:szCs w:val="22"/>
        </w:rPr>
        <w:tab/>
      </w:r>
    </w:p>
    <w:p w:rsidR="00EE5A9C" w:rsidRDefault="00EE5A9C" w:rsidP="00705C16">
      <w:pPr>
        <w:rPr>
          <w:rFonts w:ascii="Century Gothic" w:hAnsi="Century Gothic"/>
          <w:sz w:val="22"/>
          <w:szCs w:val="22"/>
        </w:rPr>
      </w:pPr>
    </w:p>
    <w:p w:rsidR="00EE5A9C" w:rsidRDefault="00EE5A9C" w:rsidP="00705C16">
      <w:pPr>
        <w:rPr>
          <w:rFonts w:ascii="Century Gothic" w:hAnsi="Century Gothic"/>
          <w:sz w:val="22"/>
          <w:szCs w:val="22"/>
        </w:rPr>
      </w:pPr>
    </w:p>
    <w:p w:rsidR="00EE5A9C"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EE5A9C" w:rsidRDefault="00EE5A9C"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EE5A9C" w:rsidRDefault="00EE5A9C" w:rsidP="00705C16">
      <w:pPr>
        <w:rPr>
          <w:rFonts w:ascii="Century Gothic" w:hAnsi="Century Gothic"/>
          <w:sz w:val="22"/>
          <w:szCs w:val="22"/>
        </w:rPr>
      </w:pPr>
    </w:p>
    <w:p w:rsidR="00EE5A9C"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EE5A9C" w:rsidRPr="00E61C3F" w:rsidRDefault="00EE5A9C"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EE5A9C" w:rsidRPr="00E61C3F" w:rsidRDefault="00EE5A9C" w:rsidP="00705C16">
      <w:pPr>
        <w:jc w:val="cente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sectPr w:rsidR="00EE5A9C" w:rsidRPr="00E61C3F" w:rsidSect="00E61C3F">
          <w:footerReference w:type="default" r:id="rId14"/>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EE5A9C" w:rsidRPr="00E61C3F" w:rsidRDefault="00EE5A9C" w:rsidP="00705C16">
      <w:pPr>
        <w:rPr>
          <w:rFonts w:ascii="Century Gothic" w:hAnsi="Century Gothic"/>
          <w:b/>
          <w:sz w:val="22"/>
          <w:szCs w:val="22"/>
        </w:rPr>
      </w:pPr>
      <w:r w:rsidRPr="00E61C3F">
        <w:rPr>
          <w:rFonts w:ascii="Century Gothic" w:hAnsi="Century Gothic"/>
          <w:sz w:val="22"/>
          <w:szCs w:val="22"/>
        </w:rPr>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EE5A9C" w:rsidRPr="00E61C3F" w:rsidRDefault="00EE5A9C" w:rsidP="00705C16">
      <w:pPr>
        <w:rPr>
          <w:rFonts w:ascii="Century Gothic" w:hAnsi="Century Gothic"/>
          <w:sz w:val="22"/>
          <w:szCs w:val="22"/>
        </w:rPr>
      </w:pPr>
    </w:p>
    <w:p w:rsidR="00EE5A9C" w:rsidRDefault="00EE5A9C"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EE5A9C" w:rsidRDefault="00EE5A9C" w:rsidP="00705C16">
      <w:pPr>
        <w:rPr>
          <w:rFonts w:ascii="Century Gothic" w:hAnsi="Century Gothic"/>
          <w:sz w:val="22"/>
          <w:szCs w:val="22"/>
        </w:rPr>
      </w:pPr>
      <w:r w:rsidRPr="00E61C3F">
        <w:rPr>
          <w:rFonts w:ascii="Century Gothic" w:hAnsi="Century Gothic"/>
          <w:sz w:val="22"/>
          <w:szCs w:val="22"/>
        </w:rPr>
        <w:t xml:space="preserve">B) Saat 12.00  </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EE5A9C" w:rsidRPr="00E61C3F" w:rsidRDefault="00EE5A9C" w:rsidP="00705C16">
      <w:pPr>
        <w:jc w:val="center"/>
        <w:rPr>
          <w:rFonts w:ascii="Century Gothic" w:hAnsi="Century Gothic"/>
          <w:sz w:val="22"/>
          <w:szCs w:val="22"/>
        </w:rPr>
        <w:sectPr w:rsidR="00EE5A9C"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t xml:space="preserve">             </w:t>
      </w:r>
      <w:r w:rsidRPr="00691990">
        <w:rPr>
          <w:rFonts w:ascii="Century Gothic" w:hAnsi="Century Gothic" w:cs="Arial"/>
          <w:noProof/>
          <w:sz w:val="22"/>
          <w:szCs w:val="22"/>
        </w:rPr>
        <w:pict>
          <v:shape id="il_fi" o:spid="_x0000_i1036" type="#_x0000_t75" alt="http://img03.blogcu.com/images/w/o/r/worldclocksdunyasaatleri/2fc4880f9ba3a1cb7a77039da67df168_1264978473.jpg" style="width:70.5pt;height:70.5pt;visibility:visible">
            <v:imagedata r:id="rId15" o:title=""/>
          </v:shape>
        </w:pict>
      </w:r>
    </w:p>
    <w:p w:rsidR="00EE5A9C" w:rsidRPr="00E61C3F" w:rsidRDefault="00EE5A9C" w:rsidP="00705C16">
      <w:pPr>
        <w:jc w:val="center"/>
        <w:rPr>
          <w:rFonts w:ascii="Century Gothic" w:hAnsi="Century Gothic"/>
          <w:sz w:val="22"/>
          <w:szCs w:val="22"/>
        </w:rPr>
      </w:pP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EE5A9C" w:rsidRPr="00E61C3F" w:rsidRDefault="00EE5A9C"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EE5A9C" w:rsidRPr="00E61C3F" w:rsidRDefault="00EE5A9C" w:rsidP="00705C16">
      <w:pPr>
        <w:outlineLvl w:val="0"/>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EE5A9C" w:rsidRPr="00E61C3F" w:rsidRDefault="00EE5A9C"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EE5A9C" w:rsidRPr="00E61C3F" w:rsidRDefault="00EE5A9C" w:rsidP="00705C16">
      <w:pPr>
        <w:outlineLvl w:val="0"/>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EE5A9C" w:rsidRPr="00E61C3F" w:rsidRDefault="00EE5A9C"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EE5A9C" w:rsidRPr="00E61C3F" w:rsidRDefault="00EE5A9C" w:rsidP="00705C16">
      <w:pPr>
        <w:outlineLvl w:val="0"/>
        <w:rPr>
          <w:rFonts w:ascii="Century Gothic" w:hAnsi="Century Gothic"/>
          <w:sz w:val="22"/>
          <w:szCs w:val="22"/>
        </w:rPr>
      </w:pPr>
    </w:p>
    <w:p w:rsidR="00EE5A9C" w:rsidRDefault="00EE5A9C"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Pr="00E61C3F" w:rsidRDefault="00EE5A9C" w:rsidP="00705C16">
      <w:pPr>
        <w:outlineLvl w:val="0"/>
        <w:rPr>
          <w:rFonts w:ascii="Century Gothic" w:hAnsi="Century Gothic"/>
          <w:sz w:val="22"/>
          <w:szCs w:val="22"/>
        </w:rPr>
      </w:pPr>
    </w:p>
    <w:p w:rsidR="00EE5A9C" w:rsidRPr="00E61C3F" w:rsidRDefault="00EE5A9C" w:rsidP="00705C16">
      <w:pPr>
        <w:outlineLvl w:val="0"/>
        <w:rPr>
          <w:rFonts w:ascii="Century Gothic" w:hAnsi="Century Gothic"/>
          <w:sz w:val="22"/>
          <w:szCs w:val="22"/>
        </w:rPr>
      </w:pPr>
    </w:p>
    <w:p w:rsidR="00EE5A9C" w:rsidRDefault="00EE5A9C"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Default="00EE5A9C" w:rsidP="00705C16">
      <w:pPr>
        <w:outlineLvl w:val="0"/>
        <w:rPr>
          <w:rFonts w:ascii="Century Gothic" w:hAnsi="Century Gothic"/>
          <w:b/>
          <w:sz w:val="22"/>
          <w:szCs w:val="22"/>
        </w:rPr>
      </w:pPr>
    </w:p>
    <w:p w:rsidR="00EE5A9C" w:rsidRPr="00E61C3F" w:rsidRDefault="00EE5A9C" w:rsidP="00705C16">
      <w:pPr>
        <w:outlineLvl w:val="0"/>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r>
        <w:rPr>
          <w:rFonts w:ascii="Century Gothic" w:hAnsi="Century Gothic"/>
          <w:b/>
          <w:sz w:val="22"/>
          <w:szCs w:val="22"/>
        </w:rPr>
        <w:t xml:space="preserve">    </w:t>
      </w:r>
    </w:p>
    <w:p w:rsidR="00EE5A9C" w:rsidRPr="00E61C3F" w:rsidRDefault="00EE5A9C"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EE5A9C" w:rsidRPr="00E61C3F" w:rsidRDefault="00EE5A9C"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EE5A9C" w:rsidRDefault="00EE5A9C"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EE5A9C" w:rsidRPr="00E61C3F" w:rsidRDefault="00EE5A9C" w:rsidP="0051254A">
      <w:pPr>
        <w:jc w:val="center"/>
        <w:outlineLvl w:val="0"/>
        <w:rPr>
          <w:rFonts w:ascii="Century Gothic" w:hAnsi="Century Gothic"/>
          <w:b/>
          <w:sz w:val="22"/>
          <w:szCs w:val="22"/>
        </w:rPr>
      </w:pPr>
    </w:p>
    <w:p w:rsidR="00EE5A9C" w:rsidRPr="00E61C3F" w:rsidRDefault="00EE5A9C"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EE5A9C" w:rsidRPr="00E61C3F" w:rsidRDefault="00EE5A9C"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EE5A9C" w:rsidRDefault="00EE5A9C" w:rsidP="0051254A">
      <w:pPr>
        <w:outlineLvl w:val="0"/>
        <w:rPr>
          <w:rFonts w:ascii="Century Gothic" w:hAnsi="Century Gothic"/>
          <w:b/>
          <w:sz w:val="22"/>
          <w:szCs w:val="22"/>
        </w:rPr>
      </w:pPr>
    </w:p>
    <w:p w:rsidR="00EE5A9C" w:rsidRPr="00E61C3F" w:rsidRDefault="00EE5A9C"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EE5A9C" w:rsidRPr="00E61C3F" w:rsidRDefault="00EE5A9C" w:rsidP="00705C16">
      <w:pPr>
        <w:jc w:val="center"/>
        <w:outlineLvl w:val="0"/>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EE5A9C" w:rsidRPr="00E61C3F" w:rsidRDefault="00EE5A9C" w:rsidP="00705C16">
      <w:pPr>
        <w:jc w:val="center"/>
        <w:rPr>
          <w:rFonts w:ascii="Century Gothic" w:hAnsi="Century Gothic"/>
          <w:b/>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B) Oyunda sıramızı beklemek</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C) Herkesin önüne geçmek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B) Sabah herkese “günaydın” demek</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C) Arkadaşımızla alay etmemek</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EE5A9C" w:rsidRPr="00E61C3F" w:rsidRDefault="00EE5A9C" w:rsidP="00705C16">
      <w:pPr>
        <w:rPr>
          <w:rFonts w:ascii="Century Gothic" w:hAnsi="Century Gothic"/>
          <w:sz w:val="22"/>
          <w:szCs w:val="22"/>
        </w:rPr>
      </w:pPr>
    </w:p>
    <w:p w:rsidR="00EE5A9C" w:rsidRPr="00E61C3F" w:rsidRDefault="00EE5A9C"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EE5A9C" w:rsidRPr="00E61C3F" w:rsidRDefault="00EE5A9C" w:rsidP="00705C16">
      <w:pPr>
        <w:rPr>
          <w:rFonts w:ascii="Century Gothic" w:hAnsi="Century Gothic"/>
          <w:sz w:val="22"/>
          <w:szCs w:val="22"/>
        </w:rPr>
      </w:pPr>
    </w:p>
    <w:p w:rsidR="00EE5A9C" w:rsidRPr="00E61C3F" w:rsidRDefault="00EE5A9C"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EE5A9C" w:rsidRPr="00E61C3F" w:rsidRDefault="00EE5A9C"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EE5A9C" w:rsidRPr="00E61C3F" w:rsidRDefault="00EE5A9C" w:rsidP="00705C16">
      <w:pPr>
        <w:rPr>
          <w:rFonts w:ascii="Century Gothic" w:hAnsi="Century Gothic"/>
          <w:sz w:val="22"/>
          <w:szCs w:val="22"/>
        </w:rPr>
      </w:pPr>
    </w:p>
    <w:p w:rsidR="00EE5A9C" w:rsidRPr="00E61C3F" w:rsidRDefault="00EE5A9C"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EE5A9C" w:rsidRPr="00E61C3F" w:rsidRDefault="00EE5A9C"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B)Zübeyde Hanım –Ali Bey</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EE5A9C" w:rsidRPr="00E61C3F" w:rsidRDefault="00EE5A9C" w:rsidP="007E0297">
      <w:pPr>
        <w:ind w:right="-288"/>
        <w:rPr>
          <w:rFonts w:ascii="Century Gothic" w:hAnsi="Century Gothic"/>
          <w:sz w:val="22"/>
          <w:szCs w:val="22"/>
        </w:rPr>
      </w:pPr>
    </w:p>
    <w:p w:rsidR="00EE5A9C" w:rsidRPr="00E61C3F" w:rsidRDefault="00EE5A9C"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EE5A9C" w:rsidRDefault="00EE5A9C"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EE5A9C" w:rsidRDefault="00EE5A9C"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EE5A9C" w:rsidRPr="00E61C3F" w:rsidRDefault="00EE5A9C"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EE5A9C" w:rsidRPr="00E61C3F" w:rsidRDefault="00EE5A9C" w:rsidP="007E0297">
      <w:pPr>
        <w:ind w:right="-288"/>
        <w:rPr>
          <w:rFonts w:ascii="Century Gothic" w:hAnsi="Century Gothic"/>
          <w:sz w:val="22"/>
          <w:szCs w:val="22"/>
        </w:rPr>
      </w:pPr>
    </w:p>
    <w:p w:rsidR="00EE5A9C" w:rsidRPr="00E61C3F" w:rsidRDefault="00EE5A9C"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EE5A9C" w:rsidRPr="00E61C3F" w:rsidRDefault="00EE5A9C" w:rsidP="007E0297">
      <w:pPr>
        <w:ind w:right="-288"/>
        <w:rPr>
          <w:rFonts w:ascii="Century Gothic" w:hAnsi="Century Gothic"/>
          <w:sz w:val="22"/>
          <w:szCs w:val="22"/>
        </w:rPr>
      </w:pPr>
    </w:p>
    <w:p w:rsidR="00EE5A9C" w:rsidRPr="00E61C3F" w:rsidRDefault="00EE5A9C"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EE5A9C" w:rsidRPr="00E61C3F" w:rsidRDefault="00EE5A9C"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EE5A9C" w:rsidRPr="00E61C3F" w:rsidRDefault="00EE5A9C" w:rsidP="007E0297">
      <w:pPr>
        <w:ind w:right="-288"/>
        <w:rPr>
          <w:rFonts w:ascii="Century Gothic" w:hAnsi="Century Gothic"/>
          <w:sz w:val="22"/>
          <w:szCs w:val="22"/>
        </w:rPr>
      </w:pPr>
    </w:p>
    <w:p w:rsidR="00EE5A9C" w:rsidRPr="00E61C3F" w:rsidRDefault="00EE5A9C" w:rsidP="007E0297">
      <w:pPr>
        <w:ind w:right="-288"/>
        <w:rPr>
          <w:rFonts w:ascii="Century Gothic" w:hAnsi="Century Gothic"/>
          <w:sz w:val="22"/>
          <w:szCs w:val="22"/>
        </w:rPr>
      </w:pPr>
    </w:p>
    <w:p w:rsidR="00EE5A9C" w:rsidRPr="00E61C3F" w:rsidRDefault="00EE5A9C" w:rsidP="007E0297">
      <w:pPr>
        <w:ind w:right="-288"/>
        <w:rPr>
          <w:rFonts w:ascii="Century Gothic" w:hAnsi="Century Gothic"/>
          <w:sz w:val="22"/>
          <w:szCs w:val="22"/>
        </w:rPr>
      </w:pPr>
    </w:p>
    <w:p w:rsidR="00EE5A9C" w:rsidRDefault="00EE5A9C" w:rsidP="00E356D1">
      <w:pPr>
        <w:tabs>
          <w:tab w:val="left" w:pos="1500"/>
        </w:tabs>
        <w:jc w:val="center"/>
        <w:rPr>
          <w:rFonts w:ascii="Century Gothic" w:hAnsi="Century Gothic"/>
          <w:b/>
          <w:color w:val="0D0D0D"/>
          <w:sz w:val="22"/>
          <w:szCs w:val="22"/>
        </w:rPr>
      </w:pPr>
    </w:p>
    <w:p w:rsidR="00EE5A9C" w:rsidRDefault="00EE5A9C" w:rsidP="00E356D1">
      <w:pPr>
        <w:tabs>
          <w:tab w:val="left" w:pos="1500"/>
        </w:tabs>
        <w:jc w:val="center"/>
        <w:rPr>
          <w:rFonts w:ascii="Century Gothic" w:hAnsi="Century Gothic"/>
          <w:b/>
          <w:color w:val="0D0D0D"/>
          <w:sz w:val="22"/>
          <w:szCs w:val="22"/>
        </w:rPr>
      </w:pPr>
    </w:p>
    <w:p w:rsidR="00EE5A9C" w:rsidRDefault="00EE5A9C" w:rsidP="00E356D1">
      <w:pPr>
        <w:tabs>
          <w:tab w:val="left" w:pos="1500"/>
        </w:tabs>
        <w:jc w:val="center"/>
        <w:rPr>
          <w:rFonts w:ascii="Century Gothic" w:hAnsi="Century Gothic"/>
          <w:b/>
          <w:color w:val="0D0D0D"/>
          <w:sz w:val="22"/>
          <w:szCs w:val="22"/>
        </w:rPr>
      </w:pPr>
    </w:p>
    <w:p w:rsidR="00EE5A9C" w:rsidRDefault="00EE5A9C" w:rsidP="00E356D1">
      <w:pPr>
        <w:tabs>
          <w:tab w:val="left" w:pos="1500"/>
        </w:tabs>
        <w:jc w:val="center"/>
        <w:rPr>
          <w:rFonts w:ascii="Century Gothic" w:hAnsi="Century Gothic"/>
          <w:b/>
          <w:color w:val="0D0D0D"/>
          <w:sz w:val="22"/>
          <w:szCs w:val="22"/>
        </w:rPr>
      </w:pPr>
      <w:hyperlink r:id="rId16" w:history="1">
        <w:r w:rsidRPr="00820C38">
          <w:rPr>
            <w:rStyle w:val="Hyperlink"/>
            <w:rFonts w:ascii="Century Gothic" w:hAnsi="Century Gothic"/>
            <w:b/>
            <w:sz w:val="22"/>
            <w:szCs w:val="22"/>
          </w:rPr>
          <w:t>www.sorubak.com</w:t>
        </w:r>
      </w:hyperlink>
      <w:r>
        <w:rPr>
          <w:rFonts w:ascii="Century Gothic" w:hAnsi="Century Gothic"/>
          <w:b/>
          <w:color w:val="0D0D0D"/>
          <w:sz w:val="22"/>
          <w:szCs w:val="22"/>
        </w:rPr>
        <w:t xml:space="preserve"> </w:t>
      </w:r>
    </w:p>
    <w:p w:rsidR="00EE5A9C" w:rsidRDefault="00EE5A9C" w:rsidP="00E356D1">
      <w:pPr>
        <w:tabs>
          <w:tab w:val="left" w:pos="1500"/>
        </w:tabs>
        <w:jc w:val="center"/>
        <w:rPr>
          <w:rFonts w:ascii="Century Gothic" w:hAnsi="Century Gothic"/>
          <w:b/>
          <w:color w:val="0D0D0D"/>
          <w:sz w:val="22"/>
          <w:szCs w:val="22"/>
        </w:rPr>
      </w:pPr>
    </w:p>
    <w:p w:rsidR="00EE5A9C" w:rsidRDefault="00EE5A9C" w:rsidP="00E356D1">
      <w:pPr>
        <w:tabs>
          <w:tab w:val="left" w:pos="1500"/>
        </w:tabs>
        <w:jc w:val="center"/>
        <w:rPr>
          <w:rFonts w:ascii="Century Gothic" w:hAnsi="Century Gothic"/>
          <w:b/>
          <w:color w:val="0D0D0D"/>
          <w:sz w:val="22"/>
          <w:szCs w:val="22"/>
        </w:rPr>
      </w:pPr>
    </w:p>
    <w:p w:rsidR="00EE5A9C" w:rsidRPr="00E61C3F" w:rsidRDefault="00EE5A9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EE5A9C" w:rsidRPr="00E61C3F" w:rsidRDefault="00EE5A9C" w:rsidP="00E356D1">
      <w:pPr>
        <w:tabs>
          <w:tab w:val="left" w:pos="1500"/>
        </w:tabs>
        <w:jc w:val="center"/>
        <w:rPr>
          <w:rFonts w:ascii="Century Gothic" w:hAnsi="Century Gothic"/>
          <w:b/>
          <w:color w:val="0D0D0D"/>
          <w:sz w:val="22"/>
          <w:szCs w:val="22"/>
        </w:rPr>
      </w:pPr>
    </w:p>
    <w:p w:rsidR="00EE5A9C" w:rsidRPr="00E61C3F" w:rsidRDefault="00EE5A9C" w:rsidP="00E356D1">
      <w:pPr>
        <w:tabs>
          <w:tab w:val="left" w:pos="1500"/>
        </w:tabs>
        <w:jc w:val="center"/>
        <w:rPr>
          <w:rFonts w:ascii="Century Gothic" w:hAnsi="Century Gothic"/>
          <w:b/>
          <w:color w:val="0D0D0D"/>
          <w:sz w:val="22"/>
          <w:szCs w:val="22"/>
        </w:rPr>
      </w:pPr>
    </w:p>
    <w:p w:rsidR="00EE5A9C" w:rsidRPr="00E61C3F" w:rsidRDefault="00EE5A9C" w:rsidP="00E356D1">
      <w:pPr>
        <w:tabs>
          <w:tab w:val="left" w:pos="1500"/>
        </w:tabs>
        <w:jc w:val="center"/>
        <w:rPr>
          <w:rFonts w:ascii="Century Gothic" w:hAnsi="Century Gothic"/>
          <w:b/>
          <w:color w:val="0D0D0D"/>
          <w:sz w:val="22"/>
          <w:szCs w:val="22"/>
        </w:rPr>
      </w:pPr>
    </w:p>
    <w:p w:rsidR="00EE5A9C" w:rsidRPr="00E61C3F" w:rsidRDefault="00EE5A9C" w:rsidP="00E356D1">
      <w:pPr>
        <w:tabs>
          <w:tab w:val="left" w:pos="1500"/>
        </w:tabs>
        <w:jc w:val="center"/>
        <w:rPr>
          <w:rFonts w:ascii="Century Gothic" w:hAnsi="Century Gothic"/>
          <w:b/>
          <w:color w:val="0D0D0D"/>
          <w:sz w:val="22"/>
          <w:szCs w:val="22"/>
        </w:rPr>
      </w:pPr>
    </w:p>
    <w:p w:rsidR="00EE5A9C" w:rsidRPr="00E61C3F" w:rsidRDefault="00EE5A9C" w:rsidP="00E356D1">
      <w:pPr>
        <w:tabs>
          <w:tab w:val="left" w:pos="1500"/>
        </w:tabs>
        <w:jc w:val="center"/>
        <w:rPr>
          <w:rFonts w:ascii="Century Gothic" w:hAnsi="Century Gothic"/>
          <w:b/>
          <w:color w:val="0D0D0D"/>
          <w:sz w:val="22"/>
          <w:szCs w:val="22"/>
        </w:rPr>
      </w:pPr>
    </w:p>
    <w:p w:rsidR="00EE5A9C" w:rsidRPr="00E61C3F" w:rsidRDefault="00EE5A9C"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Ali KURT</w:t>
      </w:r>
    </w:p>
    <w:p w:rsidR="00EE5A9C" w:rsidRPr="00E61C3F" w:rsidRDefault="00EE5A9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w:t>
      </w:r>
      <w:r w:rsidRPr="00E61C3F">
        <w:rPr>
          <w:rFonts w:ascii="Century Gothic" w:hAnsi="Century Gothic"/>
          <w:b/>
          <w:color w:val="0D0D0D"/>
          <w:sz w:val="22"/>
          <w:szCs w:val="22"/>
        </w:rPr>
        <w:t>Sınıf Öğretmeni</w:t>
      </w:r>
    </w:p>
    <w:p w:rsidR="00EE5A9C" w:rsidRPr="00E61C3F" w:rsidRDefault="00EE5A9C"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EE5A9C" w:rsidRPr="00E61C3F" w:rsidRDefault="00EE5A9C">
      <w:pPr>
        <w:rPr>
          <w:rFonts w:ascii="Century Gothic" w:hAnsi="Century Gothic"/>
          <w:sz w:val="22"/>
          <w:szCs w:val="22"/>
        </w:rPr>
      </w:pPr>
    </w:p>
    <w:sectPr w:rsidR="00EE5A9C"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A9C" w:rsidRDefault="00EE5A9C" w:rsidP="001C1D72">
      <w:r>
        <w:separator/>
      </w:r>
    </w:p>
  </w:endnote>
  <w:endnote w:type="continuationSeparator" w:id="0">
    <w:p w:rsidR="00EE5A9C" w:rsidRDefault="00EE5A9C"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9C" w:rsidRPr="00F846F1" w:rsidRDefault="00EE5A9C"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A9C" w:rsidRDefault="00EE5A9C" w:rsidP="001C1D72">
      <w:r>
        <w:separator/>
      </w:r>
    </w:p>
  </w:footnote>
  <w:footnote w:type="continuationSeparator" w:id="0">
    <w:p w:rsidR="00EE5A9C" w:rsidRDefault="00EE5A9C"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C16"/>
    <w:rsid w:val="000C0A71"/>
    <w:rsid w:val="000C7A8C"/>
    <w:rsid w:val="001810F7"/>
    <w:rsid w:val="0018541E"/>
    <w:rsid w:val="001C1D72"/>
    <w:rsid w:val="001D6CB2"/>
    <w:rsid w:val="002C666B"/>
    <w:rsid w:val="002D3566"/>
    <w:rsid w:val="00321845"/>
    <w:rsid w:val="003628A8"/>
    <w:rsid w:val="003B0505"/>
    <w:rsid w:val="00496655"/>
    <w:rsid w:val="0051254A"/>
    <w:rsid w:val="00565277"/>
    <w:rsid w:val="005C31B6"/>
    <w:rsid w:val="00626EEF"/>
    <w:rsid w:val="00646061"/>
    <w:rsid w:val="00691990"/>
    <w:rsid w:val="00696DDB"/>
    <w:rsid w:val="00705C16"/>
    <w:rsid w:val="007E0297"/>
    <w:rsid w:val="007F5470"/>
    <w:rsid w:val="00820C38"/>
    <w:rsid w:val="00891F3D"/>
    <w:rsid w:val="008E323E"/>
    <w:rsid w:val="0096759B"/>
    <w:rsid w:val="00982AEC"/>
    <w:rsid w:val="00A73145"/>
    <w:rsid w:val="00AB7490"/>
    <w:rsid w:val="00AF1DA0"/>
    <w:rsid w:val="00B10EEC"/>
    <w:rsid w:val="00B46B05"/>
    <w:rsid w:val="00B53AAB"/>
    <w:rsid w:val="00C100F0"/>
    <w:rsid w:val="00C50534"/>
    <w:rsid w:val="00CE2248"/>
    <w:rsid w:val="00D328F4"/>
    <w:rsid w:val="00D35910"/>
    <w:rsid w:val="00D455DB"/>
    <w:rsid w:val="00DC5732"/>
    <w:rsid w:val="00DC6B62"/>
    <w:rsid w:val="00DE179E"/>
    <w:rsid w:val="00E356D1"/>
    <w:rsid w:val="00E61C3F"/>
    <w:rsid w:val="00EE5A9C"/>
    <w:rsid w:val="00F846F1"/>
    <w:rsid w:val="00FF37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05C16"/>
    <w:pPr>
      <w:tabs>
        <w:tab w:val="center" w:pos="4536"/>
        <w:tab w:val="right" w:pos="9072"/>
      </w:tabs>
    </w:pPr>
  </w:style>
  <w:style w:type="character" w:customStyle="1" w:styleId="FooterChar">
    <w:name w:val="Footer Char"/>
    <w:basedOn w:val="DefaultParagraphFont"/>
    <w:link w:val="Footer"/>
    <w:uiPriority w:val="99"/>
    <w:locked/>
    <w:rsid w:val="00705C16"/>
    <w:rPr>
      <w:rFonts w:ascii="Times New Roman" w:hAnsi="Times New Roman" w:cs="Times New Roman"/>
      <w:sz w:val="24"/>
      <w:szCs w:val="24"/>
      <w:lang w:eastAsia="tr-TR"/>
    </w:rPr>
  </w:style>
  <w:style w:type="paragraph" w:styleId="BodyText3">
    <w:name w:val="Body Text 3"/>
    <w:basedOn w:val="Normal"/>
    <w:link w:val="BodyText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BodyText3Char">
    <w:name w:val="Body Text 3 Char"/>
    <w:basedOn w:val="DefaultParagraphFont"/>
    <w:link w:val="BodyText3"/>
    <w:uiPriority w:val="99"/>
    <w:locked/>
    <w:rsid w:val="00705C16"/>
    <w:rPr>
      <w:rFonts w:ascii="Arial" w:hAnsi="Arial" w:cs="Arial"/>
      <w:b/>
      <w:bCs/>
      <w:sz w:val="24"/>
      <w:szCs w:val="24"/>
      <w:lang w:eastAsia="tr-TR"/>
    </w:rPr>
  </w:style>
  <w:style w:type="paragraph" w:styleId="ListParagraph">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2184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1845"/>
    <w:rPr>
      <w:rFonts w:ascii="Tahoma" w:hAnsi="Tahoma" w:cs="Tahoma"/>
      <w:sz w:val="16"/>
      <w:szCs w:val="16"/>
      <w:lang w:eastAsia="tr-TR"/>
    </w:rPr>
  </w:style>
  <w:style w:type="character" w:styleId="Hyperlink">
    <w:name w:val="Hyperlink"/>
    <w:basedOn w:val="DefaultParagraphFont"/>
    <w:uiPriority w:val="99"/>
    <w:rsid w:val="005C31B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6</Pages>
  <Words>1569</Words>
  <Characters>8947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İLKOKUL</dc:title>
  <dc:subject/>
  <dc:creator>www.sorubak.com; dell</dc:creator>
  <cp:keywords>www.sorubak.com</cp:keywords>
  <dc:description/>
  <cp:lastModifiedBy>edanur</cp:lastModifiedBy>
  <cp:revision>5</cp:revision>
  <cp:lastPrinted>2012-09-19T08:34:00Z</cp:lastPrinted>
  <dcterms:created xsi:type="dcterms:W3CDTF">2012-09-19T07:38:00Z</dcterms:created>
  <dcterms:modified xsi:type="dcterms:W3CDTF">2012-09-19T17:05:00Z</dcterms:modified>
  <cp:contentType>www.sorubak.com</cp:contentType>
</cp:coreProperties>
</file>