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9D2" w:rsidRDefault="006629D2" w:rsidP="00C27807">
      <w:pPr>
        <w:jc w:val="center"/>
        <w:outlineLvl w:val="0"/>
        <w:rPr>
          <w:b/>
          <w:color w:val="000000"/>
        </w:rPr>
      </w:pPr>
      <w:r>
        <w:rPr>
          <w:b/>
          <w:color w:val="000000"/>
        </w:rPr>
        <w:t>2012-2013  EĞİTİM-ÖĞRETİM YILI ………. ………………… İLKÖĞRETİM OKULU I. DÖNEM İNGİLİZCE DERSİ ZÜMRE ÖĞRETMENLER KURULU TOPLANTI TUTANAĞI</w:t>
      </w:r>
    </w:p>
    <w:p w:rsidR="006629D2" w:rsidRDefault="006629D2" w:rsidP="00C27807">
      <w:pPr>
        <w:rPr>
          <w:b/>
          <w:color w:val="000000"/>
        </w:rPr>
      </w:pPr>
    </w:p>
    <w:p w:rsidR="006629D2" w:rsidRDefault="006629D2" w:rsidP="00C27807">
      <w:pPr>
        <w:outlineLvl w:val="0"/>
        <w:rPr>
          <w:color w:val="000000"/>
        </w:rPr>
      </w:pPr>
      <w:r>
        <w:rPr>
          <w:color w:val="000000"/>
        </w:rPr>
        <w:t xml:space="preserve">Toplantı Tarihi  </w:t>
      </w:r>
      <w:r>
        <w:rPr>
          <w:color w:val="000000"/>
        </w:rPr>
        <w:tab/>
        <w:t>:           ….09.2011</w:t>
      </w:r>
    </w:p>
    <w:p w:rsidR="006629D2" w:rsidRDefault="006629D2" w:rsidP="00C27807">
      <w:pPr>
        <w:rPr>
          <w:color w:val="000000"/>
        </w:rPr>
      </w:pPr>
      <w:r>
        <w:rPr>
          <w:color w:val="000000"/>
        </w:rPr>
        <w:t>Toplantı Yeri</w:t>
      </w:r>
      <w:r>
        <w:rPr>
          <w:color w:val="000000"/>
        </w:rPr>
        <w:tab/>
        <w:t xml:space="preserve">  </w:t>
      </w:r>
      <w:r>
        <w:rPr>
          <w:color w:val="000000"/>
        </w:rPr>
        <w:tab/>
        <w:t xml:space="preserve"> : </w:t>
      </w:r>
      <w:r>
        <w:rPr>
          <w:color w:val="000000"/>
        </w:rPr>
        <w:tab/>
        <w:t>Öğretmenler Odası</w:t>
      </w:r>
    </w:p>
    <w:p w:rsidR="006629D2" w:rsidRDefault="006629D2" w:rsidP="00C27807">
      <w:pPr>
        <w:rPr>
          <w:color w:val="000000"/>
        </w:rPr>
      </w:pPr>
      <w:r>
        <w:rPr>
          <w:color w:val="000000"/>
        </w:rPr>
        <w:t>Toplantı Karar Sayısı  :</w:t>
      </w:r>
      <w:r>
        <w:rPr>
          <w:color w:val="000000"/>
        </w:rPr>
        <w:tab/>
        <w:t>1</w:t>
      </w:r>
    </w:p>
    <w:p w:rsidR="006629D2" w:rsidRDefault="006629D2" w:rsidP="00C27807">
      <w:pPr>
        <w:rPr>
          <w:color w:val="000000"/>
        </w:rPr>
      </w:pPr>
      <w:r>
        <w:rPr>
          <w:color w:val="000000"/>
        </w:rPr>
        <w:t xml:space="preserve">Toplantı Başkanı </w:t>
      </w:r>
      <w:r>
        <w:rPr>
          <w:color w:val="000000"/>
        </w:rPr>
        <w:tab/>
        <w:t xml:space="preserve"> :  </w:t>
      </w:r>
      <w:r>
        <w:rPr>
          <w:color w:val="000000"/>
        </w:rPr>
        <w:tab/>
      </w:r>
    </w:p>
    <w:p w:rsidR="006629D2" w:rsidRDefault="006629D2" w:rsidP="00C27807">
      <w:pPr>
        <w:jc w:val="both"/>
        <w:rPr>
          <w:color w:val="000000"/>
        </w:rPr>
      </w:pPr>
      <w:r>
        <w:rPr>
          <w:color w:val="000000"/>
        </w:rPr>
        <w:t>Toplantıya Katılanlar</w:t>
      </w:r>
      <w:r>
        <w:rPr>
          <w:color w:val="000000"/>
        </w:rPr>
        <w:tab/>
        <w:t xml:space="preserve"> : </w:t>
      </w:r>
      <w:r>
        <w:rPr>
          <w:color w:val="000000"/>
        </w:rPr>
        <w:tab/>
        <w:t xml:space="preserve"> </w:t>
      </w:r>
    </w:p>
    <w:p w:rsidR="006629D2" w:rsidRDefault="006629D2" w:rsidP="00C27807">
      <w:pPr>
        <w:outlineLvl w:val="0"/>
        <w:rPr>
          <w:color w:val="000000"/>
        </w:rPr>
      </w:pPr>
      <w:r>
        <w:rPr>
          <w:color w:val="000000"/>
        </w:rPr>
        <w:t>GÜNDEM MADDELERİ:</w:t>
      </w:r>
    </w:p>
    <w:p w:rsidR="006629D2" w:rsidRDefault="006629D2" w:rsidP="00C27807">
      <w:pPr>
        <w:rPr>
          <w:color w:val="000000"/>
        </w:rPr>
      </w:pPr>
    </w:p>
    <w:p w:rsidR="006629D2" w:rsidRDefault="006629D2" w:rsidP="00C27807">
      <w:pPr>
        <w:numPr>
          <w:ilvl w:val="0"/>
          <w:numId w:val="1"/>
        </w:numPr>
        <w:rPr>
          <w:color w:val="000000"/>
        </w:rPr>
      </w:pPr>
      <w:r>
        <w:rPr>
          <w:color w:val="000000"/>
        </w:rPr>
        <w:t>Açılış.</w:t>
      </w:r>
    </w:p>
    <w:p w:rsidR="006629D2" w:rsidRDefault="006629D2" w:rsidP="00C27807">
      <w:pPr>
        <w:numPr>
          <w:ilvl w:val="0"/>
          <w:numId w:val="1"/>
        </w:numPr>
        <w:rPr>
          <w:color w:val="000000"/>
        </w:rPr>
      </w:pPr>
      <w:r>
        <w:rPr>
          <w:color w:val="000000"/>
        </w:rPr>
        <w:t>Toplantının amacı.</w:t>
      </w:r>
    </w:p>
    <w:p w:rsidR="006629D2" w:rsidRDefault="006629D2" w:rsidP="00C27807">
      <w:pPr>
        <w:numPr>
          <w:ilvl w:val="0"/>
          <w:numId w:val="1"/>
        </w:numPr>
        <w:rPr>
          <w:color w:val="000000"/>
        </w:rPr>
      </w:pPr>
      <w:r>
        <w:rPr>
          <w:color w:val="000000"/>
        </w:rPr>
        <w:t>Milli Eğitim Temel Kanunu’nun okunup incelenmesi.</w:t>
      </w:r>
    </w:p>
    <w:p w:rsidR="006629D2" w:rsidRDefault="006629D2" w:rsidP="00C27807">
      <w:pPr>
        <w:numPr>
          <w:ilvl w:val="0"/>
          <w:numId w:val="1"/>
        </w:numPr>
        <w:rPr>
          <w:color w:val="000000"/>
        </w:rPr>
      </w:pPr>
      <w:r>
        <w:rPr>
          <w:color w:val="000000"/>
        </w:rPr>
        <w:t>İlköğretim Kurumları Yönetmeliği’nin zümre toplantıları ile ilgili maddelerinin okunması.</w:t>
      </w:r>
    </w:p>
    <w:p w:rsidR="006629D2" w:rsidRDefault="006629D2" w:rsidP="00C27807">
      <w:pPr>
        <w:numPr>
          <w:ilvl w:val="0"/>
          <w:numId w:val="1"/>
        </w:numPr>
        <w:rPr>
          <w:color w:val="000000"/>
        </w:rPr>
      </w:pPr>
      <w:r>
        <w:rPr>
          <w:color w:val="000000"/>
        </w:rPr>
        <w:t>Ünitelendirilmiş Yıllık ders planlarının  görüşülmesi.</w:t>
      </w:r>
    </w:p>
    <w:p w:rsidR="006629D2" w:rsidRDefault="006629D2" w:rsidP="00C27807">
      <w:pPr>
        <w:numPr>
          <w:ilvl w:val="0"/>
          <w:numId w:val="1"/>
        </w:numPr>
        <w:rPr>
          <w:color w:val="000000"/>
        </w:rPr>
      </w:pPr>
      <w:r>
        <w:rPr>
          <w:color w:val="000000"/>
        </w:rPr>
        <w:t>Atatürkçülük konuları,Atatürk İlke ve İnkilaplarının işlenişinde izlenecek yolun belirtilmesi.</w:t>
      </w:r>
    </w:p>
    <w:p w:rsidR="006629D2" w:rsidRDefault="006629D2" w:rsidP="00C27807">
      <w:pPr>
        <w:numPr>
          <w:ilvl w:val="0"/>
          <w:numId w:val="1"/>
        </w:numPr>
        <w:rPr>
          <w:color w:val="000000"/>
        </w:rPr>
      </w:pPr>
      <w:r>
        <w:rPr>
          <w:color w:val="000000"/>
        </w:rPr>
        <w:t>Ders araç ve gereçlerinin tespiti ve kullanımı.</w:t>
      </w:r>
    </w:p>
    <w:p w:rsidR="006629D2" w:rsidRDefault="006629D2" w:rsidP="00C27807">
      <w:pPr>
        <w:numPr>
          <w:ilvl w:val="0"/>
          <w:numId w:val="1"/>
        </w:numPr>
        <w:rPr>
          <w:color w:val="000000"/>
        </w:rPr>
      </w:pPr>
      <w:r>
        <w:rPr>
          <w:color w:val="000000"/>
        </w:rPr>
        <w:t>Yazılı  sınavlarının belirlenmesi.</w:t>
      </w:r>
    </w:p>
    <w:p w:rsidR="006629D2" w:rsidRDefault="006629D2" w:rsidP="00C27807">
      <w:pPr>
        <w:numPr>
          <w:ilvl w:val="0"/>
          <w:numId w:val="1"/>
        </w:numPr>
        <w:rPr>
          <w:color w:val="000000"/>
        </w:rPr>
      </w:pPr>
      <w:r>
        <w:rPr>
          <w:color w:val="000000"/>
        </w:rPr>
        <w:t>Proje ve performans ödevlerinin görüşülmesi,</w:t>
      </w:r>
    </w:p>
    <w:p w:rsidR="006629D2" w:rsidRDefault="006629D2" w:rsidP="00C27807">
      <w:pPr>
        <w:numPr>
          <w:ilvl w:val="0"/>
          <w:numId w:val="1"/>
        </w:numPr>
        <w:rPr>
          <w:color w:val="000000"/>
        </w:rPr>
      </w:pPr>
      <w:r>
        <w:rPr>
          <w:color w:val="000000"/>
        </w:rPr>
        <w:t>Ölçme ve değerlendirmenin  görüşülmesi.</w:t>
      </w:r>
    </w:p>
    <w:p w:rsidR="006629D2" w:rsidRDefault="006629D2" w:rsidP="00C27807">
      <w:pPr>
        <w:numPr>
          <w:ilvl w:val="0"/>
          <w:numId w:val="1"/>
        </w:numPr>
        <w:rPr>
          <w:color w:val="000000"/>
        </w:rPr>
      </w:pPr>
      <w:r>
        <w:rPr>
          <w:color w:val="000000"/>
        </w:rPr>
        <w:t>Ders işlenişinde izlenecek yöntem ve teknikler.</w:t>
      </w:r>
    </w:p>
    <w:p w:rsidR="006629D2" w:rsidRDefault="006629D2" w:rsidP="00C27807">
      <w:pPr>
        <w:numPr>
          <w:ilvl w:val="0"/>
          <w:numId w:val="1"/>
        </w:numPr>
        <w:rPr>
          <w:color w:val="000000"/>
        </w:rPr>
      </w:pPr>
      <w:r>
        <w:t xml:space="preserve">İngilizce dersinde başarıyı arttırmada alınabilecek tedbirler. </w:t>
      </w:r>
    </w:p>
    <w:p w:rsidR="006629D2" w:rsidRDefault="006629D2" w:rsidP="00C27807">
      <w:pPr>
        <w:numPr>
          <w:ilvl w:val="0"/>
          <w:numId w:val="1"/>
        </w:numPr>
        <w:rPr>
          <w:color w:val="000000"/>
        </w:rPr>
      </w:pPr>
      <w:r>
        <w:t>İngilizce dersinin diğer dersler ile ilişkisi (Zümre öğretmenleri ile ilişkisi)</w:t>
      </w:r>
    </w:p>
    <w:p w:rsidR="006629D2" w:rsidRDefault="006629D2" w:rsidP="00C27807">
      <w:pPr>
        <w:numPr>
          <w:ilvl w:val="0"/>
          <w:numId w:val="1"/>
        </w:numPr>
        <w:rPr>
          <w:color w:val="000000"/>
        </w:rPr>
      </w:pPr>
      <w:r>
        <w:t>SBS  sınavı için hazırlıklar</w:t>
      </w:r>
    </w:p>
    <w:p w:rsidR="006629D2" w:rsidRDefault="006629D2" w:rsidP="00C27807">
      <w:pPr>
        <w:numPr>
          <w:ilvl w:val="0"/>
          <w:numId w:val="1"/>
        </w:numPr>
        <w:rPr>
          <w:color w:val="000000"/>
        </w:rPr>
      </w:pPr>
      <w:r>
        <w:t>Dyned programının değerlendirilmesi</w:t>
      </w:r>
    </w:p>
    <w:p w:rsidR="006629D2" w:rsidRDefault="006629D2" w:rsidP="00C27807">
      <w:pPr>
        <w:numPr>
          <w:ilvl w:val="0"/>
          <w:numId w:val="1"/>
        </w:numPr>
        <w:rPr>
          <w:color w:val="000000"/>
        </w:rPr>
      </w:pPr>
      <w:r>
        <w:rPr>
          <w:color w:val="000000"/>
        </w:rPr>
        <w:t>Öğrenci davranışlarının görüşülmesi.</w:t>
      </w:r>
    </w:p>
    <w:p w:rsidR="006629D2" w:rsidRDefault="006629D2" w:rsidP="00C27807">
      <w:pPr>
        <w:numPr>
          <w:ilvl w:val="0"/>
          <w:numId w:val="1"/>
        </w:numPr>
        <w:rPr>
          <w:color w:val="000000"/>
        </w:rPr>
      </w:pPr>
      <w:r>
        <w:rPr>
          <w:color w:val="000000"/>
        </w:rPr>
        <w:t>Bir önceki eğitim-öğretim yılı zümre kararlarının değerlendirilmesi.</w:t>
      </w:r>
    </w:p>
    <w:p w:rsidR="006629D2" w:rsidRDefault="006629D2" w:rsidP="00C27807">
      <w:pPr>
        <w:numPr>
          <w:ilvl w:val="0"/>
          <w:numId w:val="1"/>
        </w:numPr>
        <w:rPr>
          <w:color w:val="000000"/>
        </w:rPr>
      </w:pPr>
      <w:r>
        <w:rPr>
          <w:color w:val="000000"/>
        </w:rPr>
        <w:t>Dilek ve temenniler.</w:t>
      </w:r>
    </w:p>
    <w:p w:rsidR="006629D2" w:rsidRDefault="006629D2" w:rsidP="00C27807">
      <w:pPr>
        <w:rPr>
          <w:color w:val="000000"/>
        </w:rPr>
      </w:pPr>
    </w:p>
    <w:p w:rsidR="006629D2" w:rsidRDefault="006629D2" w:rsidP="00C27807">
      <w:pPr>
        <w:outlineLvl w:val="0"/>
        <w:rPr>
          <w:color w:val="000000"/>
        </w:rPr>
      </w:pPr>
      <w:r>
        <w:rPr>
          <w:color w:val="000000"/>
        </w:rPr>
        <w:t>GÜNDEM MADDELERİNİN GÖRÜŞÜLMESİ VE ALINACAK KARARLAR:</w:t>
      </w:r>
    </w:p>
    <w:p w:rsidR="006629D2" w:rsidRDefault="006629D2" w:rsidP="00C27807">
      <w:pPr>
        <w:rPr>
          <w:color w:val="000000"/>
        </w:rPr>
      </w:pPr>
    </w:p>
    <w:p w:rsidR="006629D2" w:rsidRDefault="006629D2" w:rsidP="00C27807">
      <w:pPr>
        <w:jc w:val="both"/>
        <w:outlineLvl w:val="0"/>
        <w:rPr>
          <w:b/>
          <w:color w:val="000000"/>
        </w:rPr>
      </w:pPr>
      <w:r>
        <w:rPr>
          <w:color w:val="000000"/>
        </w:rPr>
        <w:t xml:space="preserve"> 1- 2012-2013  Eğitim-Öğretim yılı</w:t>
      </w:r>
      <w:r>
        <w:rPr>
          <w:b/>
          <w:color w:val="000000"/>
        </w:rPr>
        <w:t xml:space="preserve"> </w:t>
      </w:r>
      <w:r>
        <w:rPr>
          <w:color w:val="000000"/>
        </w:rPr>
        <w:t>……………… İlköğretim Okulu</w:t>
      </w:r>
      <w:r>
        <w:rPr>
          <w:b/>
          <w:color w:val="000000"/>
        </w:rPr>
        <w:t xml:space="preserve"> </w:t>
      </w:r>
      <w:r>
        <w:rPr>
          <w:color w:val="000000"/>
        </w:rPr>
        <w:t xml:space="preserve"> I. Dönem İngilizce  Zümre Öğretmenler Kurulu Toplantısına,  27.09.2012 tarihinde, öğretmenler odasında, ……………………….. başkanlığında yukarıda belirtilen gündem maddelerinin görüşülmesine başlandı. Toplantı, iyi dilek ve temenniler ile açıldı.</w:t>
      </w:r>
    </w:p>
    <w:p w:rsidR="006629D2" w:rsidRDefault="006629D2" w:rsidP="00C27807">
      <w:pPr>
        <w:jc w:val="both"/>
        <w:rPr>
          <w:color w:val="000000"/>
        </w:rPr>
      </w:pPr>
    </w:p>
    <w:p w:rsidR="006629D2" w:rsidRDefault="006629D2" w:rsidP="00C27807">
      <w:pPr>
        <w:jc w:val="both"/>
        <w:rPr>
          <w:color w:val="000000"/>
        </w:rPr>
      </w:pPr>
      <w:r>
        <w:rPr>
          <w:color w:val="000000"/>
        </w:rPr>
        <w:t>2- …………………..  toplantının amacının,İngilizce dersinin verimli ve başarılı bir şekilde nasıl işlenmesi gerektiği,öğrenci merkezli etkin bir öğrenmenin uygulanması ve öğrencilere daha iyi eğitim ve öğretim vermek için neler yapılabileceği hususunda görüş birliğiyle kararlar almak olduğunu belirtti.</w:t>
      </w:r>
    </w:p>
    <w:p w:rsidR="006629D2" w:rsidRDefault="006629D2" w:rsidP="00C27807">
      <w:pPr>
        <w:jc w:val="both"/>
        <w:rPr>
          <w:color w:val="000000"/>
        </w:rPr>
      </w:pPr>
    </w:p>
    <w:p w:rsidR="006629D2" w:rsidRDefault="006629D2" w:rsidP="00C27807">
      <w:pPr>
        <w:jc w:val="both"/>
        <w:rPr>
          <w:color w:val="000000"/>
        </w:rPr>
      </w:pPr>
      <w:r>
        <w:rPr>
          <w:color w:val="000000"/>
        </w:rPr>
        <w:t>3- …………………… 1739 Sayılı Milli Eğitim Temel  Kanunu’ndan  Türk  Milli Eğitimi’nin genel ve özel amaçları okudu.. Bu amaçlar doğrultusunda konuların işlenişi ve öğrencilerin gerekli seviyeye ulaştırılması hedef alındı.</w:t>
      </w:r>
    </w:p>
    <w:p w:rsidR="006629D2" w:rsidRDefault="006629D2" w:rsidP="00C27807">
      <w:pPr>
        <w:jc w:val="both"/>
        <w:rPr>
          <w:color w:val="000000"/>
        </w:rPr>
      </w:pPr>
    </w:p>
    <w:p w:rsidR="006629D2" w:rsidRDefault="006629D2" w:rsidP="00C27807">
      <w:pPr>
        <w:jc w:val="both"/>
        <w:rPr>
          <w:color w:val="000000"/>
        </w:rPr>
      </w:pPr>
      <w:r>
        <w:rPr>
          <w:color w:val="000000"/>
        </w:rPr>
        <w:t>4- İlköğretim kurumları  Yönetmeliği’nin zümre toplantıları ile ilgili maddeleri ……………………. tarafından okunarak, bu bilgiler ışığında kararların alınacağı belirtildi.</w:t>
      </w:r>
    </w:p>
    <w:p w:rsidR="006629D2" w:rsidRDefault="006629D2" w:rsidP="00C27807">
      <w:pPr>
        <w:jc w:val="both"/>
        <w:rPr>
          <w:rFonts w:ascii="Calibri" w:hAnsi="Calibri"/>
          <w:color w:val="000000"/>
        </w:rPr>
      </w:pPr>
    </w:p>
    <w:p w:rsidR="006629D2" w:rsidRDefault="006629D2" w:rsidP="00C27807">
      <w:pPr>
        <w:jc w:val="both"/>
        <w:rPr>
          <w:color w:val="000000"/>
        </w:rPr>
      </w:pPr>
      <w:r>
        <w:rPr>
          <w:color w:val="000000"/>
        </w:rPr>
        <w:t xml:space="preserve">5- </w:t>
      </w:r>
      <w:r>
        <w:rPr>
          <w:bCs/>
          <w:color w:val="000000"/>
        </w:rPr>
        <w:t>…………………….. ,</w:t>
      </w:r>
      <w:r>
        <w:rPr>
          <w:color w:val="000000"/>
        </w:rPr>
        <w:t>Ünitelendirilmiş Yıllık planların 2551 Sayılı Tebliğler Dergisi’ndeki konulara göre ve  müfredat programındaki amaçlar doğrultusunda hazırlanması gerektiğini ve günlük plan olarak da, öğretmen kılavuz kitaplarındaki materyallerin kullanılabileceğini belirtti.Diğer öğretmenler bu konuda aynı fikirde olduklarını söylediler.</w:t>
      </w:r>
    </w:p>
    <w:p w:rsidR="006629D2" w:rsidRDefault="006629D2" w:rsidP="00C27807">
      <w:pPr>
        <w:jc w:val="both"/>
        <w:rPr>
          <w:color w:val="000000"/>
        </w:rPr>
      </w:pPr>
    </w:p>
    <w:p w:rsidR="006629D2" w:rsidRDefault="006629D2" w:rsidP="00C27807">
      <w:pPr>
        <w:jc w:val="both"/>
        <w:rPr>
          <w:color w:val="000000"/>
        </w:rPr>
      </w:pPr>
      <w:r>
        <w:rPr>
          <w:color w:val="000000"/>
        </w:rPr>
        <w:t>6- Atatürk İlke ve İnkilaplarının 2504 Sayılı Tebliğler Dergisi doğrultusunda çağdaş bir anlayış içinde kavratılmasına ,derslerde bu konulara yer verilmesine ve gerektiğinde Sosyal Bilgiler ve Türkçe öğretmeniyle işbirliğine gidilmesine karar verildi.</w:t>
      </w:r>
    </w:p>
    <w:p w:rsidR="006629D2" w:rsidRDefault="006629D2" w:rsidP="00C27807">
      <w:pPr>
        <w:jc w:val="both"/>
        <w:rPr>
          <w:color w:val="000000"/>
        </w:rPr>
      </w:pPr>
    </w:p>
    <w:p w:rsidR="006629D2" w:rsidRDefault="006629D2" w:rsidP="00C27807">
      <w:pPr>
        <w:jc w:val="both"/>
        <w:rPr>
          <w:color w:val="000000"/>
        </w:rPr>
      </w:pPr>
      <w:r>
        <w:rPr>
          <w:color w:val="000000"/>
        </w:rPr>
        <w:t xml:space="preserve">7-  Bu konuda  söz alan …………………..  ders araç ve gereçlerinin tespiti ve kullanımı  konusunda  her öğrencinin ders materyallerine sahip olması( ders kitabı-alıştırma kitabı-sözlük-defter vs.),bunun yanında konuların muhtevasına göre yardımcı kaynakların bulundurulması ve gerektiğinde bunların sağlanması için  işbirliğine gidilmesini  söyledi. Ayrıca okul araç ve gereçlerinin daha dikkatli  kullanımı konusunda öğrencilere gereken açıklamaların  ve uyarıların yapılmasına özen gösterilmesi gerektiğini   dile getirdi. </w:t>
      </w:r>
    </w:p>
    <w:p w:rsidR="006629D2" w:rsidRDefault="006629D2" w:rsidP="00C27807">
      <w:pPr>
        <w:jc w:val="both"/>
        <w:rPr>
          <w:color w:val="000000"/>
        </w:rPr>
      </w:pPr>
    </w:p>
    <w:p w:rsidR="006629D2" w:rsidRDefault="006629D2" w:rsidP="00C27807">
      <w:pPr>
        <w:jc w:val="both"/>
        <w:rPr>
          <w:color w:val="000000"/>
        </w:rPr>
      </w:pPr>
      <w:r>
        <w:rPr>
          <w:color w:val="000000"/>
        </w:rPr>
        <w:t>8- Her iki kanaat döneminde İngilizce dersi  için I..Kademe sınıflarına (4-5),üç yazılı ve bir sınıf içi performans notu,II.Kademe sınıflarına ise (6-7-8), üç yazılı ve bir sınıf içi performans notu verilmesi kararlaştırıldı.Ayrıca yapılacak olan yazılı sınavların tarihinin en az bir hafta önceden öğrencilere duyurulması ve bir hafta içinde sonuçların öğrencilere açıklanması kararına varıldı.</w:t>
      </w:r>
    </w:p>
    <w:p w:rsidR="006629D2" w:rsidRDefault="006629D2" w:rsidP="00C27807">
      <w:pPr>
        <w:jc w:val="both"/>
        <w:rPr>
          <w:color w:val="000000"/>
        </w:rPr>
      </w:pPr>
    </w:p>
    <w:p w:rsidR="006629D2" w:rsidRDefault="006629D2" w:rsidP="00C27807">
      <w:pPr>
        <w:jc w:val="both"/>
      </w:pPr>
      <w:r>
        <w:rPr>
          <w:color w:val="000000"/>
        </w:rPr>
        <w:t xml:space="preserve">9- </w:t>
      </w:r>
      <w:r>
        <w:t xml:space="preserve">Performans ve Proje Görev konularının seçilmesi konusunda ……………………………. İlköğretim Okulları Yönetmeliği’nin Görev vermede dikkate alınması gereken maddeleri okudu. </w:t>
      </w:r>
      <w:r>
        <w:rPr>
          <w:b/>
        </w:rPr>
        <w:t>25212 sayılı R.G Yayımlanan ilköğretim kurumları yönetmeliğinin 4. maddesi’ne</w:t>
      </w:r>
      <w:r>
        <w:t xml:space="preserve"> göre performans görevi konularının eleştirel düşünme, araştırma yapma gibi becerileri geliştirmeye yönelik seçilmesini belirtti. Performans Görevi ve Proje  Ödevi konularının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6629D2" w:rsidRDefault="006629D2" w:rsidP="00C27807"/>
    <w:p w:rsidR="006629D2" w:rsidRDefault="006629D2" w:rsidP="00C27807">
      <w:pPr>
        <w:ind w:firstLine="708"/>
        <w:rPr>
          <w:b/>
          <w:bCs/>
        </w:rPr>
      </w:pPr>
      <w:r>
        <w:rPr>
          <w:b/>
          <w:bCs/>
        </w:rPr>
        <w:t>4.sınıflar için performans görevleri konuları ;</w:t>
      </w:r>
    </w:p>
    <w:p w:rsidR="006629D2" w:rsidRDefault="006629D2" w:rsidP="00C27807">
      <w:pPr>
        <w:pStyle w:val="BodyText2"/>
        <w:rPr>
          <w:sz w:val="22"/>
          <w:szCs w:val="22"/>
        </w:rPr>
      </w:pPr>
      <w:r>
        <w:rPr>
          <w:sz w:val="22"/>
          <w:szCs w:val="22"/>
        </w:rPr>
        <w:t xml:space="preserve">1. Kendini tanıtma </w:t>
      </w:r>
    </w:p>
    <w:p w:rsidR="006629D2" w:rsidRDefault="006629D2" w:rsidP="00C27807">
      <w:pPr>
        <w:pStyle w:val="BodyText2"/>
        <w:rPr>
          <w:sz w:val="22"/>
          <w:szCs w:val="22"/>
        </w:rPr>
      </w:pPr>
      <w:r>
        <w:rPr>
          <w:sz w:val="22"/>
          <w:szCs w:val="22"/>
        </w:rPr>
        <w:t>2.Vücudun bölümlerinin tanıtılması</w:t>
      </w:r>
    </w:p>
    <w:p w:rsidR="006629D2" w:rsidRDefault="006629D2" w:rsidP="00C27807">
      <w:pPr>
        <w:pStyle w:val="BodyText2"/>
        <w:rPr>
          <w:sz w:val="22"/>
          <w:szCs w:val="22"/>
        </w:rPr>
      </w:pPr>
      <w:r>
        <w:rPr>
          <w:sz w:val="22"/>
          <w:szCs w:val="22"/>
        </w:rPr>
        <w:t>3.Aile ağacı çizerek ailesini tanıtma</w:t>
      </w:r>
    </w:p>
    <w:p w:rsidR="006629D2" w:rsidRDefault="006629D2" w:rsidP="00C27807">
      <w:pPr>
        <w:pStyle w:val="BodyText2"/>
        <w:rPr>
          <w:sz w:val="22"/>
          <w:szCs w:val="22"/>
        </w:rPr>
      </w:pPr>
      <w:r>
        <w:rPr>
          <w:sz w:val="22"/>
          <w:szCs w:val="22"/>
        </w:rPr>
        <w:t>4.İki kişinin hazırladığı diyaloğu kuklalarla canlandırmak</w:t>
      </w:r>
    </w:p>
    <w:p w:rsidR="006629D2" w:rsidRDefault="006629D2" w:rsidP="00C27807">
      <w:pPr>
        <w:pStyle w:val="BodyText2"/>
        <w:rPr>
          <w:sz w:val="22"/>
          <w:szCs w:val="22"/>
        </w:rPr>
      </w:pPr>
      <w:r>
        <w:rPr>
          <w:sz w:val="22"/>
          <w:szCs w:val="22"/>
        </w:rPr>
        <w:t>5.Sayıların gösterilmesi</w:t>
      </w:r>
    </w:p>
    <w:p w:rsidR="006629D2" w:rsidRDefault="006629D2" w:rsidP="00C27807">
      <w:pPr>
        <w:pStyle w:val="BodyText2"/>
        <w:rPr>
          <w:sz w:val="22"/>
          <w:szCs w:val="22"/>
        </w:rPr>
      </w:pPr>
      <w:r>
        <w:rPr>
          <w:sz w:val="22"/>
          <w:szCs w:val="22"/>
        </w:rPr>
        <w:t>6.Öğrenilen kelimelerle cümleler kurmak</w:t>
      </w:r>
    </w:p>
    <w:p w:rsidR="006629D2" w:rsidRDefault="006629D2" w:rsidP="00C27807">
      <w:pPr>
        <w:pStyle w:val="BodyText2"/>
        <w:rPr>
          <w:sz w:val="22"/>
          <w:szCs w:val="22"/>
        </w:rPr>
      </w:pPr>
      <w:r>
        <w:rPr>
          <w:sz w:val="22"/>
          <w:szCs w:val="22"/>
        </w:rPr>
        <w:t>7.Resimlerle yiyeceklerin ve içeceklerin tanıtılması</w:t>
      </w:r>
    </w:p>
    <w:p w:rsidR="006629D2" w:rsidRDefault="006629D2" w:rsidP="00C27807">
      <w:pPr>
        <w:pStyle w:val="BodyText2"/>
        <w:rPr>
          <w:sz w:val="22"/>
          <w:szCs w:val="22"/>
        </w:rPr>
      </w:pPr>
      <w:r>
        <w:rPr>
          <w:sz w:val="22"/>
          <w:szCs w:val="22"/>
        </w:rPr>
        <w:t>8.Rakamlarla ilgili problemler hazırlama, rakamları komik resimlerle tanıtma</w:t>
      </w:r>
    </w:p>
    <w:p w:rsidR="006629D2" w:rsidRDefault="006629D2" w:rsidP="00C27807">
      <w:pPr>
        <w:pStyle w:val="BodyText2"/>
        <w:rPr>
          <w:sz w:val="22"/>
          <w:szCs w:val="22"/>
        </w:rPr>
      </w:pPr>
      <w:r>
        <w:rPr>
          <w:sz w:val="22"/>
          <w:szCs w:val="22"/>
        </w:rPr>
        <w:t>9.Evi ve evde kullanılan eşyaları resimlerle tanıtma</w:t>
      </w:r>
    </w:p>
    <w:p w:rsidR="006629D2" w:rsidRDefault="006629D2" w:rsidP="00C27807">
      <w:pPr>
        <w:pStyle w:val="BodyText2"/>
        <w:rPr>
          <w:sz w:val="22"/>
          <w:szCs w:val="22"/>
        </w:rPr>
      </w:pPr>
      <w:r>
        <w:rPr>
          <w:sz w:val="22"/>
          <w:szCs w:val="22"/>
        </w:rPr>
        <w:t>10.Edatlar kullanarak resimlerle cümleler kurma</w:t>
      </w:r>
    </w:p>
    <w:p w:rsidR="006629D2" w:rsidRDefault="006629D2" w:rsidP="00C27807">
      <w:pPr>
        <w:pStyle w:val="BodyText2"/>
        <w:rPr>
          <w:sz w:val="22"/>
          <w:szCs w:val="22"/>
        </w:rPr>
      </w:pPr>
      <w:r>
        <w:rPr>
          <w:sz w:val="22"/>
          <w:szCs w:val="22"/>
        </w:rPr>
        <w:t>11.Günleri, ayları, mevsimleri resimlerle tanıtma, cümle kurma, diyalog yazma</w:t>
      </w:r>
    </w:p>
    <w:p w:rsidR="006629D2" w:rsidRDefault="006629D2" w:rsidP="00C27807">
      <w:pPr>
        <w:pStyle w:val="BodyText2"/>
        <w:rPr>
          <w:sz w:val="22"/>
          <w:szCs w:val="22"/>
        </w:rPr>
      </w:pPr>
      <w:r>
        <w:rPr>
          <w:sz w:val="22"/>
          <w:szCs w:val="22"/>
        </w:rPr>
        <w:t>12.Renkleri resimler kullanarak tanıtma</w:t>
      </w:r>
    </w:p>
    <w:p w:rsidR="006629D2" w:rsidRDefault="006629D2" w:rsidP="00C27807">
      <w:pPr>
        <w:pStyle w:val="BodyText2"/>
        <w:rPr>
          <w:sz w:val="22"/>
          <w:szCs w:val="22"/>
        </w:rPr>
      </w:pPr>
      <w:r>
        <w:rPr>
          <w:sz w:val="22"/>
          <w:szCs w:val="22"/>
        </w:rPr>
        <w:t>13.Ünlü kişileri kullanarak  diyalog hazırlama</w:t>
      </w:r>
    </w:p>
    <w:p w:rsidR="006629D2" w:rsidRDefault="006629D2" w:rsidP="00C27807">
      <w:pPr>
        <w:pStyle w:val="BodyText2"/>
        <w:rPr>
          <w:sz w:val="22"/>
          <w:szCs w:val="22"/>
        </w:rPr>
      </w:pPr>
      <w:r>
        <w:rPr>
          <w:sz w:val="22"/>
          <w:szCs w:val="22"/>
        </w:rPr>
        <w:t>14. Kartonlardan yararlanarak bir saat hazırlama</w:t>
      </w:r>
    </w:p>
    <w:p w:rsidR="006629D2" w:rsidRDefault="006629D2" w:rsidP="00C27807">
      <w:pPr>
        <w:pStyle w:val="BodyText2"/>
        <w:rPr>
          <w:sz w:val="22"/>
          <w:szCs w:val="22"/>
        </w:rPr>
      </w:pPr>
      <w:r>
        <w:rPr>
          <w:sz w:val="22"/>
          <w:szCs w:val="22"/>
        </w:rPr>
        <w:t>15. Doğum günü partisi için bir kart hazırlama</w:t>
      </w:r>
    </w:p>
    <w:p w:rsidR="006629D2" w:rsidRDefault="006629D2" w:rsidP="00C27807">
      <w:pPr>
        <w:pStyle w:val="BodyText2"/>
        <w:rPr>
          <w:sz w:val="22"/>
          <w:szCs w:val="22"/>
        </w:rPr>
      </w:pPr>
      <w:r>
        <w:rPr>
          <w:sz w:val="22"/>
          <w:szCs w:val="22"/>
        </w:rPr>
        <w:t>16.Takvim yaparak arkadaşlarının doğum gününü anlatan diyalog yazma</w:t>
      </w:r>
    </w:p>
    <w:p w:rsidR="006629D2" w:rsidRDefault="006629D2" w:rsidP="00C27807">
      <w:pPr>
        <w:pStyle w:val="BodyText2"/>
        <w:rPr>
          <w:sz w:val="22"/>
          <w:szCs w:val="22"/>
        </w:rPr>
      </w:pPr>
      <w:r>
        <w:rPr>
          <w:sz w:val="22"/>
          <w:szCs w:val="22"/>
        </w:rPr>
        <w:t>17.Her mevsimin hava şartlarını gösteren poster hazırlama</w:t>
      </w:r>
    </w:p>
    <w:p w:rsidR="006629D2" w:rsidRDefault="006629D2" w:rsidP="00C27807">
      <w:pPr>
        <w:pStyle w:val="BodyText2"/>
        <w:rPr>
          <w:sz w:val="22"/>
          <w:szCs w:val="22"/>
        </w:rPr>
      </w:pPr>
      <w:r>
        <w:rPr>
          <w:sz w:val="22"/>
          <w:szCs w:val="22"/>
        </w:rPr>
        <w:t>18. Okuldaki ders programını bir karton üzerinde hazırlama ve bu programı anlatan bir paragraf yazma</w:t>
      </w:r>
    </w:p>
    <w:p w:rsidR="006629D2" w:rsidRDefault="006629D2" w:rsidP="00C27807">
      <w:pPr>
        <w:pStyle w:val="BodyText2"/>
        <w:rPr>
          <w:sz w:val="22"/>
          <w:szCs w:val="22"/>
        </w:rPr>
      </w:pPr>
      <w:r>
        <w:rPr>
          <w:sz w:val="22"/>
          <w:szCs w:val="22"/>
        </w:rPr>
        <w:t>19. Yiyecek ve içeceklerle ilgili bir poster hazırlama</w:t>
      </w:r>
    </w:p>
    <w:p w:rsidR="006629D2" w:rsidRDefault="006629D2" w:rsidP="00C27807">
      <w:pPr>
        <w:pStyle w:val="BodyText2"/>
        <w:rPr>
          <w:sz w:val="22"/>
          <w:szCs w:val="22"/>
        </w:rPr>
      </w:pPr>
      <w:r>
        <w:rPr>
          <w:sz w:val="22"/>
          <w:szCs w:val="22"/>
        </w:rPr>
        <w:t>20. Oyuncaklarla ilgili bir poster hazırlama</w:t>
      </w:r>
    </w:p>
    <w:p w:rsidR="006629D2" w:rsidRDefault="006629D2" w:rsidP="00C27807">
      <w:pPr>
        <w:pStyle w:val="BodyText2"/>
        <w:rPr>
          <w:sz w:val="22"/>
          <w:szCs w:val="22"/>
        </w:rPr>
      </w:pPr>
      <w:r>
        <w:rPr>
          <w:sz w:val="22"/>
          <w:szCs w:val="22"/>
        </w:rPr>
        <w:t>21. Sınıf eşyalarının resmini yapma ve bu eşyaların İngilizce karşılıklarını yazma</w:t>
      </w:r>
    </w:p>
    <w:p w:rsidR="006629D2" w:rsidRDefault="006629D2" w:rsidP="00C27807">
      <w:pPr>
        <w:pStyle w:val="BodyText2"/>
        <w:rPr>
          <w:sz w:val="22"/>
          <w:szCs w:val="22"/>
        </w:rPr>
      </w:pPr>
      <w:r>
        <w:rPr>
          <w:sz w:val="22"/>
          <w:szCs w:val="22"/>
        </w:rPr>
        <w:t>22.Giysilerin resimlerini yapma ve İngilizce karşılıklarını yazma</w:t>
      </w:r>
    </w:p>
    <w:p w:rsidR="006629D2" w:rsidRDefault="006629D2" w:rsidP="00C27807">
      <w:pPr>
        <w:pStyle w:val="BodyText2"/>
        <w:rPr>
          <w:i/>
          <w:iCs/>
          <w:sz w:val="22"/>
          <w:szCs w:val="22"/>
        </w:rPr>
      </w:pPr>
    </w:p>
    <w:p w:rsidR="006629D2" w:rsidRDefault="006629D2" w:rsidP="00C27807">
      <w:pPr>
        <w:pStyle w:val="BodyText2"/>
        <w:rPr>
          <w:sz w:val="22"/>
          <w:szCs w:val="22"/>
        </w:rPr>
      </w:pPr>
      <w:r>
        <w:rPr>
          <w:b/>
          <w:bCs/>
          <w:color w:val="auto"/>
          <w:sz w:val="22"/>
          <w:szCs w:val="22"/>
        </w:rPr>
        <w:t>5. sınıf performans görevleri konuları</w:t>
      </w:r>
      <w:r>
        <w:rPr>
          <w:sz w:val="22"/>
          <w:szCs w:val="22"/>
        </w:rPr>
        <w:t xml:space="preserve"> </w:t>
      </w:r>
    </w:p>
    <w:p w:rsidR="006629D2" w:rsidRDefault="006629D2" w:rsidP="00C27807">
      <w:pPr>
        <w:pStyle w:val="BodyText2"/>
        <w:rPr>
          <w:sz w:val="22"/>
          <w:szCs w:val="22"/>
        </w:rPr>
      </w:pPr>
      <w:r>
        <w:rPr>
          <w:sz w:val="22"/>
          <w:szCs w:val="22"/>
        </w:rPr>
        <w:t>1.Kanada’dan gelen bir turistle tanışma, diyalog hazırlama</w:t>
      </w:r>
    </w:p>
    <w:p w:rsidR="006629D2" w:rsidRDefault="006629D2" w:rsidP="00C27807">
      <w:pPr>
        <w:pStyle w:val="BodyText2"/>
        <w:rPr>
          <w:sz w:val="22"/>
          <w:szCs w:val="22"/>
        </w:rPr>
      </w:pPr>
      <w:r>
        <w:rPr>
          <w:sz w:val="22"/>
          <w:szCs w:val="22"/>
        </w:rPr>
        <w:t>2.İngiliz alfabesini nesnelerle resimli poster hazırlanması</w:t>
      </w:r>
    </w:p>
    <w:p w:rsidR="006629D2" w:rsidRDefault="006629D2" w:rsidP="00C27807">
      <w:pPr>
        <w:pStyle w:val="BodyText2"/>
        <w:rPr>
          <w:sz w:val="22"/>
          <w:szCs w:val="22"/>
        </w:rPr>
      </w:pPr>
      <w:r>
        <w:rPr>
          <w:sz w:val="22"/>
          <w:szCs w:val="22"/>
        </w:rPr>
        <w:t>3.Ailesinin nelerden hoşlandığını  gösteren 4 paragraf hazırlanması</w:t>
      </w:r>
    </w:p>
    <w:p w:rsidR="006629D2" w:rsidRDefault="006629D2" w:rsidP="00C27807">
      <w:pPr>
        <w:pStyle w:val="BodyText2"/>
        <w:rPr>
          <w:sz w:val="22"/>
          <w:szCs w:val="22"/>
        </w:rPr>
      </w:pPr>
      <w:r>
        <w:rPr>
          <w:sz w:val="22"/>
          <w:szCs w:val="22"/>
        </w:rPr>
        <w:t>4.40 adet soru ve cevap hazırlama</w:t>
      </w:r>
    </w:p>
    <w:p w:rsidR="006629D2" w:rsidRDefault="006629D2" w:rsidP="00C27807">
      <w:pPr>
        <w:pStyle w:val="BodyText2"/>
        <w:rPr>
          <w:sz w:val="22"/>
          <w:szCs w:val="22"/>
        </w:rPr>
      </w:pPr>
      <w:r>
        <w:rPr>
          <w:sz w:val="22"/>
          <w:szCs w:val="22"/>
        </w:rPr>
        <w:t>5.Sınıf içinde uygulanabilecek değişik aktiviteler (eşleştirme, soru cevaplama, boyama vs.)</w:t>
      </w:r>
    </w:p>
    <w:p w:rsidR="006629D2" w:rsidRDefault="006629D2" w:rsidP="00C27807">
      <w:pPr>
        <w:pStyle w:val="BodyText2"/>
        <w:rPr>
          <w:sz w:val="22"/>
          <w:szCs w:val="22"/>
        </w:rPr>
      </w:pPr>
      <w:r>
        <w:rPr>
          <w:sz w:val="22"/>
          <w:szCs w:val="22"/>
        </w:rPr>
        <w:t>6.15 ülkenin bayrağını çizme, boyama ve isimlerini yazma</w:t>
      </w:r>
    </w:p>
    <w:p w:rsidR="006629D2" w:rsidRDefault="006629D2" w:rsidP="00C27807">
      <w:pPr>
        <w:pStyle w:val="BodyText2"/>
        <w:rPr>
          <w:sz w:val="22"/>
          <w:szCs w:val="22"/>
        </w:rPr>
      </w:pPr>
      <w:r>
        <w:rPr>
          <w:sz w:val="22"/>
          <w:szCs w:val="22"/>
        </w:rPr>
        <w:t>7.Sınıf kurallarını yazma</w:t>
      </w:r>
    </w:p>
    <w:p w:rsidR="006629D2" w:rsidRDefault="006629D2" w:rsidP="00C27807">
      <w:pPr>
        <w:pStyle w:val="BodyText2"/>
        <w:rPr>
          <w:sz w:val="22"/>
          <w:szCs w:val="22"/>
        </w:rPr>
      </w:pPr>
      <w:r>
        <w:rPr>
          <w:sz w:val="22"/>
          <w:szCs w:val="22"/>
        </w:rPr>
        <w:t>8.Kırtasiyede satılan şeylerle ilgili diyaloglar hazırlama</w:t>
      </w:r>
    </w:p>
    <w:p w:rsidR="006629D2" w:rsidRDefault="006629D2" w:rsidP="00C27807">
      <w:pPr>
        <w:pStyle w:val="BodyText2"/>
        <w:rPr>
          <w:sz w:val="22"/>
          <w:szCs w:val="22"/>
        </w:rPr>
      </w:pPr>
      <w:r>
        <w:rPr>
          <w:sz w:val="22"/>
          <w:szCs w:val="22"/>
        </w:rPr>
        <w:t>9.Hoşlandığın ve hoşlanmadığın yiyecek ve içecek listesini hazırlama</w:t>
      </w:r>
    </w:p>
    <w:p w:rsidR="006629D2" w:rsidRDefault="006629D2" w:rsidP="00C27807">
      <w:pPr>
        <w:pStyle w:val="BodyText2"/>
        <w:rPr>
          <w:sz w:val="22"/>
          <w:szCs w:val="22"/>
        </w:rPr>
      </w:pPr>
      <w:r>
        <w:rPr>
          <w:sz w:val="22"/>
          <w:szCs w:val="22"/>
        </w:rPr>
        <w:t>10.En sevdiğin çizgi kahramanın posteri ile hoşlandığı ve hoşlanmadığı şeylerin ifadesini yazma</w:t>
      </w:r>
    </w:p>
    <w:p w:rsidR="006629D2" w:rsidRDefault="006629D2" w:rsidP="00C27807">
      <w:pPr>
        <w:pStyle w:val="BodyText2"/>
        <w:rPr>
          <w:sz w:val="22"/>
          <w:szCs w:val="22"/>
        </w:rPr>
      </w:pPr>
      <w:r>
        <w:rPr>
          <w:sz w:val="22"/>
          <w:szCs w:val="22"/>
        </w:rPr>
        <w:t>11.Aynı iki resimden farklılıklar yaparak İngilizce cümlelerle farklılıkları anlatmak</w:t>
      </w:r>
    </w:p>
    <w:p w:rsidR="006629D2" w:rsidRDefault="006629D2" w:rsidP="00C27807">
      <w:pPr>
        <w:pStyle w:val="BodyText2"/>
        <w:rPr>
          <w:sz w:val="22"/>
          <w:szCs w:val="22"/>
        </w:rPr>
      </w:pPr>
      <w:r>
        <w:rPr>
          <w:sz w:val="22"/>
          <w:szCs w:val="22"/>
        </w:rPr>
        <w:t>12. Çeşitli yeterlilikler hakkında bir anket hazırlama</w:t>
      </w:r>
    </w:p>
    <w:p w:rsidR="006629D2" w:rsidRDefault="006629D2" w:rsidP="00C27807">
      <w:pPr>
        <w:pStyle w:val="BodyText2"/>
        <w:rPr>
          <w:sz w:val="22"/>
          <w:szCs w:val="22"/>
        </w:rPr>
      </w:pPr>
      <w:r>
        <w:rPr>
          <w:sz w:val="22"/>
          <w:szCs w:val="22"/>
        </w:rPr>
        <w:t>13. Resimlerle görselleştirerek sevdiğiniz aktiviteleri anlatan bir poster hazırlama</w:t>
      </w:r>
    </w:p>
    <w:p w:rsidR="006629D2" w:rsidRDefault="006629D2" w:rsidP="00C27807">
      <w:pPr>
        <w:pStyle w:val="BodyText2"/>
        <w:rPr>
          <w:sz w:val="22"/>
          <w:szCs w:val="22"/>
        </w:rPr>
      </w:pPr>
      <w:r>
        <w:rPr>
          <w:sz w:val="22"/>
          <w:szCs w:val="22"/>
        </w:rPr>
        <w:t>14. Kendi özel alfabenizi oluşturma ve bu alfabeyi kullanarak gizli bir mesaj yazma</w:t>
      </w:r>
    </w:p>
    <w:p w:rsidR="006629D2" w:rsidRDefault="006629D2" w:rsidP="00C27807">
      <w:pPr>
        <w:pStyle w:val="BodyText2"/>
        <w:rPr>
          <w:sz w:val="22"/>
          <w:szCs w:val="22"/>
        </w:rPr>
      </w:pPr>
      <w:r>
        <w:rPr>
          <w:sz w:val="22"/>
          <w:szCs w:val="22"/>
        </w:rPr>
        <w:t>15. Meslekler ve bu mesleklerde kullanılan aletlerle ilgili resimli bir poster hazırlama</w:t>
      </w:r>
    </w:p>
    <w:p w:rsidR="006629D2" w:rsidRDefault="006629D2" w:rsidP="00C27807">
      <w:pPr>
        <w:pStyle w:val="BodyText2"/>
        <w:rPr>
          <w:sz w:val="22"/>
          <w:szCs w:val="22"/>
        </w:rPr>
      </w:pPr>
      <w:r>
        <w:rPr>
          <w:sz w:val="22"/>
          <w:szCs w:val="22"/>
        </w:rPr>
        <w:t>16. Sağlıklı bir yaşam için tavsiyeler verme</w:t>
      </w:r>
    </w:p>
    <w:p w:rsidR="006629D2" w:rsidRDefault="006629D2" w:rsidP="00C27807">
      <w:pPr>
        <w:pStyle w:val="BodyText2"/>
        <w:rPr>
          <w:sz w:val="22"/>
          <w:szCs w:val="22"/>
        </w:rPr>
      </w:pPr>
      <w:r>
        <w:rPr>
          <w:sz w:val="22"/>
          <w:szCs w:val="22"/>
        </w:rPr>
        <w:t>17. Hastalıklarla ilgili bir poster hazırlama</w:t>
      </w:r>
    </w:p>
    <w:p w:rsidR="006629D2" w:rsidRDefault="006629D2" w:rsidP="00C27807">
      <w:pPr>
        <w:pStyle w:val="BodyText2"/>
        <w:rPr>
          <w:sz w:val="22"/>
          <w:szCs w:val="22"/>
        </w:rPr>
      </w:pPr>
      <w:r>
        <w:rPr>
          <w:sz w:val="22"/>
          <w:szCs w:val="22"/>
        </w:rPr>
        <w:t>18. Yapabildiğimiz ve yapamadığımız şeyleri anlatma</w:t>
      </w:r>
    </w:p>
    <w:p w:rsidR="006629D2" w:rsidRDefault="006629D2" w:rsidP="00C27807">
      <w:pPr>
        <w:pStyle w:val="BodyText2"/>
        <w:rPr>
          <w:sz w:val="22"/>
          <w:szCs w:val="22"/>
        </w:rPr>
      </w:pPr>
    </w:p>
    <w:p w:rsidR="006629D2" w:rsidRDefault="006629D2" w:rsidP="00C27807">
      <w:pPr>
        <w:pStyle w:val="BodyText2"/>
        <w:rPr>
          <w:sz w:val="22"/>
          <w:szCs w:val="22"/>
        </w:rPr>
      </w:pPr>
      <w:r>
        <w:rPr>
          <w:b/>
          <w:bCs/>
          <w:color w:val="auto"/>
          <w:sz w:val="22"/>
          <w:szCs w:val="22"/>
        </w:rPr>
        <w:t>6. sınıf performans görevleri konuları</w:t>
      </w:r>
      <w:r>
        <w:rPr>
          <w:sz w:val="22"/>
          <w:szCs w:val="22"/>
        </w:rPr>
        <w:t xml:space="preserve"> </w:t>
      </w:r>
    </w:p>
    <w:p w:rsidR="006629D2" w:rsidRDefault="006629D2" w:rsidP="00C27807">
      <w:pPr>
        <w:pStyle w:val="BodyText2"/>
        <w:rPr>
          <w:sz w:val="22"/>
          <w:szCs w:val="22"/>
        </w:rPr>
      </w:pPr>
      <w:r>
        <w:rPr>
          <w:sz w:val="22"/>
          <w:szCs w:val="22"/>
        </w:rPr>
        <w:t>1.Hayali karakterinizin aile ağacını yapma</w:t>
      </w:r>
    </w:p>
    <w:p w:rsidR="006629D2" w:rsidRDefault="006629D2" w:rsidP="00C27807">
      <w:pPr>
        <w:pStyle w:val="BodyText2"/>
        <w:rPr>
          <w:sz w:val="22"/>
          <w:szCs w:val="22"/>
        </w:rPr>
      </w:pPr>
      <w:r>
        <w:rPr>
          <w:sz w:val="22"/>
          <w:szCs w:val="22"/>
        </w:rPr>
        <w:t>2.En sevdiğin çizgi kahramanın posteri ile hoşlandığı ve hoşlanmadığı şeylerin ifadesini yazma</w:t>
      </w:r>
    </w:p>
    <w:p w:rsidR="006629D2" w:rsidRDefault="006629D2" w:rsidP="00C27807">
      <w:pPr>
        <w:pStyle w:val="BodyText2"/>
        <w:rPr>
          <w:sz w:val="22"/>
          <w:szCs w:val="22"/>
        </w:rPr>
      </w:pPr>
      <w:r>
        <w:rPr>
          <w:sz w:val="22"/>
          <w:szCs w:val="22"/>
        </w:rPr>
        <w:t>3.Günlük aktivitelerin bir listesini yapma</w:t>
      </w:r>
    </w:p>
    <w:p w:rsidR="006629D2" w:rsidRDefault="006629D2" w:rsidP="00C27807">
      <w:pPr>
        <w:pStyle w:val="BodyText2"/>
        <w:rPr>
          <w:sz w:val="22"/>
          <w:szCs w:val="22"/>
        </w:rPr>
      </w:pPr>
      <w:r>
        <w:rPr>
          <w:sz w:val="22"/>
          <w:szCs w:val="22"/>
        </w:rPr>
        <w:t>4.Bir arkadaşınız hakkında kısa bir paragraf yazma</w:t>
      </w:r>
    </w:p>
    <w:p w:rsidR="006629D2" w:rsidRDefault="006629D2" w:rsidP="00C27807">
      <w:pPr>
        <w:pStyle w:val="BodyText2"/>
        <w:rPr>
          <w:sz w:val="22"/>
          <w:szCs w:val="22"/>
        </w:rPr>
      </w:pPr>
      <w:r>
        <w:rPr>
          <w:sz w:val="22"/>
          <w:szCs w:val="22"/>
        </w:rPr>
        <w:t>5.Bir bölgemizin hava durumu ile ilgili kısa bir paragraf yazma</w:t>
      </w:r>
    </w:p>
    <w:p w:rsidR="006629D2" w:rsidRDefault="006629D2" w:rsidP="00C27807">
      <w:pPr>
        <w:pStyle w:val="BodyText2"/>
        <w:rPr>
          <w:sz w:val="22"/>
          <w:szCs w:val="22"/>
        </w:rPr>
      </w:pPr>
      <w:r>
        <w:rPr>
          <w:sz w:val="22"/>
          <w:szCs w:val="22"/>
        </w:rPr>
        <w:t>6.Hayali bir partiye davetiye yazma</w:t>
      </w:r>
    </w:p>
    <w:p w:rsidR="006629D2" w:rsidRDefault="006629D2" w:rsidP="00C27807">
      <w:pPr>
        <w:pStyle w:val="BodyText2"/>
        <w:rPr>
          <w:sz w:val="22"/>
          <w:szCs w:val="22"/>
        </w:rPr>
      </w:pPr>
      <w:r>
        <w:rPr>
          <w:sz w:val="22"/>
          <w:szCs w:val="22"/>
        </w:rPr>
        <w:t>7.Bir resimle ilgili kısa bir hikâye yazma</w:t>
      </w:r>
    </w:p>
    <w:p w:rsidR="006629D2" w:rsidRDefault="006629D2" w:rsidP="00C27807">
      <w:pPr>
        <w:pStyle w:val="BodyText2"/>
        <w:rPr>
          <w:sz w:val="22"/>
          <w:szCs w:val="22"/>
        </w:rPr>
      </w:pPr>
      <w:r>
        <w:rPr>
          <w:sz w:val="22"/>
          <w:szCs w:val="22"/>
        </w:rPr>
        <w:t>8.Ulusal tatillerin resimli posterleri ile isimlerini, tarihlerini yazma</w:t>
      </w:r>
    </w:p>
    <w:p w:rsidR="006629D2" w:rsidRDefault="006629D2" w:rsidP="00C27807">
      <w:pPr>
        <w:pStyle w:val="BodyText2"/>
        <w:rPr>
          <w:sz w:val="22"/>
          <w:szCs w:val="22"/>
        </w:rPr>
      </w:pPr>
      <w:r>
        <w:rPr>
          <w:sz w:val="22"/>
          <w:szCs w:val="22"/>
        </w:rPr>
        <w:t>9.Maddenin değişik hallerini gösteren deneyin anlatımını yazma</w:t>
      </w:r>
    </w:p>
    <w:p w:rsidR="006629D2" w:rsidRDefault="006629D2" w:rsidP="00C27807">
      <w:pPr>
        <w:pStyle w:val="BodyText2"/>
        <w:rPr>
          <w:sz w:val="22"/>
          <w:szCs w:val="22"/>
        </w:rPr>
      </w:pPr>
      <w:r>
        <w:rPr>
          <w:sz w:val="22"/>
          <w:szCs w:val="22"/>
        </w:rPr>
        <w:t>10. Edatlar kullanarak resimlerle cümleler kurma</w:t>
      </w:r>
    </w:p>
    <w:p w:rsidR="006629D2" w:rsidRDefault="006629D2" w:rsidP="00C27807">
      <w:pPr>
        <w:pStyle w:val="BodyText2"/>
        <w:rPr>
          <w:sz w:val="22"/>
          <w:szCs w:val="22"/>
        </w:rPr>
      </w:pPr>
      <w:r>
        <w:rPr>
          <w:sz w:val="22"/>
          <w:szCs w:val="22"/>
        </w:rPr>
        <w:t>11. Bir hayvan seçip bu hayvanı tanıtan bir paragraf yazma</w:t>
      </w:r>
    </w:p>
    <w:p w:rsidR="006629D2" w:rsidRDefault="006629D2" w:rsidP="00C27807">
      <w:pPr>
        <w:pStyle w:val="BodyText2"/>
        <w:rPr>
          <w:sz w:val="22"/>
          <w:szCs w:val="22"/>
        </w:rPr>
      </w:pPr>
      <w:r>
        <w:rPr>
          <w:sz w:val="22"/>
          <w:szCs w:val="22"/>
        </w:rPr>
        <w:t>12. Oyunlarla ilgili bir poster hazırlama</w:t>
      </w:r>
    </w:p>
    <w:p w:rsidR="006629D2" w:rsidRDefault="006629D2" w:rsidP="00C27807">
      <w:pPr>
        <w:pStyle w:val="BodyText2"/>
        <w:rPr>
          <w:sz w:val="22"/>
          <w:szCs w:val="22"/>
        </w:rPr>
      </w:pPr>
      <w:r>
        <w:rPr>
          <w:sz w:val="22"/>
          <w:szCs w:val="22"/>
        </w:rPr>
        <w:t>13. Trafik işaretlerini çizip ne anlama geldiklerini yazma</w:t>
      </w:r>
    </w:p>
    <w:p w:rsidR="006629D2" w:rsidRDefault="006629D2" w:rsidP="00C27807">
      <w:pPr>
        <w:pStyle w:val="BodyText2"/>
        <w:rPr>
          <w:sz w:val="22"/>
          <w:szCs w:val="22"/>
        </w:rPr>
      </w:pPr>
      <w:r>
        <w:rPr>
          <w:sz w:val="22"/>
          <w:szCs w:val="22"/>
        </w:rPr>
        <w:t>14. Tatil yerinde yapacağınız işlerin bir planını yapma</w:t>
      </w:r>
    </w:p>
    <w:p w:rsidR="006629D2" w:rsidRDefault="006629D2" w:rsidP="00C27807">
      <w:pPr>
        <w:pStyle w:val="BodyText2"/>
        <w:rPr>
          <w:sz w:val="22"/>
          <w:szCs w:val="22"/>
        </w:rPr>
      </w:pPr>
      <w:r>
        <w:rPr>
          <w:sz w:val="22"/>
          <w:szCs w:val="22"/>
        </w:rPr>
        <w:t>15. İşlemleri çözüp, çözümü açıklama</w:t>
      </w:r>
    </w:p>
    <w:p w:rsidR="006629D2" w:rsidRDefault="006629D2" w:rsidP="00C27807">
      <w:pPr>
        <w:pStyle w:val="BodyText2"/>
        <w:rPr>
          <w:sz w:val="22"/>
          <w:szCs w:val="22"/>
        </w:rPr>
      </w:pPr>
      <w:r>
        <w:rPr>
          <w:sz w:val="22"/>
          <w:szCs w:val="22"/>
        </w:rPr>
        <w:t>16. Kartonlardan çeşitli şekiller kesip şekillerin isimlerini söyleme</w:t>
      </w:r>
    </w:p>
    <w:p w:rsidR="006629D2" w:rsidRDefault="006629D2" w:rsidP="00C27807">
      <w:pPr>
        <w:pStyle w:val="BodyText2"/>
        <w:rPr>
          <w:sz w:val="22"/>
          <w:szCs w:val="22"/>
        </w:rPr>
      </w:pPr>
      <w:r>
        <w:rPr>
          <w:sz w:val="22"/>
          <w:szCs w:val="22"/>
        </w:rPr>
        <w:t>17. Okulunuzda çalışan bir öğretmenle günlük hayatıyla ilgili konuşarak bir röportaj hazırlama</w:t>
      </w:r>
    </w:p>
    <w:p w:rsidR="006629D2" w:rsidRDefault="006629D2" w:rsidP="00C27807">
      <w:pPr>
        <w:pStyle w:val="BodyText2"/>
        <w:rPr>
          <w:sz w:val="22"/>
          <w:szCs w:val="22"/>
        </w:rPr>
      </w:pPr>
    </w:p>
    <w:p w:rsidR="006629D2" w:rsidRDefault="006629D2" w:rsidP="00C27807">
      <w:pPr>
        <w:pStyle w:val="BodyText2"/>
        <w:rPr>
          <w:b/>
          <w:bCs/>
          <w:sz w:val="22"/>
          <w:szCs w:val="22"/>
        </w:rPr>
      </w:pPr>
      <w:r>
        <w:rPr>
          <w:b/>
          <w:bCs/>
          <w:sz w:val="22"/>
          <w:szCs w:val="22"/>
        </w:rPr>
        <w:t>7. sınıf performans görevleri konuları ;</w:t>
      </w:r>
    </w:p>
    <w:p w:rsidR="006629D2" w:rsidRDefault="006629D2" w:rsidP="00C27807">
      <w:pPr>
        <w:pStyle w:val="BodyText2"/>
        <w:rPr>
          <w:sz w:val="22"/>
          <w:szCs w:val="22"/>
        </w:rPr>
      </w:pPr>
      <w:r>
        <w:rPr>
          <w:sz w:val="22"/>
          <w:szCs w:val="22"/>
        </w:rPr>
        <w:t>1.Aile bireylerinin burçlarını poster ile sunma</w:t>
      </w:r>
    </w:p>
    <w:p w:rsidR="006629D2" w:rsidRDefault="006629D2" w:rsidP="00C27807">
      <w:pPr>
        <w:pStyle w:val="BodyText2"/>
        <w:rPr>
          <w:sz w:val="22"/>
          <w:szCs w:val="22"/>
        </w:rPr>
      </w:pPr>
      <w:r>
        <w:rPr>
          <w:sz w:val="22"/>
          <w:szCs w:val="22"/>
        </w:rPr>
        <w:t>2. Gelecek zamanı kullanarak her bir burç için fal yorumu yapma</w:t>
      </w:r>
    </w:p>
    <w:p w:rsidR="006629D2" w:rsidRDefault="006629D2" w:rsidP="00C27807">
      <w:pPr>
        <w:pStyle w:val="BodyText2"/>
        <w:rPr>
          <w:sz w:val="22"/>
          <w:szCs w:val="22"/>
        </w:rPr>
      </w:pPr>
      <w:r>
        <w:rPr>
          <w:sz w:val="22"/>
          <w:szCs w:val="22"/>
        </w:rPr>
        <w:t>3.Turistlerin gezip görebileceği yerlerin posterini ve anlatımını hazırlama</w:t>
      </w:r>
    </w:p>
    <w:p w:rsidR="006629D2" w:rsidRDefault="006629D2" w:rsidP="00C27807">
      <w:pPr>
        <w:pStyle w:val="BodyText2"/>
        <w:rPr>
          <w:sz w:val="22"/>
          <w:szCs w:val="22"/>
        </w:rPr>
      </w:pPr>
      <w:r>
        <w:rPr>
          <w:sz w:val="22"/>
          <w:szCs w:val="22"/>
        </w:rPr>
        <w:t>4.Kendi web sayfanı hazırlama</w:t>
      </w:r>
    </w:p>
    <w:p w:rsidR="006629D2" w:rsidRDefault="006629D2" w:rsidP="00C27807">
      <w:pPr>
        <w:pStyle w:val="BodyText2"/>
        <w:rPr>
          <w:sz w:val="22"/>
          <w:szCs w:val="22"/>
        </w:rPr>
      </w:pPr>
      <w:r>
        <w:rPr>
          <w:sz w:val="22"/>
          <w:szCs w:val="22"/>
        </w:rPr>
        <w:t>5.Sevdiğiniz bir karakterin kısa bir biyografisini yazma</w:t>
      </w:r>
    </w:p>
    <w:p w:rsidR="006629D2" w:rsidRDefault="006629D2" w:rsidP="00C27807">
      <w:pPr>
        <w:pStyle w:val="BodyText2"/>
        <w:rPr>
          <w:sz w:val="22"/>
          <w:szCs w:val="22"/>
        </w:rPr>
      </w:pPr>
      <w:r>
        <w:rPr>
          <w:sz w:val="22"/>
          <w:szCs w:val="22"/>
        </w:rPr>
        <w:t>6.Ailenizin eski bir fotoğrafını kullanarak, o günler hakkında bir yazı hazırlama</w:t>
      </w:r>
    </w:p>
    <w:p w:rsidR="006629D2" w:rsidRDefault="006629D2" w:rsidP="00C27807">
      <w:pPr>
        <w:pStyle w:val="BodyText2"/>
        <w:rPr>
          <w:sz w:val="22"/>
          <w:szCs w:val="22"/>
        </w:rPr>
      </w:pPr>
      <w:r>
        <w:rPr>
          <w:sz w:val="22"/>
          <w:szCs w:val="22"/>
        </w:rPr>
        <w:t>7.Bir hikâye okuma, özetleme</w:t>
      </w:r>
    </w:p>
    <w:p w:rsidR="006629D2" w:rsidRDefault="006629D2" w:rsidP="00C27807">
      <w:pPr>
        <w:pStyle w:val="BodyText2"/>
        <w:rPr>
          <w:sz w:val="22"/>
          <w:szCs w:val="22"/>
        </w:rPr>
      </w:pPr>
      <w:r>
        <w:rPr>
          <w:sz w:val="22"/>
          <w:szCs w:val="22"/>
        </w:rPr>
        <w:t>8.Bir hikâye okuma, sonunu değiştiren bir yazı hazırlama</w:t>
      </w:r>
    </w:p>
    <w:p w:rsidR="006629D2" w:rsidRDefault="006629D2" w:rsidP="00C27807">
      <w:pPr>
        <w:pStyle w:val="BodyText2"/>
        <w:rPr>
          <w:sz w:val="22"/>
          <w:szCs w:val="22"/>
        </w:rPr>
      </w:pPr>
      <w:r>
        <w:rPr>
          <w:sz w:val="22"/>
          <w:szCs w:val="22"/>
        </w:rPr>
        <w:t>9.Birinin eski fotoğrafını yeni durumu ile karşılaştıran bir yazı yazma</w:t>
      </w:r>
    </w:p>
    <w:p w:rsidR="006629D2" w:rsidRDefault="006629D2" w:rsidP="00C27807">
      <w:pPr>
        <w:pStyle w:val="BodyText2"/>
        <w:rPr>
          <w:sz w:val="22"/>
          <w:szCs w:val="22"/>
        </w:rPr>
      </w:pPr>
      <w:r>
        <w:rPr>
          <w:sz w:val="22"/>
          <w:szCs w:val="22"/>
        </w:rPr>
        <w:t>10.Atatürk hakkında posterli bir sunum hazırlama</w:t>
      </w:r>
    </w:p>
    <w:p w:rsidR="006629D2" w:rsidRDefault="006629D2" w:rsidP="00C27807">
      <w:pPr>
        <w:pStyle w:val="BodyText2"/>
        <w:rPr>
          <w:sz w:val="22"/>
          <w:szCs w:val="22"/>
        </w:rPr>
      </w:pPr>
      <w:r>
        <w:rPr>
          <w:sz w:val="22"/>
          <w:szCs w:val="22"/>
        </w:rPr>
        <w:t>11.Simple present tense ile verilen bir hikâyenin Simple past ile anlatılmasını sağlama</w:t>
      </w:r>
    </w:p>
    <w:p w:rsidR="006629D2" w:rsidRDefault="006629D2" w:rsidP="00C27807">
      <w:pPr>
        <w:pStyle w:val="BodyText2"/>
        <w:rPr>
          <w:sz w:val="22"/>
          <w:szCs w:val="22"/>
        </w:rPr>
      </w:pPr>
      <w:r>
        <w:rPr>
          <w:sz w:val="22"/>
          <w:szCs w:val="22"/>
        </w:rPr>
        <w:t>12.Resimli örneklerle sıfatlar ile insan ya da nesneleri karşılaştırma,</w:t>
      </w:r>
      <w:r>
        <w:rPr>
          <w:sz w:val="22"/>
          <w:szCs w:val="22"/>
        </w:rPr>
        <w:br/>
        <w:t>13.Vefat etmiş ünlü kişileri “was/were” yapısı ile tanıtma,</w:t>
      </w:r>
      <w:r>
        <w:rPr>
          <w:sz w:val="22"/>
          <w:szCs w:val="22"/>
        </w:rPr>
        <w:br/>
        <w:t>14.Geçmiş zaman yapısını kullanarak başından geçen bir olayı anlatma,</w:t>
      </w:r>
      <w:r>
        <w:rPr>
          <w:sz w:val="22"/>
          <w:szCs w:val="22"/>
        </w:rPr>
        <w:br/>
        <w:t>15.Geçmişte yapabildiklerini ve yapamadıklarını “could” yapısını kullanarak ifade etme,</w:t>
      </w:r>
      <w:r>
        <w:rPr>
          <w:sz w:val="22"/>
          <w:szCs w:val="22"/>
        </w:rPr>
        <w:br/>
        <w:t>16.Geçmişteki alışkanlıklarını “used to” yapısını kullanarak ifade ediniz. ( Resimler aracılığıyla)</w:t>
      </w:r>
    </w:p>
    <w:p w:rsidR="006629D2" w:rsidRDefault="006629D2" w:rsidP="00C27807">
      <w:pPr>
        <w:pStyle w:val="BodyText2"/>
        <w:rPr>
          <w:sz w:val="22"/>
          <w:szCs w:val="22"/>
        </w:rPr>
      </w:pPr>
    </w:p>
    <w:p w:rsidR="006629D2" w:rsidRDefault="006629D2" w:rsidP="00C27807">
      <w:pPr>
        <w:pStyle w:val="BodyText2"/>
        <w:rPr>
          <w:sz w:val="22"/>
          <w:szCs w:val="22"/>
        </w:rPr>
      </w:pPr>
      <w:r>
        <w:rPr>
          <w:b/>
          <w:bCs/>
          <w:sz w:val="22"/>
          <w:szCs w:val="22"/>
        </w:rPr>
        <w:t>8. sınıf performans görevleri konuları</w:t>
      </w:r>
      <w:r>
        <w:rPr>
          <w:sz w:val="22"/>
          <w:szCs w:val="22"/>
        </w:rPr>
        <w:t>:</w:t>
      </w:r>
      <w:r>
        <w:rPr>
          <w:sz w:val="22"/>
          <w:szCs w:val="22"/>
        </w:rPr>
        <w:br/>
        <w:t>1.İdeal arkadaşınızın özelliklerinin listesini hazırlama</w:t>
      </w:r>
    </w:p>
    <w:p w:rsidR="006629D2" w:rsidRDefault="006629D2" w:rsidP="00C27807">
      <w:pPr>
        <w:pStyle w:val="BodyText2"/>
        <w:rPr>
          <w:sz w:val="22"/>
          <w:szCs w:val="22"/>
        </w:rPr>
      </w:pPr>
      <w:r>
        <w:rPr>
          <w:sz w:val="22"/>
          <w:szCs w:val="22"/>
        </w:rPr>
        <w:t>2.Bir rüyanızı anlatabilme</w:t>
      </w:r>
    </w:p>
    <w:p w:rsidR="006629D2" w:rsidRDefault="006629D2" w:rsidP="00C27807">
      <w:pPr>
        <w:pStyle w:val="BodyText2"/>
        <w:rPr>
          <w:sz w:val="22"/>
          <w:szCs w:val="22"/>
        </w:rPr>
      </w:pPr>
      <w:r>
        <w:rPr>
          <w:sz w:val="22"/>
          <w:szCs w:val="22"/>
        </w:rPr>
        <w:t>3.Bağımsızlık savaşı gazilerinden biri ile yapılan röportaj</w:t>
      </w:r>
    </w:p>
    <w:p w:rsidR="006629D2" w:rsidRDefault="006629D2" w:rsidP="00C27807">
      <w:pPr>
        <w:pStyle w:val="BodyText2"/>
        <w:rPr>
          <w:sz w:val="22"/>
          <w:szCs w:val="22"/>
        </w:rPr>
      </w:pPr>
      <w:r>
        <w:rPr>
          <w:sz w:val="22"/>
          <w:szCs w:val="22"/>
        </w:rPr>
        <w:t>4.Kişisel tecrübeleriniz hakkında anket hazırlama (Have you ever...?)</w:t>
      </w:r>
    </w:p>
    <w:p w:rsidR="006629D2" w:rsidRDefault="006629D2" w:rsidP="00C27807">
      <w:pPr>
        <w:pStyle w:val="BodyText2"/>
        <w:rPr>
          <w:sz w:val="22"/>
          <w:szCs w:val="22"/>
        </w:rPr>
      </w:pPr>
      <w:r>
        <w:rPr>
          <w:sz w:val="22"/>
          <w:szCs w:val="22"/>
        </w:rPr>
        <w:t>5.İki resim hakkındaki farkları present perfect tense kullanarak yazma</w:t>
      </w:r>
    </w:p>
    <w:p w:rsidR="006629D2" w:rsidRDefault="006629D2" w:rsidP="00C27807">
      <w:pPr>
        <w:pStyle w:val="BodyText2"/>
        <w:rPr>
          <w:sz w:val="22"/>
          <w:szCs w:val="22"/>
        </w:rPr>
      </w:pPr>
      <w:r>
        <w:rPr>
          <w:sz w:val="22"/>
          <w:szCs w:val="22"/>
        </w:rPr>
        <w:t>6.İcatlarla ilgili sunum hazırlama</w:t>
      </w:r>
    </w:p>
    <w:p w:rsidR="006629D2" w:rsidRDefault="006629D2" w:rsidP="00C27807">
      <w:pPr>
        <w:pStyle w:val="BodyText2"/>
        <w:rPr>
          <w:sz w:val="22"/>
          <w:szCs w:val="22"/>
        </w:rPr>
      </w:pPr>
      <w:r>
        <w:rPr>
          <w:sz w:val="22"/>
          <w:szCs w:val="22"/>
        </w:rPr>
        <w:t>7.Bir hikâye karakteri hakkında poster ve sunum hazırlama, özelliklerini anlatma</w:t>
      </w:r>
    </w:p>
    <w:p w:rsidR="006629D2" w:rsidRDefault="006629D2" w:rsidP="00C27807">
      <w:pPr>
        <w:pStyle w:val="BodyText2"/>
        <w:rPr>
          <w:sz w:val="22"/>
          <w:szCs w:val="22"/>
        </w:rPr>
      </w:pPr>
      <w:r>
        <w:rPr>
          <w:sz w:val="22"/>
          <w:szCs w:val="22"/>
        </w:rPr>
        <w:t>8.Gelecek beş yıl için kişisel hedeflerden bir paragraf hazırlama</w:t>
      </w:r>
    </w:p>
    <w:p w:rsidR="006629D2" w:rsidRDefault="006629D2" w:rsidP="00C27807">
      <w:pPr>
        <w:pStyle w:val="BodyText2"/>
        <w:rPr>
          <w:sz w:val="22"/>
          <w:szCs w:val="22"/>
        </w:rPr>
      </w:pPr>
      <w:r>
        <w:rPr>
          <w:sz w:val="22"/>
          <w:szCs w:val="22"/>
        </w:rPr>
        <w:t>9.Bir dergi ya da gazete hazırlama</w:t>
      </w:r>
    </w:p>
    <w:p w:rsidR="006629D2" w:rsidRDefault="006629D2" w:rsidP="00C27807">
      <w:pPr>
        <w:pStyle w:val="BodyText2"/>
        <w:rPr>
          <w:sz w:val="22"/>
          <w:szCs w:val="22"/>
        </w:rPr>
      </w:pPr>
      <w:r>
        <w:rPr>
          <w:sz w:val="22"/>
          <w:szCs w:val="22"/>
        </w:rPr>
        <w:t>10.İlginç bir tatili anlatma</w:t>
      </w:r>
    </w:p>
    <w:p w:rsidR="006629D2" w:rsidRDefault="006629D2" w:rsidP="00C27807">
      <w:pPr>
        <w:pStyle w:val="BodyText2"/>
        <w:rPr>
          <w:sz w:val="22"/>
          <w:szCs w:val="22"/>
        </w:rPr>
      </w:pPr>
      <w:r>
        <w:rPr>
          <w:sz w:val="22"/>
          <w:szCs w:val="22"/>
        </w:rPr>
        <w:t>11.Kendinizi bir günlüğüne aile fertlerinden birinin yerine koyarak sunum yapma</w:t>
      </w:r>
    </w:p>
    <w:p w:rsidR="006629D2" w:rsidRDefault="006629D2" w:rsidP="00C27807">
      <w:pPr>
        <w:pStyle w:val="BodyText2"/>
        <w:rPr>
          <w:sz w:val="22"/>
          <w:szCs w:val="22"/>
        </w:rPr>
      </w:pPr>
      <w:r>
        <w:rPr>
          <w:sz w:val="22"/>
          <w:szCs w:val="22"/>
        </w:rPr>
        <w:t>12.Sınıfta bulunan arkadaşlarla ilgili tutkuları, hislerini gösteren tablo hazırlama</w:t>
      </w:r>
    </w:p>
    <w:p w:rsidR="006629D2" w:rsidRDefault="006629D2" w:rsidP="00C27807">
      <w:r>
        <w:t>13.En sevilen TV programı hakkında poster veya sunu hazırlama</w:t>
      </w:r>
      <w:r>
        <w:br/>
        <w:t>14.Ünlü birini anlatma</w:t>
      </w:r>
      <w:r>
        <w:br/>
        <w:t>15.Bir cilt bakım ürünü tanıtımı ile ilgili yazı yazma.</w:t>
      </w:r>
      <w:r>
        <w:br/>
        <w:t>16.Ünlü bir bilim adamının hayatını anlatan bir yazı yazma.</w:t>
      </w:r>
      <w:r>
        <w:br/>
        <w:t>17.Bir arkadaşının zayıf ve güçlü yönlerini tasvir etme.</w:t>
      </w:r>
      <w:r>
        <w:br/>
        <w:t>18.Çevre kirliliği ile ilgili alınması gereken önlemler hakkında yazı yazma.</w:t>
      </w:r>
      <w:r>
        <w:br/>
        <w:t>19.Bir tatil yeri ile ilgili broşür hazırlama.</w:t>
      </w:r>
    </w:p>
    <w:p w:rsidR="006629D2" w:rsidRDefault="006629D2" w:rsidP="00C27807"/>
    <w:p w:rsidR="006629D2" w:rsidRDefault="006629D2" w:rsidP="00C27807">
      <w:r>
        <w:t>Ödev değerlendirme puan sistemi:</w:t>
      </w:r>
    </w:p>
    <w:p w:rsidR="006629D2" w:rsidRDefault="006629D2" w:rsidP="00C27807">
      <w:r>
        <w:t>Dil Bilgisi  (15 puan)</w:t>
      </w:r>
    </w:p>
    <w:p w:rsidR="006629D2" w:rsidRDefault="006629D2" w:rsidP="00C27807">
      <w:r>
        <w:t>Yapı (10 puan)</w:t>
      </w:r>
    </w:p>
    <w:p w:rsidR="006629D2" w:rsidRDefault="006629D2" w:rsidP="00C27807">
      <w:r>
        <w:t>İmla ve noktalama kurallarına uygunluk (15 puan)</w:t>
      </w:r>
    </w:p>
    <w:p w:rsidR="006629D2" w:rsidRDefault="006629D2" w:rsidP="00C27807">
      <w:r>
        <w:t>Özgünlük (15 puan)</w:t>
      </w:r>
    </w:p>
    <w:p w:rsidR="006629D2" w:rsidRDefault="006629D2" w:rsidP="00C27807">
      <w:r>
        <w:t>Görsel Materyal Kullanımı ( 10 puan )</w:t>
      </w:r>
    </w:p>
    <w:p w:rsidR="006629D2" w:rsidRDefault="006629D2" w:rsidP="00C27807">
      <w:r>
        <w:t>Zamanında Teslim (10 puan)</w:t>
      </w:r>
    </w:p>
    <w:p w:rsidR="006629D2" w:rsidRDefault="006629D2" w:rsidP="00C27807">
      <w:r>
        <w:t>Tertip, Düzen Ve Estetik Görüntüsü (10 puan)</w:t>
      </w:r>
    </w:p>
    <w:p w:rsidR="006629D2" w:rsidRDefault="006629D2" w:rsidP="00C27807">
      <w:r>
        <w:t>İçerik (15 puan)</w:t>
      </w:r>
    </w:p>
    <w:p w:rsidR="006629D2" w:rsidRDefault="006629D2" w:rsidP="00C27807"/>
    <w:p w:rsidR="006629D2" w:rsidRDefault="006629D2" w:rsidP="00C27807">
      <w:r>
        <w:rPr>
          <w:b/>
          <w:bCs/>
        </w:rPr>
        <w:t>4. sınıf için proje konuları ;</w:t>
      </w:r>
      <w:r>
        <w:br/>
        <w:t xml:space="preserve">    1-Greetings.</w:t>
      </w:r>
    </w:p>
    <w:p w:rsidR="006629D2" w:rsidRDefault="006629D2" w:rsidP="00C27807">
      <w:r>
        <w:t xml:space="preserve">    2-Classroom objects.</w:t>
      </w:r>
    </w:p>
    <w:p w:rsidR="006629D2" w:rsidRDefault="006629D2" w:rsidP="00C27807">
      <w:r>
        <w:t xml:space="preserve">    3-Colours</w:t>
      </w:r>
    </w:p>
    <w:p w:rsidR="006629D2" w:rsidRDefault="006629D2" w:rsidP="00C27807">
      <w:r>
        <w:t xml:space="preserve">    4-Asking and saying the time and numbers</w:t>
      </w:r>
    </w:p>
    <w:p w:rsidR="006629D2" w:rsidRDefault="006629D2" w:rsidP="00C27807">
      <w:r>
        <w:t xml:space="preserve">    5-Family members. </w:t>
      </w:r>
    </w:p>
    <w:p w:rsidR="006629D2" w:rsidRDefault="006629D2" w:rsidP="00C27807">
      <w:r>
        <w:t xml:space="preserve">    6-Days of week. </w:t>
      </w:r>
    </w:p>
    <w:p w:rsidR="006629D2" w:rsidRDefault="006629D2" w:rsidP="00C27807">
      <w:r>
        <w:t xml:space="preserve">    7-The parts of house/school/ body</w:t>
      </w:r>
    </w:p>
    <w:p w:rsidR="006629D2" w:rsidRDefault="006629D2" w:rsidP="00C27807">
      <w:r>
        <w:t xml:space="preserve">    8-Adjectives </w:t>
      </w:r>
    </w:p>
    <w:p w:rsidR="006629D2" w:rsidRDefault="006629D2" w:rsidP="00C27807">
      <w:r>
        <w:t xml:space="preserve">    9-Daily dialogues.</w:t>
      </w:r>
      <w:r>
        <w:br/>
      </w:r>
      <w:r>
        <w:br/>
      </w:r>
      <w:r>
        <w:br/>
      </w:r>
      <w:r>
        <w:rPr>
          <w:b/>
          <w:bCs/>
        </w:rPr>
        <w:t>5. sınıf için proje konuları ;</w:t>
      </w:r>
      <w:r>
        <w:br/>
        <w:t xml:space="preserve">    1-Greetings</w:t>
      </w:r>
    </w:p>
    <w:p w:rsidR="006629D2" w:rsidRDefault="006629D2" w:rsidP="00C27807">
      <w:r>
        <w:t xml:space="preserve">    2-Numbers</w:t>
      </w:r>
    </w:p>
    <w:p w:rsidR="006629D2" w:rsidRDefault="006629D2" w:rsidP="00C27807">
      <w:r>
        <w:t xml:space="preserve">    3-Oppositive Adjectives. Too ve sıfatlar.</w:t>
      </w:r>
    </w:p>
    <w:p w:rsidR="006629D2" w:rsidRDefault="006629D2" w:rsidP="00C27807">
      <w:r>
        <w:t xml:space="preserve">    4-Can /can’t (Ability-Disability).</w:t>
      </w:r>
    </w:p>
    <w:p w:rsidR="006629D2" w:rsidRDefault="006629D2" w:rsidP="00C27807">
      <w:r>
        <w:t xml:space="preserve">    5-Clock and saying times</w:t>
      </w:r>
    </w:p>
    <w:p w:rsidR="006629D2" w:rsidRDefault="006629D2" w:rsidP="00C27807">
      <w:r>
        <w:t xml:space="preserve">    6-Jobs</w:t>
      </w:r>
    </w:p>
    <w:p w:rsidR="006629D2" w:rsidRDefault="006629D2" w:rsidP="00C27807">
      <w:r>
        <w:t xml:space="preserve">    7-Simple Present Tense.</w:t>
      </w:r>
    </w:p>
    <w:p w:rsidR="006629D2" w:rsidRDefault="006629D2" w:rsidP="00C27807">
      <w:r>
        <w:t xml:space="preserve">    8-The Present Continuous Tense.</w:t>
      </w:r>
    </w:p>
    <w:p w:rsidR="006629D2" w:rsidRDefault="006629D2" w:rsidP="00C27807">
      <w:r>
        <w:t xml:space="preserve">    9-Weather Condition</w:t>
      </w:r>
    </w:p>
    <w:p w:rsidR="006629D2" w:rsidRDefault="006629D2" w:rsidP="00C27807">
      <w:r>
        <w:t xml:space="preserve">    10-Interview</w:t>
      </w:r>
    </w:p>
    <w:p w:rsidR="006629D2" w:rsidRDefault="006629D2" w:rsidP="00C27807">
      <w:r>
        <w:br/>
      </w:r>
      <w:r>
        <w:rPr>
          <w:b/>
          <w:bCs/>
        </w:rPr>
        <w:t>6. sınıf için proje konuları ;</w:t>
      </w:r>
      <w:r>
        <w:br/>
        <w:t xml:space="preserve">    1.Body Parts</w:t>
      </w:r>
    </w:p>
    <w:p w:rsidR="006629D2" w:rsidRDefault="006629D2" w:rsidP="00C27807">
      <w:r>
        <w:t xml:space="preserve">    2. Irregular Nouns (Charts)</w:t>
      </w:r>
    </w:p>
    <w:p w:rsidR="006629D2" w:rsidRDefault="006629D2" w:rsidP="00C27807">
      <w:r>
        <w:t xml:space="preserve">    3. Months (Calendar)</w:t>
      </w:r>
    </w:p>
    <w:p w:rsidR="006629D2" w:rsidRDefault="006629D2" w:rsidP="00C27807">
      <w:r>
        <w:t xml:space="preserve">    4. Subject Pronouns/Object Pronouns (Chart)</w:t>
      </w:r>
    </w:p>
    <w:p w:rsidR="006629D2" w:rsidRDefault="006629D2" w:rsidP="00C27807">
      <w:r>
        <w:t xml:space="preserve">    5. Time</w:t>
      </w:r>
    </w:p>
    <w:p w:rsidR="006629D2" w:rsidRDefault="006629D2" w:rsidP="00C27807">
      <w:r>
        <w:t xml:space="preserve">    6. Feelings (Pictures)</w:t>
      </w:r>
      <w:r>
        <w:br/>
      </w:r>
      <w:r>
        <w:br/>
      </w:r>
      <w:r>
        <w:rPr>
          <w:b/>
          <w:bCs/>
        </w:rPr>
        <w:t>7. sınıf için proje konuları ;</w:t>
      </w:r>
      <w:r>
        <w:br/>
      </w:r>
      <w:r>
        <w:br/>
        <w:t xml:space="preserve">  1. Past Tense-Irregular Verbs (Chart)</w:t>
      </w:r>
    </w:p>
    <w:p w:rsidR="006629D2" w:rsidRDefault="006629D2" w:rsidP="00C27807">
      <w:r>
        <w:t xml:space="preserve">  2. Famous People and Their Achievements, Discoveries, Statements</w:t>
      </w:r>
    </w:p>
    <w:p w:rsidR="006629D2" w:rsidRDefault="006629D2" w:rsidP="00C27807">
      <w:r>
        <w:t xml:space="preserve">  3. Touristic and historical Places of a City</w:t>
      </w:r>
    </w:p>
    <w:p w:rsidR="006629D2" w:rsidRDefault="006629D2" w:rsidP="00C27807">
      <w:r>
        <w:t xml:space="preserve">  4. Introduce Yourself and Your Family</w:t>
      </w:r>
    </w:p>
    <w:p w:rsidR="006629D2" w:rsidRDefault="006629D2" w:rsidP="00C27807">
      <w:r>
        <w:t xml:space="preserve">  5. Prepositions of PlaceMektup yazma,</w:t>
      </w:r>
      <w:r>
        <w:br/>
      </w:r>
      <w:r>
        <w:br/>
      </w:r>
      <w:r>
        <w:rPr>
          <w:b/>
          <w:bCs/>
        </w:rPr>
        <w:t>8. sınıf için proje konuları</w:t>
      </w:r>
      <w:r>
        <w:t xml:space="preserve"> </w:t>
      </w:r>
      <w:r>
        <w:br/>
      </w:r>
      <w:r>
        <w:br/>
        <w:t xml:space="preserve">   1. Commands</w:t>
      </w:r>
    </w:p>
    <w:p w:rsidR="006629D2" w:rsidRDefault="006629D2" w:rsidP="00C27807">
      <w:r>
        <w:t xml:space="preserve">   2. Family Tree</w:t>
      </w:r>
    </w:p>
    <w:p w:rsidR="006629D2" w:rsidRDefault="006629D2" w:rsidP="00C27807">
      <w:r>
        <w:t xml:space="preserve">   3. Food and Drinks (Poster)</w:t>
      </w:r>
    </w:p>
    <w:p w:rsidR="006629D2" w:rsidRDefault="006629D2" w:rsidP="00C27807">
      <w:r>
        <w:t xml:space="preserve">   4. The Weather (Flashcard)</w:t>
      </w:r>
    </w:p>
    <w:p w:rsidR="006629D2" w:rsidRDefault="006629D2" w:rsidP="00C27807">
      <w:r>
        <w:t xml:space="preserve">   5. There is/there are (The Room in Your Dreams-Picture)</w:t>
      </w:r>
    </w:p>
    <w:p w:rsidR="006629D2" w:rsidRDefault="006629D2" w:rsidP="00C27807">
      <w:r>
        <w:t xml:space="preserve">   6. Feelings (Picture)</w:t>
      </w:r>
    </w:p>
    <w:p w:rsidR="006629D2" w:rsidRDefault="006629D2" w:rsidP="00C27807">
      <w:r>
        <w:t xml:space="preserve">   7. Describing Location-A plan of a Street (There is/There are)</w:t>
      </w:r>
    </w:p>
    <w:p w:rsidR="006629D2" w:rsidRDefault="006629D2" w:rsidP="00C27807">
      <w:r>
        <w:t xml:space="preserve">   8. Vegetables and Fruit</w:t>
      </w:r>
    </w:p>
    <w:p w:rsidR="006629D2" w:rsidRDefault="006629D2" w:rsidP="00C27807"/>
    <w:p w:rsidR="006629D2" w:rsidRDefault="006629D2" w:rsidP="00C27807">
      <w:pPr>
        <w:rPr>
          <w:b/>
          <w:sz w:val="20"/>
          <w:szCs w:val="20"/>
        </w:rPr>
      </w:pPr>
      <w:r>
        <w:rPr>
          <w:b/>
          <w:bCs/>
        </w:rPr>
        <w:t>Ödev değerlendirme puan sistemi:</w:t>
      </w:r>
    </w:p>
    <w:p w:rsidR="006629D2" w:rsidRDefault="006629D2" w:rsidP="00C27807">
      <w:pPr>
        <w:rPr>
          <w:bCs/>
        </w:rPr>
      </w:pPr>
      <w:r>
        <w:rPr>
          <w:bCs/>
        </w:rPr>
        <w:t>Dil Bilgisi  (15 puan)</w:t>
      </w:r>
    </w:p>
    <w:p w:rsidR="006629D2" w:rsidRDefault="006629D2" w:rsidP="00C27807">
      <w:pPr>
        <w:rPr>
          <w:bCs/>
        </w:rPr>
      </w:pPr>
      <w:r>
        <w:rPr>
          <w:bCs/>
        </w:rPr>
        <w:t>Yapı (10 puan)</w:t>
      </w:r>
    </w:p>
    <w:p w:rsidR="006629D2" w:rsidRDefault="006629D2" w:rsidP="00C27807">
      <w:pPr>
        <w:rPr>
          <w:bCs/>
        </w:rPr>
      </w:pPr>
      <w:r>
        <w:rPr>
          <w:bCs/>
        </w:rPr>
        <w:t>İmla ve noktalama kurallarına uygunluk (15 puan)</w:t>
      </w:r>
    </w:p>
    <w:p w:rsidR="006629D2" w:rsidRDefault="006629D2" w:rsidP="00C27807">
      <w:pPr>
        <w:rPr>
          <w:bCs/>
        </w:rPr>
      </w:pPr>
      <w:r>
        <w:rPr>
          <w:bCs/>
        </w:rPr>
        <w:t>Özgünlük (15 puan)</w:t>
      </w:r>
    </w:p>
    <w:p w:rsidR="006629D2" w:rsidRDefault="006629D2" w:rsidP="00C27807">
      <w:pPr>
        <w:rPr>
          <w:bCs/>
        </w:rPr>
      </w:pPr>
      <w:r>
        <w:rPr>
          <w:bCs/>
        </w:rPr>
        <w:t>Görsel Materyal Kullanımı ( 10 puan )</w:t>
      </w:r>
    </w:p>
    <w:p w:rsidR="006629D2" w:rsidRDefault="006629D2" w:rsidP="00C27807">
      <w:pPr>
        <w:rPr>
          <w:bCs/>
        </w:rPr>
      </w:pPr>
      <w:r>
        <w:rPr>
          <w:bCs/>
        </w:rPr>
        <w:t>Zamanında Teslim (10 puan)</w:t>
      </w:r>
    </w:p>
    <w:p w:rsidR="006629D2" w:rsidRDefault="006629D2" w:rsidP="00C27807">
      <w:pPr>
        <w:rPr>
          <w:bCs/>
        </w:rPr>
      </w:pPr>
      <w:r>
        <w:rPr>
          <w:bCs/>
        </w:rPr>
        <w:t>Tertip, Düzen Ve Estetik Görüntüsü (10 puan)</w:t>
      </w:r>
    </w:p>
    <w:p w:rsidR="006629D2" w:rsidRDefault="006629D2" w:rsidP="00C27807">
      <w:pPr>
        <w:rPr>
          <w:bCs/>
        </w:rPr>
      </w:pPr>
      <w:r>
        <w:rPr>
          <w:bCs/>
        </w:rPr>
        <w:t>İçerik (15 puan)</w:t>
      </w:r>
    </w:p>
    <w:p w:rsidR="006629D2" w:rsidRDefault="006629D2" w:rsidP="00C27807">
      <w:pPr>
        <w:ind w:left="360"/>
        <w:jc w:val="both"/>
        <w:rPr>
          <w:color w:val="000000"/>
        </w:rPr>
      </w:pPr>
    </w:p>
    <w:p w:rsidR="006629D2" w:rsidRDefault="006629D2" w:rsidP="00C27807">
      <w:pPr>
        <w:jc w:val="both"/>
        <w:rPr>
          <w:color w:val="000000"/>
        </w:rPr>
      </w:pPr>
      <w:r>
        <w:rPr>
          <w:color w:val="000000"/>
        </w:rPr>
        <w:t>10- Ölçme ve değerlendirme  100 puan üzerinden puanlamanın yapılması ve ölçme ve değerlendirme  işleminin önemi üzerinde durularak  objektif olunması gerektiği,öğrencilerin  başarıya ulaşmasında ve istenilen davranışların ve bilgilerin kazanılıp kazanılmadığı hususunda,başarı düzeylerinin belirlenmesinde ölçme ve değerlendirmenin önemli bir yere sahip olduğu konusunda görüş birliğine varıldı.</w:t>
      </w:r>
    </w:p>
    <w:p w:rsidR="006629D2" w:rsidRDefault="006629D2" w:rsidP="00C27807">
      <w:pPr>
        <w:jc w:val="both"/>
        <w:rPr>
          <w:color w:val="000000"/>
        </w:rPr>
      </w:pPr>
      <w:r>
        <w:rPr>
          <w:color w:val="000000"/>
        </w:rPr>
        <w:t xml:space="preserve">    …………………………. söz alarak ,İlköğretimde öğrencinin,kendi yaş grubu içinde bir bütün olarak yetiştirilip değerlendirildiğini;.ilköğretimin,öğrencilerin derslerdeki başarısızlığına bakılarak elenecekleri bir dönem değil,programda öngörülen derslerin ve sosyal etkinlik çalışmalarının ortak katkısıyla ilgi ve yeteneği ölçüsünde yetiştirilecekleri bir dönem olarak değerlendirilmesi gerektiğini belirtti.</w:t>
      </w:r>
    </w:p>
    <w:p w:rsidR="006629D2" w:rsidRDefault="006629D2" w:rsidP="00C27807">
      <w:pPr>
        <w:jc w:val="both"/>
        <w:rPr>
          <w:color w:val="000000"/>
        </w:rPr>
      </w:pPr>
      <w:r>
        <w:rPr>
          <w:color w:val="000000"/>
        </w:rPr>
        <w:t xml:space="preserve">       …………………………….da söz alarak sınıf seviyesine göre yetersizlikleri görülen öğrenciler için ikinci yarıyılın ilk ayı içinde sınıf veya branş öğretmenleri,okul rehber öğretmeni,okul yönetimi ve öğrenci velilerince öğrencinin,okulun ve çevrenin durumuna göre tedbirler alınacağını belirtti.</w:t>
      </w:r>
    </w:p>
    <w:p w:rsidR="006629D2" w:rsidRDefault="006629D2" w:rsidP="00C27807">
      <w:pPr>
        <w:rPr>
          <w:rFonts w:ascii="Calibri" w:hAnsi="Calibri"/>
          <w:color w:val="000000"/>
        </w:rPr>
      </w:pPr>
    </w:p>
    <w:p w:rsidR="006629D2" w:rsidRDefault="006629D2" w:rsidP="00C27807">
      <w:pPr>
        <w:jc w:val="both"/>
        <w:rPr>
          <w:color w:val="000000"/>
        </w:rPr>
      </w:pPr>
      <w:r>
        <w:rPr>
          <w:color w:val="000000"/>
        </w:rPr>
        <w:t>11-Ders işlenişinde uygulanacak yöntem ve teknikler öncelikle sınıfın seviyesine ve öğrencinin algılama yeteneğine ve konuya göre  seçilmesine önemle dikkat edilmesine ve bütün bunlar göz önünde bulundurularak uygun yöntem ve tekniklerin seçilmesine zümre olarak karar verildi.</w:t>
      </w:r>
    </w:p>
    <w:p w:rsidR="006629D2" w:rsidRDefault="006629D2" w:rsidP="00C27807">
      <w:pPr>
        <w:jc w:val="both"/>
        <w:rPr>
          <w:color w:val="000000"/>
        </w:rPr>
      </w:pPr>
    </w:p>
    <w:p w:rsidR="006629D2" w:rsidRDefault="006629D2" w:rsidP="00C27807">
      <w:pPr>
        <w:jc w:val="both"/>
      </w:pPr>
      <w:r>
        <w:rPr>
          <w:color w:val="000000"/>
        </w:rPr>
        <w:t>12-</w:t>
      </w:r>
      <w:r>
        <w:t xml:space="preserve">  ……………………. bu konuda şunları söyledi:İngilizce dersi öğrenciye sevdirilmeli, ders anlatımı ilgi çekici hale getirilmeli, soyut örneklerden çok somut örnekler verilmeli, günlük hayatımızda İngilizcenin yeri öğrencilere iyi anlatılmalıdır. Bir hafta içinde her öğrenci muhakkak tahtaya kaldırılmalıdır. Öğrencilere İngilizce dersinin çalışma yöntemleri anlatılmalıdır. Öğrencilere günlük ve planlı çalışma alışkanlıkları öğretilmelidir. Sınıf içinde dersler çok iyi şekilde dinlenmelidir. Öğrencilerin grup halinde çalışmasına imkân verilmelidir. Ders işlenirken tahtaya kalkma alışkanlığı olmayan öğrenciler seçilmelidir. Bu öğrencilere sorular basitten zora doğru olmalıdır dedi.  </w:t>
      </w:r>
    </w:p>
    <w:p w:rsidR="006629D2" w:rsidRDefault="006629D2" w:rsidP="00C27807">
      <w:pPr>
        <w:jc w:val="both"/>
      </w:pPr>
      <w:r>
        <w:t xml:space="preserve">    ………………….. da şunları ekledi : Ders konularına öğrenciler önceden hazırlanmalıdır. Hiç olmazsa birer defa okumalıdır. Bu öğrencilerin kendilerine anlatılacak konu hakkında bir fikir edinmelerini sağlayacaktır. Öğrencilerin her dersten sonra tekrar yapması sağlanmalı bunun için sık sık ödev verilmelidir. Verilen ödevler öğretmen tarafından kontrol edilmelidir. </w:t>
      </w:r>
    </w:p>
    <w:p w:rsidR="006629D2" w:rsidRDefault="006629D2" w:rsidP="00C27807">
      <w:pPr>
        <w:jc w:val="both"/>
      </w:pPr>
      <w:r>
        <w:t xml:space="preserve">   …………………………………: Çok sık,ezbere dayanmayan, pekiştirme alıştırmalarına yer verilmeli. Dili kullanmaya yönelik alıştırmalar(iletişimci yaklaşım-örn:pair-work)uygulanmalı. Geniş zamanın çok iyi oturtulması diğer bilgilerin çabuk kavranmasını ve dilin pratikliğini sağlayacaktır. </w:t>
      </w:r>
    </w:p>
    <w:p w:rsidR="006629D2" w:rsidRDefault="006629D2" w:rsidP="00C27807">
      <w:pPr>
        <w:jc w:val="both"/>
      </w:pPr>
    </w:p>
    <w:p w:rsidR="006629D2" w:rsidRDefault="006629D2" w:rsidP="00C27807">
      <w:pPr>
        <w:jc w:val="both"/>
      </w:pPr>
      <w:r>
        <w:t xml:space="preserve">13-. …………………….. diğer branş öğretmenleriyle işbirliği yapılmasının faydalarını anlattı.    </w:t>
      </w:r>
    </w:p>
    <w:p w:rsidR="006629D2" w:rsidRDefault="006629D2" w:rsidP="00C27807">
      <w:pPr>
        <w:jc w:val="both"/>
      </w:pPr>
      <w:r>
        <w:t xml:space="preserve">            a)Güzel konuşma ve yazma ,söylemek istediklerini doğru olarak ifade etme,dinlediklerini düzgün olarak yazma, okuduklarını doğru olarak anlama ve anlatma,okuma güçlüğü gibi  vb konular için TÜRKÇE DERSİ zümre öğretmenleri’nden ,</w:t>
      </w:r>
    </w:p>
    <w:p w:rsidR="006629D2" w:rsidRDefault="006629D2" w:rsidP="00C27807">
      <w:pPr>
        <w:jc w:val="both"/>
      </w:pPr>
      <w:r>
        <w:t xml:space="preserve">            b)Şekil,şema,düzlem,doğru,grafik,çizim,koordinat,yer belirtme,istatistik,açılar,çokgenler,çember,daire,silindir,prizmalar,kümeler,...vb gibi yeteneklerin geliştirilmesi için;RESİM İŞ VE İŞ EĞİTİMİ DERSİ zümre  öğretmenleri’nden,</w:t>
      </w:r>
    </w:p>
    <w:p w:rsidR="006629D2" w:rsidRDefault="006629D2" w:rsidP="00C27807">
      <w:pPr>
        <w:jc w:val="both"/>
      </w:pPr>
      <w:r>
        <w:t xml:space="preserve">            d)ATATÜRKÇÜLÜK konuları ve milli bayramlar SOSYAL BİLGİLER DERSİ zümre öğretmenleri’nden,  </w:t>
      </w:r>
    </w:p>
    <w:p w:rsidR="006629D2" w:rsidRDefault="006629D2" w:rsidP="00C27807">
      <w:pPr>
        <w:jc w:val="both"/>
      </w:pPr>
      <w:r>
        <w:t xml:space="preserve">            Zümre öğretmenleriyle yeri geldikçe birlikte çalışmalar yapma kararı alındı.</w:t>
      </w:r>
    </w:p>
    <w:p w:rsidR="006629D2" w:rsidRDefault="006629D2" w:rsidP="00C27807">
      <w:pPr>
        <w:jc w:val="both"/>
      </w:pPr>
    </w:p>
    <w:p w:rsidR="006629D2" w:rsidRDefault="006629D2" w:rsidP="00C27807">
      <w:pPr>
        <w:jc w:val="both"/>
      </w:pPr>
      <w:r>
        <w:t>14-.Öğrenciler sınava hazırlık esnasında gerekli olan yardımın en üst düzeyde olması için İngilizce öğretmenleri olarak  bütün imkanlardan faydalanacağı Mehtap KINACI tarafından vurgulandı.</w:t>
      </w:r>
    </w:p>
    <w:p w:rsidR="006629D2" w:rsidRDefault="006629D2" w:rsidP="00C27807">
      <w:pPr>
        <w:jc w:val="both"/>
      </w:pPr>
    </w:p>
    <w:p w:rsidR="006629D2" w:rsidRDefault="006629D2" w:rsidP="00C27807">
      <w:pPr>
        <w:jc w:val="both"/>
      </w:pPr>
      <w:r>
        <w:t>15-  …………………… söz alarak şunları söyledi:DYNED dil eğitim sisteminin uygulanmasındaki en büyük zorluklardan birisi haftada bir ders saati ayırma problemi. Yüklü olan müfredatı yetişmeye çalışırken maalesef haftada bir ders saati ayırmakta zorlanıldı. Okulun bulunduğu sosyo-ekonomik şartlar gereği öğrencilerin büyük çoğunluğunun kişisel bilgisayara sahip olmaması problemlere neden oldu.</w:t>
      </w:r>
    </w:p>
    <w:p w:rsidR="006629D2" w:rsidRDefault="006629D2" w:rsidP="00C27807">
      <w:pPr>
        <w:jc w:val="both"/>
      </w:pPr>
      <w:r>
        <w:t xml:space="preserve">    Sonuç olarak çevre koşulları ve öğrencilerim maddi yetersizlikleri (evde     bilgisayar  ve internet olmayışı)sebebiyle ve de müfredatın yoğunluğundan  dolayı bu programın uygulanabilirliği okulumuz açısından zordur.</w:t>
      </w:r>
    </w:p>
    <w:p w:rsidR="006629D2" w:rsidRDefault="006629D2" w:rsidP="00C27807">
      <w:pPr>
        <w:jc w:val="both"/>
        <w:rPr>
          <w:color w:val="000000"/>
        </w:rPr>
      </w:pPr>
    </w:p>
    <w:p w:rsidR="006629D2" w:rsidRDefault="006629D2" w:rsidP="00C27807">
      <w:pPr>
        <w:jc w:val="both"/>
        <w:rPr>
          <w:color w:val="000000"/>
        </w:rPr>
      </w:pPr>
      <w:r>
        <w:rPr>
          <w:color w:val="000000"/>
        </w:rPr>
        <w:t>16- Öğrenci davranışlarının daima gözlenmesine ve  gerek ders içi gerekse ders dışı muhtemel hataların zamanında uygun bir şekilde düzeltilmesine  zümre olarak karar verildi.</w:t>
      </w:r>
    </w:p>
    <w:p w:rsidR="006629D2" w:rsidRDefault="006629D2" w:rsidP="00C27807">
      <w:pPr>
        <w:rPr>
          <w:rFonts w:ascii="Calibri" w:hAnsi="Calibri"/>
          <w:color w:val="000000"/>
        </w:rPr>
      </w:pPr>
    </w:p>
    <w:p w:rsidR="006629D2" w:rsidRDefault="006629D2" w:rsidP="00C27807">
      <w:pPr>
        <w:jc w:val="both"/>
        <w:rPr>
          <w:color w:val="000000"/>
        </w:rPr>
      </w:pPr>
      <w:r>
        <w:rPr>
          <w:color w:val="000000"/>
        </w:rPr>
        <w:t>17- …………………………………..  bir önceki eğitim-öğretim yılının zümre kararlarının değerlendirmesini yaparak ve de sınıf bazında başarı oranlarını okuyarak 2010-2011 yılının başarılı geçtiğini belirtti.</w:t>
      </w:r>
    </w:p>
    <w:p w:rsidR="006629D2" w:rsidRDefault="006629D2" w:rsidP="00C27807">
      <w:pPr>
        <w:jc w:val="both"/>
        <w:rPr>
          <w:color w:val="000000"/>
        </w:rPr>
      </w:pPr>
    </w:p>
    <w:p w:rsidR="006629D2" w:rsidRDefault="006629D2" w:rsidP="00C27807">
      <w:pPr>
        <w:jc w:val="both"/>
        <w:rPr>
          <w:color w:val="000000"/>
        </w:rPr>
      </w:pPr>
    </w:p>
    <w:p w:rsidR="006629D2" w:rsidRDefault="006629D2" w:rsidP="00C27807">
      <w:pPr>
        <w:jc w:val="both"/>
        <w:rPr>
          <w:color w:val="000000"/>
        </w:rPr>
      </w:pPr>
    </w:p>
    <w:p w:rsidR="006629D2" w:rsidRDefault="006629D2" w:rsidP="00C27807">
      <w:pPr>
        <w:jc w:val="both"/>
        <w:rPr>
          <w:color w:val="000000"/>
        </w:rPr>
      </w:pPr>
    </w:p>
    <w:p w:rsidR="006629D2" w:rsidRDefault="006629D2" w:rsidP="00C27807">
      <w:pPr>
        <w:jc w:val="both"/>
        <w:rPr>
          <w:color w:val="000000"/>
        </w:rPr>
      </w:pPr>
    </w:p>
    <w:p w:rsidR="006629D2" w:rsidRDefault="006629D2" w:rsidP="00C27807">
      <w:pPr>
        <w:jc w:val="both"/>
        <w:rPr>
          <w:color w:val="000000"/>
        </w:rPr>
      </w:pPr>
    </w:p>
    <w:p w:rsidR="006629D2" w:rsidRDefault="006629D2" w:rsidP="00C27807">
      <w:pPr>
        <w:jc w:val="both"/>
        <w:rPr>
          <w:color w:val="000000"/>
        </w:rPr>
      </w:pPr>
    </w:p>
    <w:p w:rsidR="006629D2" w:rsidRDefault="006629D2" w:rsidP="00C27807">
      <w:pPr>
        <w:jc w:val="both"/>
        <w:rPr>
          <w:color w:val="000000"/>
        </w:rPr>
      </w:pPr>
      <w:r>
        <w:rPr>
          <w:color w:val="000000"/>
        </w:rPr>
        <w:t>18- Alınan karaların uygulanması ,bu konuda koordineli bir şekilde çalışılması ve gerektiğinde tekrar toplanmak üzere 2011-2012 eğitim-öğretim yılının daha verimli bir yıl olması dilek ve temennileriyle toplantı sona ermiştir.</w:t>
      </w:r>
    </w:p>
    <w:p w:rsidR="006629D2" w:rsidRDefault="006629D2" w:rsidP="00C27807">
      <w:pPr>
        <w:rPr>
          <w:rFonts w:ascii="Calibri" w:hAnsi="Calibri"/>
          <w:color w:val="000000"/>
        </w:rPr>
      </w:pPr>
    </w:p>
    <w:p w:rsidR="006629D2" w:rsidRDefault="006629D2" w:rsidP="00C27807">
      <w:pPr>
        <w:ind w:left="6372"/>
        <w:rPr>
          <w:color w:val="000000"/>
        </w:rPr>
      </w:pPr>
      <w:r>
        <w:rPr>
          <w:color w:val="000000"/>
        </w:rPr>
        <w:t xml:space="preserve">                       </w:t>
      </w:r>
    </w:p>
    <w:p w:rsidR="006629D2" w:rsidRDefault="006629D2" w:rsidP="00C27807">
      <w:pPr>
        <w:ind w:left="6372"/>
        <w:rPr>
          <w:color w:val="000000"/>
        </w:rPr>
      </w:pPr>
    </w:p>
    <w:p w:rsidR="006629D2" w:rsidRDefault="006629D2" w:rsidP="00C27807">
      <w:pPr>
        <w:ind w:left="6372"/>
        <w:rPr>
          <w:color w:val="000000"/>
        </w:rPr>
      </w:pPr>
    </w:p>
    <w:p w:rsidR="006629D2" w:rsidRDefault="006629D2" w:rsidP="00C27807">
      <w:pPr>
        <w:ind w:left="6372"/>
        <w:rPr>
          <w:color w:val="000000"/>
        </w:rPr>
      </w:pPr>
    </w:p>
    <w:p w:rsidR="006629D2" w:rsidRDefault="006629D2" w:rsidP="00C27807">
      <w:pPr>
        <w:ind w:left="6372"/>
        <w:rPr>
          <w:color w:val="000000"/>
        </w:rPr>
      </w:pPr>
      <w:r>
        <w:rPr>
          <w:color w:val="000000"/>
        </w:rPr>
        <w:t xml:space="preserve">                   …../09 / 2012</w:t>
      </w:r>
    </w:p>
    <w:p w:rsidR="006629D2" w:rsidRDefault="006629D2" w:rsidP="00C27807">
      <w:pPr>
        <w:rPr>
          <w:rFonts w:ascii="Calibri" w:hAnsi="Calibri"/>
          <w:color w:val="000000"/>
        </w:rPr>
      </w:pPr>
    </w:p>
    <w:p w:rsidR="006629D2" w:rsidRDefault="006629D2" w:rsidP="00C27807">
      <w:pPr>
        <w:rPr>
          <w:rFonts w:ascii="Calibri" w:hAnsi="Calibri"/>
          <w:color w:val="000000"/>
        </w:rPr>
      </w:pPr>
    </w:p>
    <w:p w:rsidR="006629D2" w:rsidRDefault="006629D2" w:rsidP="00C27807">
      <w:pPr>
        <w:pStyle w:val="BodyText"/>
        <w:shd w:val="clear" w:color="auto" w:fill="FFFFFF"/>
        <w:tabs>
          <w:tab w:val="left" w:pos="708"/>
          <w:tab w:val="left" w:pos="1416"/>
          <w:tab w:val="left" w:pos="2124"/>
          <w:tab w:val="left" w:pos="2832"/>
          <w:tab w:val="left" w:pos="3540"/>
          <w:tab w:val="left" w:pos="4248"/>
          <w:tab w:val="left" w:pos="4956"/>
          <w:tab w:val="left" w:pos="7920"/>
        </w:tabs>
        <w:jc w:val="both"/>
        <w:rPr>
          <w:b/>
          <w:bCs/>
          <w:sz w:val="22"/>
          <w:szCs w:val="22"/>
        </w:rPr>
      </w:pPr>
      <w:r>
        <w:rPr>
          <w:bCs/>
          <w:sz w:val="22"/>
          <w:szCs w:val="22"/>
        </w:rPr>
        <w:t>İngilizce Öğretmeni(Zümre Başkanı)</w:t>
      </w:r>
      <w:r>
        <w:rPr>
          <w:bCs/>
          <w:sz w:val="22"/>
          <w:szCs w:val="22"/>
        </w:rPr>
        <w:tab/>
      </w:r>
      <w:r>
        <w:rPr>
          <w:bCs/>
          <w:sz w:val="22"/>
          <w:szCs w:val="22"/>
        </w:rPr>
        <w:tab/>
        <w:t>İngilizce Öğretmeni                  İngilizce Öğretmeni</w:t>
      </w:r>
      <w:r>
        <w:rPr>
          <w:b/>
          <w:bCs/>
          <w:sz w:val="22"/>
          <w:szCs w:val="22"/>
        </w:rPr>
        <w:t xml:space="preserve">   </w:t>
      </w:r>
    </w:p>
    <w:p w:rsidR="006629D2" w:rsidRDefault="006629D2" w:rsidP="00C27807">
      <w:pPr>
        <w:pStyle w:val="BodyText"/>
        <w:shd w:val="clear" w:color="auto" w:fill="FFFFFF"/>
        <w:tabs>
          <w:tab w:val="left" w:pos="708"/>
          <w:tab w:val="left" w:pos="1416"/>
          <w:tab w:val="left" w:pos="2124"/>
          <w:tab w:val="left" w:pos="2832"/>
          <w:tab w:val="left" w:pos="3540"/>
          <w:tab w:val="left" w:pos="4248"/>
          <w:tab w:val="left" w:pos="4956"/>
          <w:tab w:val="left" w:pos="7920"/>
        </w:tabs>
        <w:jc w:val="both"/>
        <w:rPr>
          <w:b/>
          <w:bCs/>
          <w:sz w:val="22"/>
          <w:szCs w:val="22"/>
        </w:rPr>
      </w:pPr>
    </w:p>
    <w:p w:rsidR="006629D2" w:rsidRDefault="006629D2" w:rsidP="00C27807">
      <w:pPr>
        <w:pStyle w:val="BodyText"/>
        <w:shd w:val="clear" w:color="auto" w:fill="FFFFFF"/>
        <w:tabs>
          <w:tab w:val="left" w:pos="708"/>
          <w:tab w:val="left" w:pos="1416"/>
          <w:tab w:val="left" w:pos="2124"/>
          <w:tab w:val="left" w:pos="2832"/>
          <w:tab w:val="left" w:pos="3540"/>
          <w:tab w:val="left" w:pos="4248"/>
          <w:tab w:val="left" w:pos="4956"/>
          <w:tab w:val="left" w:pos="7920"/>
        </w:tabs>
        <w:jc w:val="both"/>
        <w:rPr>
          <w:b/>
          <w:bCs/>
          <w:sz w:val="22"/>
          <w:szCs w:val="22"/>
        </w:rPr>
      </w:pPr>
    </w:p>
    <w:p w:rsidR="006629D2" w:rsidRDefault="006629D2" w:rsidP="00C27807">
      <w:pPr>
        <w:pStyle w:val="BodyText"/>
        <w:shd w:val="clear" w:color="auto" w:fill="FFFFFF"/>
        <w:tabs>
          <w:tab w:val="left" w:pos="708"/>
          <w:tab w:val="left" w:pos="1416"/>
          <w:tab w:val="left" w:pos="2124"/>
          <w:tab w:val="left" w:pos="2832"/>
          <w:tab w:val="left" w:pos="3540"/>
          <w:tab w:val="left" w:pos="4248"/>
          <w:tab w:val="left" w:pos="4956"/>
          <w:tab w:val="left" w:pos="7920"/>
        </w:tabs>
        <w:jc w:val="both"/>
        <w:rPr>
          <w:b/>
          <w:bCs/>
          <w:sz w:val="22"/>
          <w:szCs w:val="22"/>
        </w:rPr>
      </w:pPr>
    </w:p>
    <w:p w:rsidR="006629D2" w:rsidRDefault="006629D2" w:rsidP="00C27807">
      <w:pPr>
        <w:rPr>
          <w:rFonts w:ascii="Calibri" w:hAnsi="Calibri"/>
          <w:color w:val="000000"/>
        </w:rPr>
      </w:pPr>
    </w:p>
    <w:p w:rsidR="006629D2" w:rsidRDefault="006629D2" w:rsidP="00C27807">
      <w:pPr>
        <w:rPr>
          <w:rFonts w:ascii="Calibri" w:hAnsi="Calibri"/>
          <w:color w:val="000000"/>
        </w:rPr>
      </w:pPr>
    </w:p>
    <w:p w:rsidR="006629D2" w:rsidRDefault="006629D2" w:rsidP="00C27807">
      <w:pPr>
        <w:rPr>
          <w:color w:val="000000"/>
        </w:rPr>
      </w:pPr>
      <w:r>
        <w:rPr>
          <w:color w:val="000000"/>
        </w:rPr>
        <w:t>Okul  Müdürü</w:t>
      </w:r>
    </w:p>
    <w:p w:rsidR="006629D2" w:rsidRDefault="006629D2"/>
    <w:sectPr w:rsidR="006629D2" w:rsidSect="00BA4C7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7548D"/>
    <w:multiLevelType w:val="hybridMultilevel"/>
    <w:tmpl w:val="46FE0B7C"/>
    <w:lvl w:ilvl="0" w:tplc="F176BF1A">
      <w:start w:val="1"/>
      <w:numFmt w:val="decimal"/>
      <w:lvlText w:val="%1-"/>
      <w:lvlJc w:val="left"/>
      <w:pPr>
        <w:tabs>
          <w:tab w:val="num" w:pos="720"/>
        </w:tabs>
        <w:ind w:left="720" w:hanging="360"/>
      </w:pPr>
      <w:rPr>
        <w:rFonts w:cs="Times New Roman"/>
        <w:sz w:val="20"/>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807"/>
    <w:rsid w:val="000A3019"/>
    <w:rsid w:val="00133B30"/>
    <w:rsid w:val="00614B06"/>
    <w:rsid w:val="006629D2"/>
    <w:rsid w:val="00782D83"/>
    <w:rsid w:val="009D0B2B"/>
    <w:rsid w:val="00B0349D"/>
    <w:rsid w:val="00BA4C73"/>
    <w:rsid w:val="00C27807"/>
    <w:rsid w:val="00EC342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80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rsid w:val="00C27807"/>
    <w:pPr>
      <w:spacing w:after="120"/>
    </w:pPr>
  </w:style>
  <w:style w:type="character" w:customStyle="1" w:styleId="BodyTextChar">
    <w:name w:val="Body Text Char"/>
    <w:basedOn w:val="DefaultParagraphFont"/>
    <w:link w:val="BodyText"/>
    <w:uiPriority w:val="99"/>
    <w:semiHidden/>
    <w:locked/>
    <w:rsid w:val="00C27807"/>
    <w:rPr>
      <w:rFonts w:ascii="Times New Roman" w:hAnsi="Times New Roman" w:cs="Times New Roman"/>
      <w:sz w:val="24"/>
      <w:szCs w:val="24"/>
      <w:lang w:eastAsia="tr-TR"/>
    </w:rPr>
  </w:style>
  <w:style w:type="paragraph" w:styleId="BodyText2">
    <w:name w:val="Body Text 2"/>
    <w:basedOn w:val="Normal"/>
    <w:link w:val="BodyText2Char"/>
    <w:uiPriority w:val="99"/>
    <w:semiHidden/>
    <w:rsid w:val="00C27807"/>
    <w:rPr>
      <w:color w:val="000000"/>
      <w:sz w:val="40"/>
      <w:szCs w:val="18"/>
    </w:rPr>
  </w:style>
  <w:style w:type="character" w:customStyle="1" w:styleId="BodyText2Char">
    <w:name w:val="Body Text 2 Char"/>
    <w:basedOn w:val="DefaultParagraphFont"/>
    <w:link w:val="BodyText2"/>
    <w:uiPriority w:val="99"/>
    <w:semiHidden/>
    <w:locked/>
    <w:rsid w:val="00C27807"/>
    <w:rPr>
      <w:rFonts w:ascii="Times New Roman" w:hAnsi="Times New Roman" w:cs="Times New Roman"/>
      <w:color w:val="000000"/>
      <w:sz w:val="18"/>
      <w:szCs w:val="18"/>
      <w:lang w:eastAsia="tr-TR"/>
    </w:rPr>
  </w:style>
  <w:style w:type="character" w:styleId="Hyperlink">
    <w:name w:val="Hyperlink"/>
    <w:basedOn w:val="DefaultParagraphFont"/>
    <w:uiPriority w:val="99"/>
    <w:rsid w:val="00782D8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824836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2545</Words>
  <Characters>14512</Characters>
  <Application>Microsoft Office Outlook</Application>
  <DocSecurity>0</DocSecurity>
  <Lines>0</Lines>
  <Paragraphs>0</Paragraphs>
  <ScaleCrop>false</ScaleCrop>
  <Company>Myingilizce.com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Myingilizce</dc:creator>
  <cp:keywords>www.sorubak.com</cp:keywords>
  <dc:description/>
  <cp:lastModifiedBy>edanur</cp:lastModifiedBy>
  <cp:revision>3</cp:revision>
  <dcterms:created xsi:type="dcterms:W3CDTF">2011-09-08T09:28:00Z</dcterms:created>
  <dcterms:modified xsi:type="dcterms:W3CDTF">2012-09-07T20:13:00Z</dcterms:modified>
  <cp:category>www.sorubak.com</cp:category>
</cp:coreProperties>
</file>