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02" w:rsidRDefault="00F60202" w:rsidP="003465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346520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   </w:t>
      </w:r>
    </w:p>
    <w:p w:rsidR="00F60202" w:rsidRDefault="00F60202" w:rsidP="006574EF">
      <w:pPr>
        <w:tabs>
          <w:tab w:val="left" w:pos="6300"/>
        </w:tabs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tbl>
      <w:tblPr>
        <w:tblW w:w="10481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6"/>
        <w:gridCol w:w="850"/>
        <w:gridCol w:w="1136"/>
        <w:gridCol w:w="708"/>
        <w:gridCol w:w="991"/>
        <w:gridCol w:w="904"/>
        <w:gridCol w:w="5316"/>
      </w:tblGrid>
      <w:tr w:rsidR="00F60202" w:rsidRPr="008250F3">
        <w:trPr>
          <w:trHeight w:val="24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202" w:rsidRDefault="00F60202" w:rsidP="00970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………………………………………….………… LİSESİ</w:t>
            </w: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2012-2013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EĞİTİM-ÖĞRETİM YILI </w:t>
            </w:r>
          </w:p>
          <w:p w:rsidR="00F60202" w:rsidRPr="008250F3" w:rsidRDefault="00F60202" w:rsidP="00783F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DERS DIŞI EGZERSİZ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DRAMA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) YILLIK ÇALIŞMA PLANI (6 SAAT)</w:t>
            </w:r>
          </w:p>
        </w:tc>
      </w:tr>
      <w:tr w:rsidR="00F60202" w:rsidRPr="008250F3">
        <w:trPr>
          <w:trHeight w:val="449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ÇALIŞMA </w:t>
            </w: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YERİ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ÖĞRENCİ </w:t>
            </w: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SAYISI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İŞLENECEK KONULAR</w:t>
            </w:r>
          </w:p>
        </w:tc>
      </w:tr>
      <w:tr w:rsidR="00F60202" w:rsidRPr="008250F3">
        <w:trPr>
          <w:trHeight w:val="28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Oyunlaştırma çalışmalarında görev alacak öğrencilerin seçimi</w:t>
            </w: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Oyundaki rollerin dağıtımı</w:t>
            </w: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Yönetmenin, gönderici, efektçi, ışıkçı, suflör, perdeci, dekor değiştirici, giysi yardımcılarının seçilmesi</w:t>
            </w: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Oyunlaştırma etkinlik planının hazırlanması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Oyunlaştırmada kullanılacak araç gereçlerin belirlenmesi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 alanının planlanması</w:t>
            </w:r>
          </w:p>
        </w:tc>
      </w:tr>
      <w:tr w:rsidR="00F60202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1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07.11.2012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5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Etkinliklerde zamanın verimli kullanılmasının önemini kavramak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Ses,  jest, mimik ve bedensel ifade yollarının doğru kullanılması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17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0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Türkçeyi doğru ve düzgün konuşmanın oyunlaştırmada önemi</w:t>
            </w:r>
          </w:p>
        </w:tc>
      </w:tr>
      <w:tr w:rsidR="00F60202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konusu, kişilerin karakterleri ve birbiriyle ilgisi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Fiziksel ısınma hareketleri ( Yüz, çene, boyun kaslarının gevşemesi )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Rollerin metne bakarak, vurgu, tonlama ve duraklamalara dikkat edilerek okunması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Rollerin metne bakarak, vurgu, tonlama ve duraklamalara dikkat edilerek okunması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02.01.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Rollerin metne bakarak, vurgu, tonlama ve duraklamalara dikkat edilerek okunması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03.01.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04.01.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Öğrencilerin dağıtılan rolleri ezberlemeleri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Öğrencilerin dağıtılan rolleri ezberlemeleri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7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Öğrencilerin dağıtılan rolleri ezberlemeleri</w:t>
            </w:r>
          </w:p>
        </w:tc>
      </w:tr>
      <w:tr w:rsidR="00F60202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77"/>
        </w:trPr>
        <w:tc>
          <w:tcPr>
            <w:tcW w:w="10481" w:type="dxa"/>
            <w:gridSpan w:val="7"/>
            <w:tcBorders>
              <w:left w:val="nil"/>
              <w:bottom w:val="nil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202" w:rsidRPr="008250F3" w:rsidRDefault="00F60202" w:rsidP="0097034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Ses, söz ve davranışa dayalı ezberleme çalışmaları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1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2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Rollerin ezbere oyunlaştırılması</w:t>
            </w:r>
          </w:p>
        </w:tc>
      </w:tr>
      <w:tr w:rsidR="00F60202" w:rsidRPr="008250F3">
        <w:trPr>
          <w:trHeight w:val="20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1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Rollerin ezbere oyunlaştırılması</w:t>
            </w:r>
          </w:p>
        </w:tc>
      </w:tr>
      <w:tr w:rsidR="00F60202" w:rsidRPr="008250F3">
        <w:trPr>
          <w:trHeight w:val="235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88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Oyuncuların sahne sırasının belirlenmesi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8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Oyuncuların sahne sırasının belirlenmesi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Oyuncuların sahnede duruş düzenlerinin belirlenmesi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belirlenen esaslar doğrultusunda sahnede denenmesi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belirlenen esaslar doğrultusunda sahnede denenmesi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belirlenen esaslar doğrultusunda sahnede denenmesi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Oyunla ilgili efekt, ışık, müzik seçimi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Efekt, ışık, müzik eşliğinde denemeler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MAYIS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planlanan sahne düzenine göre denemesi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Denemelerin değerlendirilmesi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Denemelerin değerlendirilmesi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seyirciye sergilenmesi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16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seyirciye sergilenmesi</w:t>
            </w:r>
          </w:p>
        </w:tc>
      </w:tr>
      <w:tr w:rsidR="00F60202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Oyunun seyirciye sergilenmesi</w:t>
            </w:r>
          </w:p>
        </w:tc>
      </w:tr>
      <w:tr w:rsidR="00F60202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16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D97915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  <w:r w:rsidRPr="00D97915">
              <w:rPr>
                <w:rFonts w:ascii="Arial" w:hAnsi="Arial" w:cs="Arial"/>
                <w:sz w:val="16"/>
                <w:szCs w:val="16"/>
              </w:rPr>
              <w:t>Yapıcı eleştirilerde bulunma, değerlendirme</w:t>
            </w:r>
          </w:p>
        </w:tc>
      </w:tr>
      <w:tr w:rsidR="00F60202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22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Pr="008250F3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202" w:rsidRPr="008250F3">
        <w:trPr>
          <w:trHeight w:val="551"/>
        </w:trPr>
        <w:tc>
          <w:tcPr>
            <w:tcW w:w="10481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202" w:rsidRDefault="00F60202" w:rsidP="009703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202" w:rsidRPr="008250F3" w:rsidRDefault="00F60202" w:rsidP="009703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60202" w:rsidRDefault="00F60202" w:rsidP="006574EF">
      <w:pPr>
        <w:tabs>
          <w:tab w:val="left" w:pos="6300"/>
        </w:tabs>
        <w:rPr>
          <w:sz w:val="18"/>
          <w:szCs w:val="18"/>
        </w:rPr>
      </w:pPr>
    </w:p>
    <w:p w:rsidR="00F60202" w:rsidRDefault="00F60202" w:rsidP="006574EF">
      <w:pPr>
        <w:tabs>
          <w:tab w:val="left" w:pos="6300"/>
        </w:tabs>
        <w:rPr>
          <w:sz w:val="18"/>
          <w:szCs w:val="18"/>
        </w:rPr>
      </w:pPr>
    </w:p>
    <w:p w:rsidR="00F60202" w:rsidRDefault="00F60202" w:rsidP="006574EF">
      <w:pPr>
        <w:tabs>
          <w:tab w:val="left" w:pos="6300"/>
        </w:tabs>
        <w:rPr>
          <w:sz w:val="18"/>
          <w:szCs w:val="18"/>
        </w:rPr>
      </w:pPr>
    </w:p>
    <w:p w:rsidR="00F60202" w:rsidRDefault="00F60202" w:rsidP="00C04154">
      <w:pPr>
        <w:jc w:val="center"/>
        <w:rPr>
          <w:b/>
          <w:bCs/>
          <w:sz w:val="18"/>
          <w:szCs w:val="18"/>
        </w:rPr>
      </w:pPr>
    </w:p>
    <w:p w:rsidR="00F60202" w:rsidRDefault="00F60202" w:rsidP="009D73C0">
      <w:pPr>
        <w:jc w:val="center"/>
        <w:rPr>
          <w:b/>
          <w:bCs/>
        </w:rPr>
      </w:pPr>
    </w:p>
    <w:p w:rsidR="00F60202" w:rsidRDefault="00F60202" w:rsidP="009D73C0">
      <w:pPr>
        <w:jc w:val="center"/>
        <w:rPr>
          <w:b/>
          <w:bCs/>
        </w:rPr>
      </w:pPr>
    </w:p>
    <w:p w:rsidR="00F60202" w:rsidRDefault="00F60202" w:rsidP="009D73C0">
      <w:pPr>
        <w:jc w:val="center"/>
        <w:rPr>
          <w:b/>
          <w:bCs/>
        </w:rPr>
      </w:pPr>
    </w:p>
    <w:p w:rsidR="00F60202" w:rsidRDefault="00F60202" w:rsidP="00FF4344">
      <w:pPr>
        <w:jc w:val="center"/>
        <w:rPr>
          <w:b/>
          <w:bCs/>
        </w:rPr>
      </w:pPr>
    </w:p>
    <w:p w:rsidR="00F60202" w:rsidRPr="00FF4344" w:rsidRDefault="00F60202" w:rsidP="00FF4344">
      <w:pPr>
        <w:jc w:val="center"/>
        <w:rPr>
          <w:b/>
          <w:bCs/>
        </w:rPr>
      </w:pPr>
      <w:bookmarkStart w:id="0" w:name="OLE_LINK1"/>
      <w:r w:rsidRPr="00FF4344">
        <w:rPr>
          <w:b/>
          <w:bCs/>
        </w:rPr>
        <w:t>İLÇE MİLL</w:t>
      </w:r>
      <w:r>
        <w:rPr>
          <w:b/>
          <w:bCs/>
        </w:rPr>
        <w:t>Î</w:t>
      </w:r>
      <w:r w:rsidRPr="00FF4344">
        <w:rPr>
          <w:b/>
          <w:bCs/>
        </w:rPr>
        <w:t xml:space="preserve"> EĞİTİM MÜDÜRLÜĞÜNE</w:t>
      </w:r>
    </w:p>
    <w:p w:rsidR="00F60202" w:rsidRDefault="00F60202" w:rsidP="00FF4344">
      <w:pPr>
        <w:jc w:val="center"/>
      </w:pPr>
    </w:p>
    <w:p w:rsidR="00F60202" w:rsidRDefault="00F60202" w:rsidP="00FF4344">
      <w:pPr>
        <w:jc w:val="center"/>
      </w:pPr>
      <w:r>
        <w:t xml:space="preserve">                                                                       ……………..</w:t>
      </w:r>
    </w:p>
    <w:p w:rsidR="00F60202" w:rsidRDefault="00F60202" w:rsidP="00FF4344">
      <w:pPr>
        <w:jc w:val="center"/>
      </w:pPr>
    </w:p>
    <w:p w:rsidR="00F60202" w:rsidRDefault="00F60202" w:rsidP="009D73C0"/>
    <w:p w:rsidR="00F60202" w:rsidRDefault="00F60202" w:rsidP="00FF4344">
      <w:pPr>
        <w:ind w:firstLine="708"/>
        <w:jc w:val="both"/>
      </w:pPr>
      <w:r w:rsidRPr="00FF4344">
        <w:t>Okulumuz Türk Dili</w:t>
      </w:r>
      <w:r>
        <w:t xml:space="preserve"> </w:t>
      </w:r>
      <w:r w:rsidRPr="00FF4344">
        <w:t>ve</w:t>
      </w:r>
      <w:r>
        <w:t xml:space="preserve"> </w:t>
      </w:r>
      <w:r w:rsidRPr="00FF4344">
        <w:t>Edebiyatı</w:t>
      </w:r>
      <w:r>
        <w:t xml:space="preserve"> </w:t>
      </w:r>
      <w:r w:rsidRPr="00FF4344">
        <w:t xml:space="preserve">Öğretmeni </w:t>
      </w:r>
      <w:r>
        <w:t>………………………..</w:t>
      </w:r>
      <w:r w:rsidRPr="00FF4344">
        <w:t xml:space="preserve">'e ait ders dışı yıllık çalışma programının yukarıda gösterildiği şekilde yürütülmesi uygun görülmüştür. </w:t>
      </w:r>
    </w:p>
    <w:p w:rsidR="00F60202" w:rsidRDefault="00F60202" w:rsidP="00FF4344">
      <w:pPr>
        <w:ind w:firstLine="708"/>
        <w:jc w:val="both"/>
      </w:pPr>
    </w:p>
    <w:p w:rsidR="00F60202" w:rsidRDefault="00F60202" w:rsidP="00FF4344">
      <w:pPr>
        <w:ind w:firstLine="708"/>
        <w:jc w:val="both"/>
      </w:pPr>
      <w:r w:rsidRPr="00FF4344">
        <w:t>Makamlarınızca da uygun görüldüğü takdirde 13/02/2011 tarih ve 27845 sayılı Resmi Gazete'de yayınlanarak yürürlüğe giren ve ek ders saatlerine ilişkin kararın 17. maddesi ve 19/08/2010 tarih ve 53578 sayılı, 2010/49 no</w:t>
      </w:r>
      <w:r>
        <w:t>’</w:t>
      </w:r>
      <w:r w:rsidRPr="00FF4344">
        <w:t>lu Milli Eğitim Bakanlığı genelge emirlerine göre arz ve teklif ederim.</w:t>
      </w:r>
      <w:bookmarkEnd w:id="0"/>
    </w:p>
    <w:p w:rsidR="00F60202" w:rsidRDefault="00F60202" w:rsidP="00C04154">
      <w:pPr>
        <w:tabs>
          <w:tab w:val="left" w:pos="6300"/>
        </w:tabs>
      </w:pPr>
    </w:p>
    <w:p w:rsidR="00F60202" w:rsidRPr="009D73C0" w:rsidRDefault="00F60202" w:rsidP="00C04154">
      <w:pPr>
        <w:tabs>
          <w:tab w:val="left" w:pos="6300"/>
        </w:tabs>
      </w:pPr>
    </w:p>
    <w:p w:rsidR="00F60202" w:rsidRPr="009D73C0" w:rsidRDefault="00F60202" w:rsidP="00C04154">
      <w:pPr>
        <w:tabs>
          <w:tab w:val="left" w:pos="6300"/>
        </w:tabs>
      </w:pPr>
    </w:p>
    <w:p w:rsidR="00F60202" w:rsidRPr="009D73C0" w:rsidRDefault="00F60202" w:rsidP="00C04154">
      <w:pPr>
        <w:tabs>
          <w:tab w:val="left" w:pos="6300"/>
        </w:tabs>
      </w:pPr>
      <w:r>
        <w:t xml:space="preserve">          ……………………….                                                                     ……………………….</w:t>
      </w:r>
    </w:p>
    <w:p w:rsidR="00F60202" w:rsidRDefault="00F60202" w:rsidP="00C04154">
      <w:pPr>
        <w:tabs>
          <w:tab w:val="left" w:pos="6300"/>
        </w:tabs>
      </w:pPr>
      <w:r w:rsidRPr="009D73C0">
        <w:t xml:space="preserve">  Türk Dili ve Edebiyatı Öğretmeni</w:t>
      </w:r>
      <w:r w:rsidRPr="009D73C0">
        <w:tab/>
        <w:t xml:space="preserve">          </w:t>
      </w:r>
      <w:r>
        <w:t xml:space="preserve">        </w:t>
      </w:r>
      <w:r w:rsidRPr="009D73C0">
        <w:t>Okul Müdürü</w:t>
      </w:r>
    </w:p>
    <w:p w:rsidR="00F60202" w:rsidRDefault="00F60202" w:rsidP="00C04154">
      <w:pPr>
        <w:tabs>
          <w:tab w:val="left" w:pos="6300"/>
        </w:tabs>
      </w:pPr>
    </w:p>
    <w:p w:rsidR="00F60202" w:rsidRDefault="00F60202" w:rsidP="00D03074">
      <w:pPr>
        <w:tabs>
          <w:tab w:val="left" w:pos="6300"/>
        </w:tabs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60202" w:rsidRPr="006574EF" w:rsidRDefault="00F60202" w:rsidP="00783F73">
      <w:pPr>
        <w:tabs>
          <w:tab w:val="left" w:pos="6300"/>
        </w:tabs>
      </w:pPr>
    </w:p>
    <w:sectPr w:rsidR="00F60202" w:rsidRPr="006574EF" w:rsidSect="009342C8">
      <w:pgSz w:w="11906" w:h="16838"/>
      <w:pgMar w:top="180" w:right="746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202" w:rsidRDefault="00F60202" w:rsidP="00346520">
      <w:r>
        <w:separator/>
      </w:r>
    </w:p>
  </w:endnote>
  <w:endnote w:type="continuationSeparator" w:id="0">
    <w:p w:rsidR="00F60202" w:rsidRDefault="00F60202" w:rsidP="0034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202" w:rsidRDefault="00F60202" w:rsidP="00346520">
      <w:r>
        <w:separator/>
      </w:r>
    </w:p>
  </w:footnote>
  <w:footnote w:type="continuationSeparator" w:id="0">
    <w:p w:rsidR="00F60202" w:rsidRDefault="00F60202" w:rsidP="00346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4E09"/>
    <w:multiLevelType w:val="hybridMultilevel"/>
    <w:tmpl w:val="DF5AFB8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004A9"/>
    <w:multiLevelType w:val="hybridMultilevel"/>
    <w:tmpl w:val="7BC47D0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C3336A"/>
    <w:multiLevelType w:val="hybridMultilevel"/>
    <w:tmpl w:val="7062D4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409DB"/>
    <w:multiLevelType w:val="hybridMultilevel"/>
    <w:tmpl w:val="099639B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6E5517"/>
    <w:multiLevelType w:val="hybridMultilevel"/>
    <w:tmpl w:val="3D569C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223370"/>
    <w:multiLevelType w:val="hybridMultilevel"/>
    <w:tmpl w:val="F0CC8B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ED16E6"/>
    <w:multiLevelType w:val="hybridMultilevel"/>
    <w:tmpl w:val="7592CC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3A3C26"/>
    <w:multiLevelType w:val="hybridMultilevel"/>
    <w:tmpl w:val="8F18110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AC5707"/>
    <w:multiLevelType w:val="hybridMultilevel"/>
    <w:tmpl w:val="FD88F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207C3"/>
    <w:multiLevelType w:val="hybridMultilevel"/>
    <w:tmpl w:val="FE92D8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904CB7"/>
    <w:multiLevelType w:val="hybridMultilevel"/>
    <w:tmpl w:val="98D0DB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872E8B"/>
    <w:multiLevelType w:val="hybridMultilevel"/>
    <w:tmpl w:val="949A78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31671A"/>
    <w:multiLevelType w:val="hybridMultilevel"/>
    <w:tmpl w:val="3478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2C8"/>
    <w:rsid w:val="00022DD3"/>
    <w:rsid w:val="000437BB"/>
    <w:rsid w:val="000F4CCB"/>
    <w:rsid w:val="00135062"/>
    <w:rsid w:val="00151745"/>
    <w:rsid w:val="001E38F5"/>
    <w:rsid w:val="001F2E7D"/>
    <w:rsid w:val="0024719C"/>
    <w:rsid w:val="002731A7"/>
    <w:rsid w:val="00285D6D"/>
    <w:rsid w:val="002A3D00"/>
    <w:rsid w:val="002B0F0A"/>
    <w:rsid w:val="002B7438"/>
    <w:rsid w:val="002D3453"/>
    <w:rsid w:val="0031133D"/>
    <w:rsid w:val="0031532C"/>
    <w:rsid w:val="00325B95"/>
    <w:rsid w:val="00346520"/>
    <w:rsid w:val="0034744A"/>
    <w:rsid w:val="003527BC"/>
    <w:rsid w:val="003743D5"/>
    <w:rsid w:val="003745A8"/>
    <w:rsid w:val="004029D6"/>
    <w:rsid w:val="00414191"/>
    <w:rsid w:val="0044533C"/>
    <w:rsid w:val="00446EC1"/>
    <w:rsid w:val="004607CE"/>
    <w:rsid w:val="004F5B0D"/>
    <w:rsid w:val="004F5C64"/>
    <w:rsid w:val="005409D6"/>
    <w:rsid w:val="005679FE"/>
    <w:rsid w:val="006335DE"/>
    <w:rsid w:val="006574EF"/>
    <w:rsid w:val="00681E92"/>
    <w:rsid w:val="006F7466"/>
    <w:rsid w:val="006F76D5"/>
    <w:rsid w:val="00760584"/>
    <w:rsid w:val="00783F73"/>
    <w:rsid w:val="007938DF"/>
    <w:rsid w:val="007D2EE2"/>
    <w:rsid w:val="007E25E2"/>
    <w:rsid w:val="00805476"/>
    <w:rsid w:val="008146F4"/>
    <w:rsid w:val="00824B45"/>
    <w:rsid w:val="008250F3"/>
    <w:rsid w:val="0082568C"/>
    <w:rsid w:val="00841497"/>
    <w:rsid w:val="008B7148"/>
    <w:rsid w:val="008D2A9D"/>
    <w:rsid w:val="008D6E02"/>
    <w:rsid w:val="00916E85"/>
    <w:rsid w:val="009342C8"/>
    <w:rsid w:val="00943843"/>
    <w:rsid w:val="00965F06"/>
    <w:rsid w:val="0097034B"/>
    <w:rsid w:val="00984C9D"/>
    <w:rsid w:val="009B6CA3"/>
    <w:rsid w:val="009D73C0"/>
    <w:rsid w:val="009E5F7C"/>
    <w:rsid w:val="00A04E35"/>
    <w:rsid w:val="00A07C54"/>
    <w:rsid w:val="00A60CAE"/>
    <w:rsid w:val="00A6673C"/>
    <w:rsid w:val="00A70940"/>
    <w:rsid w:val="00A92DB2"/>
    <w:rsid w:val="00A96985"/>
    <w:rsid w:val="00AB6CEC"/>
    <w:rsid w:val="00AC48E3"/>
    <w:rsid w:val="00B16EBF"/>
    <w:rsid w:val="00B22959"/>
    <w:rsid w:val="00B7042A"/>
    <w:rsid w:val="00B8274F"/>
    <w:rsid w:val="00BF2720"/>
    <w:rsid w:val="00C04154"/>
    <w:rsid w:val="00C335AB"/>
    <w:rsid w:val="00C47F35"/>
    <w:rsid w:val="00C81AAD"/>
    <w:rsid w:val="00C87B41"/>
    <w:rsid w:val="00CC1E95"/>
    <w:rsid w:val="00CE5197"/>
    <w:rsid w:val="00D03074"/>
    <w:rsid w:val="00D42111"/>
    <w:rsid w:val="00D6563C"/>
    <w:rsid w:val="00D97915"/>
    <w:rsid w:val="00E2053D"/>
    <w:rsid w:val="00E21CD8"/>
    <w:rsid w:val="00E77754"/>
    <w:rsid w:val="00EC4ED3"/>
    <w:rsid w:val="00F56D7A"/>
    <w:rsid w:val="00F60202"/>
    <w:rsid w:val="00F81310"/>
    <w:rsid w:val="00F928A9"/>
    <w:rsid w:val="00FC23AD"/>
    <w:rsid w:val="00FC54F5"/>
    <w:rsid w:val="00FF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43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37B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346520"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46520"/>
    <w:rPr>
      <w:rFonts w:cs="Times New Roman"/>
      <w:sz w:val="24"/>
      <w:szCs w:val="24"/>
    </w:rPr>
  </w:style>
  <w:style w:type="character" w:customStyle="1" w:styleId="style2201">
    <w:name w:val="style2201"/>
    <w:basedOn w:val="DefaultParagraphFont"/>
    <w:uiPriority w:val="99"/>
    <w:rsid w:val="000F4CCB"/>
    <w:rPr>
      <w:rFonts w:ascii="Verdana" w:hAnsi="Verdana" w:cs="Verdana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922</Words>
  <Characters>5258</Characters>
  <Application>Microsoft Office Outlook</Application>
  <DocSecurity>0</DocSecurity>
  <Lines>0</Lines>
  <Paragraphs>0</Paragraphs>
  <ScaleCrop>false</ScaleCrop>
  <Manager>Turkceciler.com</Manager>
  <Company>Turkceciler.com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www.sorubak.com</dc:subject>
  <dc:creator>www.sorubak.com; Turkceciler.com</dc:creator>
  <cp:keywords>www.sorubak.com; Turkceciler.com</cp:keywords>
  <dc:description>www.sorubak.com</dc:description>
  <cp:lastModifiedBy>edanur</cp:lastModifiedBy>
  <cp:revision>5</cp:revision>
  <dcterms:created xsi:type="dcterms:W3CDTF">2012-08-15T06:57:00Z</dcterms:created>
  <dcterms:modified xsi:type="dcterms:W3CDTF">2012-09-05T19:47:00Z</dcterms:modified>
  <cp:category>Turkceciler.com</cp:category>
</cp:coreProperties>
</file>