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9D" w:rsidRDefault="00F21F9D" w:rsidP="00346520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346520"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 xml:space="preserve">           </w:t>
      </w:r>
    </w:p>
    <w:p w:rsidR="00F21F9D" w:rsidRDefault="00F21F9D" w:rsidP="006574EF">
      <w:pPr>
        <w:tabs>
          <w:tab w:val="left" w:pos="6300"/>
        </w:tabs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tbl>
      <w:tblPr>
        <w:tblW w:w="10481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6"/>
        <w:gridCol w:w="850"/>
        <w:gridCol w:w="1136"/>
        <w:gridCol w:w="708"/>
        <w:gridCol w:w="991"/>
        <w:gridCol w:w="904"/>
        <w:gridCol w:w="5316"/>
      </w:tblGrid>
      <w:tr w:rsidR="00F21F9D" w:rsidRPr="008250F3">
        <w:trPr>
          <w:trHeight w:val="24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21F9D" w:rsidRDefault="00F21F9D" w:rsidP="00534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………………………………………….………… LİSESİ</w:t>
            </w: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2012-2013</w:t>
            </w: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EĞİTİM-ÖĞRETİM YILI</w:t>
            </w:r>
          </w:p>
          <w:p w:rsidR="00F21F9D" w:rsidRPr="008250F3" w:rsidRDefault="00F21F9D" w:rsidP="00CB38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>DERS DIŞI EGZERSİZ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OKUL DERGİSİ</w:t>
            </w:r>
            <w:r w:rsidRPr="008250F3">
              <w:rPr>
                <w:rFonts w:ascii="Arial" w:hAnsi="Arial" w:cs="Arial"/>
                <w:b/>
                <w:bCs/>
                <w:sz w:val="20"/>
                <w:szCs w:val="20"/>
              </w:rPr>
              <w:t>) YILLIK ÇALIŞMA PLANI (6 SAAT)</w:t>
            </w:r>
          </w:p>
        </w:tc>
      </w:tr>
      <w:tr w:rsidR="00F21F9D" w:rsidRPr="008250F3">
        <w:trPr>
          <w:trHeight w:val="449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ÇALIŞMA </w:t>
            </w: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YERİ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ÖĞRENCİ </w:t>
            </w: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SAYISI</w:t>
            </w:r>
          </w:p>
        </w:tc>
        <w:tc>
          <w:tcPr>
            <w:tcW w:w="5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50F3">
              <w:rPr>
                <w:rFonts w:ascii="Arial" w:hAnsi="Arial" w:cs="Arial"/>
                <w:b/>
                <w:bCs/>
                <w:sz w:val="16"/>
                <w:szCs w:val="16"/>
              </w:rPr>
              <w:t>İŞLENECEK KONULAR</w:t>
            </w:r>
          </w:p>
        </w:tc>
      </w:tr>
      <w:tr w:rsidR="00F21F9D" w:rsidRPr="008250F3">
        <w:trPr>
          <w:trHeight w:val="28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EKİM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Dergisinde çalışacak öğrencilerin tespit edilmesi</w:t>
            </w: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 için sene başı toplantısı yapılması ve karar alınması</w:t>
            </w:r>
          </w:p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Dergisinde çalışacak öğrencilerin görev dağılımının yapılması</w:t>
            </w: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Dergisinde çıkacak yazıların içeriği hakkında bilgi verme, örnek sunma</w:t>
            </w:r>
          </w:p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Mülakat yapma tekniğinin öğretilmesi ve örnek mülakat çalışmaları.</w:t>
            </w: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29 Ekim Cumhuriyet Bayramı ile ilgili şiir ve kompozisyon yazma çalışmaları yapma</w:t>
            </w:r>
          </w:p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29 Ekim Cumhuriyet Bayramı ile ilgili yazdırılan şiir ve kompozisyonların değerlendirilmesi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.10.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KASIM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250F3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Kızılay Haftasıyla ilgili şiir ve kompozisyon yazdırılması ve bunların değerlendirilmesi.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Pr="008250F3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10 Kasım Atatürk Haftası ile ilgili şiir ve kompozisyon yazdırılması ve değerlendirilmesi.</w:t>
            </w:r>
          </w:p>
        </w:tc>
      </w:tr>
      <w:tr w:rsidR="00F21F9D" w:rsidRPr="008250F3">
        <w:trPr>
          <w:trHeight w:val="28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1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07.11.2012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5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</w:tcPr>
          <w:p w:rsidR="00F21F9D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  <w:p w:rsidR="00F21F9D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Öğretmenler Günü’yle ilgili şiir ve kompozisyon yazdırılması</w:t>
            </w:r>
          </w:p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</w:tcPr>
          <w:p w:rsidR="00F21F9D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Öğretmenler günüyle ilgili yazdırılan kompozisyon ve şiirlerin değerlendirilmesi ve hatalarının düzeltilmesi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172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0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5.Hafta</w:t>
            </w:r>
          </w:p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Style w:val="style2201"/>
                <w:rFonts w:ascii="Arial" w:hAnsi="Arial" w:cs="Arial"/>
                <w:color w:val="333333"/>
                <w:sz w:val="16"/>
                <w:szCs w:val="16"/>
              </w:rPr>
              <w:t>Mevlana</w:t>
            </w:r>
            <w:r w:rsidRPr="00837F30">
              <w:rPr>
                <w:rStyle w:val="style2201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 w:rsidRPr="00837F30">
              <w:rPr>
                <w:rFonts w:ascii="Arial" w:hAnsi="Arial" w:cs="Arial"/>
                <w:sz w:val="16"/>
                <w:szCs w:val="16"/>
              </w:rPr>
              <w:t>Haftasıyla ilgili şiir ve kompozisyon yazdırılması ve değerlendirmelerin yapılması.</w:t>
            </w:r>
          </w:p>
        </w:tc>
      </w:tr>
      <w:tr w:rsidR="00F21F9D" w:rsidRPr="008250F3">
        <w:trPr>
          <w:trHeight w:val="22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1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8250F3">
              <w:rPr>
                <w:rFonts w:ascii="Arial" w:hAnsi="Arial" w:cs="Arial"/>
                <w:sz w:val="16"/>
                <w:szCs w:val="16"/>
              </w:rPr>
              <w:t>.11.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ARALIK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 xml:space="preserve">İnsan Hakları Haftasıyla ilgili şiir ve kompozisyon yazdırılması.  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 için toplanacak malzemelerin belirlenmesi ve toplanması çalışmaları.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Toplanan malzemelerin öğrenciler tarafından değerlendirilmesi ve dergi taslağının oluşturulması.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Dergisinin 1. Dönemdeki sayısının çıkartılması.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.12.</w:t>
            </w:r>
            <w:r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OCAK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02.01.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Style w:val="style2201"/>
                <w:rFonts w:ascii="Arial" w:hAnsi="Arial" w:cs="Arial"/>
                <w:color w:val="333333"/>
                <w:sz w:val="16"/>
                <w:szCs w:val="16"/>
              </w:rPr>
              <w:t>Enerji Tasarrufu Haftasıyla</w:t>
            </w:r>
            <w:r w:rsidRPr="00837F30">
              <w:rPr>
                <w:rStyle w:val="style2201"/>
                <w:rFonts w:ascii="Arial" w:hAnsi="Arial" w:cs="Arial"/>
                <w:b/>
                <w:bCs/>
                <w:color w:val="333333"/>
                <w:sz w:val="16"/>
                <w:szCs w:val="16"/>
              </w:rPr>
              <w:t xml:space="preserve"> </w:t>
            </w:r>
            <w:r w:rsidRPr="00837F30">
              <w:rPr>
                <w:rFonts w:ascii="Arial" w:hAnsi="Arial" w:cs="Arial"/>
                <w:sz w:val="16"/>
                <w:szCs w:val="16"/>
              </w:rPr>
              <w:t>ilgili şiir ve kompozisyon yazdırılması ve değerlendirme yapılması.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03.01.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04.01.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Yarıyıl tatili öncesi öğrencilere dergi için malzeme toplama konusunda görevlendirme yapılması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Yarıyıl tatili öncesi öğrencilere dergi için malzeme toplama konusunda görevlendirme yapılması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7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Dergisinin 1. Dönemdeki sayısının genel değerlendirilmesinin yapılması.</w:t>
            </w:r>
          </w:p>
        </w:tc>
      </w:tr>
      <w:tr w:rsidR="00F21F9D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74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8250F3">
              <w:rPr>
                <w:rFonts w:ascii="Arial" w:hAnsi="Arial" w:cs="Arial"/>
                <w:sz w:val="16"/>
                <w:szCs w:val="16"/>
              </w:rPr>
              <w:t>.01.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77"/>
        </w:trPr>
        <w:tc>
          <w:tcPr>
            <w:tcW w:w="10481" w:type="dxa"/>
            <w:gridSpan w:val="7"/>
            <w:tcBorders>
              <w:left w:val="nil"/>
              <w:bottom w:val="nil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1F9D" w:rsidRPr="008250F3" w:rsidRDefault="00F21F9D" w:rsidP="0053466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ŞUBAT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Dergisinin 2. Dönemdeki sayısının çıkartılması için plânlama çalışmaları yapılması.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19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2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Dostluğun ve kardeşliğin önemini vurgulayan şiir ve kompozisyon yazdırılması.</w:t>
            </w:r>
          </w:p>
        </w:tc>
      </w:tr>
      <w:tr w:rsidR="00F21F9D" w:rsidRPr="008250F3">
        <w:trPr>
          <w:trHeight w:val="208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14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250F3">
              <w:rPr>
                <w:rFonts w:ascii="Arial" w:hAnsi="Arial" w:cs="Arial"/>
                <w:sz w:val="20"/>
                <w:szCs w:val="20"/>
              </w:rPr>
              <w:t>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Sivil savunma haftasıyla ilgili şiir ve kompozisyon yazdırılması ve değerlendirmelerin yapılması</w:t>
            </w:r>
          </w:p>
        </w:tc>
      </w:tr>
      <w:tr w:rsidR="00F21F9D" w:rsidRPr="008250F3">
        <w:trPr>
          <w:trHeight w:val="235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88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.02.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MART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Mehmet Akif Ersoy’un hayatı ile ilgili yazıların ve şiirlerin bulunup değerlendirilmesi.</w:t>
            </w:r>
          </w:p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8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İstiklal Marşının Kabulü ile ilgili şiir ve kompozisyon yazdırılması ve değerlendirilmesi.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18 Mart Çanakkale zaferiyle ilgili şiir ve kompozisyonların yazdırılması ve bunların değerlendirilmesi.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Kütüphaneler Haftasıyla ilgili şiir ve kompozisyon yazdırılması ve bunların değerlendirilmesi.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.03.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NİSAN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 için toplanacak malzemelerin belirlenmesi çalışmaları.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 için toplanacak malzemelerin belirlenmesi çalışmaları.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Turizm Haftasıyla ilgili şiir ve kompozisyon yazdırılması ve değerlendirme yapılması.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23 Nisan Ulusal Egemenlik ve Çocuk bayramıyla ilgili şiir ve kompozisyon yazdırılması.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.04.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MAYIS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8250F3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Dergisinin 2. Dönemdeki sayısının çıkarılması ile ilgili konu tespiti yapılması.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8250F3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50F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Anneler günü ve anne sevgisiyle ilgili şiir ve kompozisyonların yazdırılması ve değerlendirilmesi.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3.Hafta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19 Mayıs Gençlik ve Spor Bayramıyla ilgili şiir ve kompozisyon yazdırılması.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4.Hafta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19 Mayıs Gençlik ve Spor Bayramıyla ilgili yazdırılan şiir ve kompozisyonların değerlendirilmesi.</w:t>
            </w: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17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163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5.Hafta</w:t>
            </w:r>
          </w:p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Okul Dergisinin 2. Dönemdeki sayısının çıkartılması.</w:t>
            </w:r>
          </w:p>
        </w:tc>
      </w:tr>
      <w:tr w:rsidR="00F21F9D" w:rsidRPr="008250F3">
        <w:trPr>
          <w:trHeight w:val="22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6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Pr="008250F3">
              <w:rPr>
                <w:rFonts w:ascii="Arial" w:hAnsi="Arial" w:cs="Arial"/>
                <w:sz w:val="16"/>
                <w:szCs w:val="16"/>
              </w:rPr>
              <w:t>.05.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HAZİRAN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1.Hafta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0F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  <w:p w:rsidR="00F21F9D" w:rsidRPr="00837F30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37F30">
              <w:rPr>
                <w:rFonts w:ascii="Arial" w:hAnsi="Arial" w:cs="Arial"/>
                <w:sz w:val="16"/>
                <w:szCs w:val="16"/>
              </w:rPr>
              <w:t>Yaz tatili öncesi öğrencilere okul dergisi için malzeme toplama konusunda görev dağılımı yapılması.</w:t>
            </w:r>
          </w:p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46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16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1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2.Hafta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Kütüphane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316" w:type="dxa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  <w:r w:rsidRPr="008250F3">
              <w:rPr>
                <w:rFonts w:ascii="Arial" w:hAnsi="Arial" w:cs="Arial"/>
                <w:sz w:val="16"/>
                <w:szCs w:val="16"/>
              </w:rPr>
              <w:t>Yapılan çalışmaların değerlendirilmesi.</w:t>
            </w:r>
          </w:p>
        </w:tc>
      </w:tr>
      <w:tr w:rsidR="00F21F9D" w:rsidRPr="008250F3">
        <w:trPr>
          <w:trHeight w:val="219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22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Pr="008250F3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250F3">
              <w:rPr>
                <w:rFonts w:ascii="Arial" w:hAnsi="Arial" w:cs="Arial"/>
                <w:sz w:val="16"/>
                <w:szCs w:val="16"/>
              </w:rPr>
              <w:t>.06.</w:t>
            </w: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Saat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6" w:type="dxa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1F9D" w:rsidRPr="008250F3">
        <w:trPr>
          <w:trHeight w:val="551"/>
        </w:trPr>
        <w:tc>
          <w:tcPr>
            <w:tcW w:w="10481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21F9D" w:rsidRDefault="00F21F9D" w:rsidP="005346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21F9D" w:rsidRPr="008250F3" w:rsidRDefault="00F21F9D" w:rsidP="005346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21F9D" w:rsidRDefault="00F21F9D" w:rsidP="006574EF">
      <w:pPr>
        <w:tabs>
          <w:tab w:val="left" w:pos="6300"/>
        </w:tabs>
        <w:rPr>
          <w:sz w:val="18"/>
          <w:szCs w:val="18"/>
        </w:rPr>
      </w:pPr>
    </w:p>
    <w:p w:rsidR="00F21F9D" w:rsidRDefault="00F21F9D" w:rsidP="006574EF">
      <w:pPr>
        <w:tabs>
          <w:tab w:val="left" w:pos="6300"/>
        </w:tabs>
        <w:rPr>
          <w:sz w:val="18"/>
          <w:szCs w:val="18"/>
        </w:rPr>
      </w:pPr>
    </w:p>
    <w:p w:rsidR="00F21F9D" w:rsidRDefault="00F21F9D" w:rsidP="006574EF">
      <w:pPr>
        <w:tabs>
          <w:tab w:val="left" w:pos="6300"/>
        </w:tabs>
        <w:rPr>
          <w:sz w:val="18"/>
          <w:szCs w:val="18"/>
        </w:rPr>
      </w:pPr>
    </w:p>
    <w:p w:rsidR="00F21F9D" w:rsidRDefault="00F21F9D" w:rsidP="00C04154">
      <w:pPr>
        <w:jc w:val="center"/>
        <w:rPr>
          <w:b/>
          <w:bCs/>
          <w:sz w:val="18"/>
          <w:szCs w:val="18"/>
        </w:rPr>
      </w:pPr>
    </w:p>
    <w:p w:rsidR="00F21F9D" w:rsidRDefault="00F21F9D" w:rsidP="009D73C0">
      <w:pPr>
        <w:jc w:val="center"/>
        <w:rPr>
          <w:b/>
          <w:bCs/>
        </w:rPr>
      </w:pPr>
    </w:p>
    <w:p w:rsidR="00F21F9D" w:rsidRDefault="00F21F9D" w:rsidP="009D73C0">
      <w:pPr>
        <w:jc w:val="center"/>
        <w:rPr>
          <w:b/>
          <w:bCs/>
        </w:rPr>
      </w:pPr>
    </w:p>
    <w:p w:rsidR="00F21F9D" w:rsidRDefault="00F21F9D" w:rsidP="009D73C0">
      <w:pPr>
        <w:jc w:val="center"/>
        <w:rPr>
          <w:b/>
          <w:bCs/>
        </w:rPr>
      </w:pPr>
    </w:p>
    <w:p w:rsidR="00F21F9D" w:rsidRDefault="00F21F9D" w:rsidP="00FF4344">
      <w:pPr>
        <w:jc w:val="center"/>
        <w:rPr>
          <w:b/>
          <w:bCs/>
        </w:rPr>
      </w:pPr>
    </w:p>
    <w:p w:rsidR="00F21F9D" w:rsidRPr="00FF4344" w:rsidRDefault="00F21F9D" w:rsidP="00FF4344">
      <w:pPr>
        <w:jc w:val="center"/>
        <w:rPr>
          <w:b/>
          <w:bCs/>
        </w:rPr>
      </w:pPr>
      <w:bookmarkStart w:id="0" w:name="OLE_LINK1"/>
      <w:r w:rsidRPr="00FF4344">
        <w:rPr>
          <w:b/>
          <w:bCs/>
        </w:rPr>
        <w:t>İLÇE MİLL</w:t>
      </w:r>
      <w:r>
        <w:rPr>
          <w:b/>
          <w:bCs/>
        </w:rPr>
        <w:t>Î</w:t>
      </w:r>
      <w:r w:rsidRPr="00FF4344">
        <w:rPr>
          <w:b/>
          <w:bCs/>
        </w:rPr>
        <w:t xml:space="preserve"> EĞİTİM MÜDÜRLÜĞÜNE</w:t>
      </w:r>
    </w:p>
    <w:p w:rsidR="00F21F9D" w:rsidRDefault="00F21F9D" w:rsidP="00FF4344">
      <w:pPr>
        <w:jc w:val="center"/>
      </w:pPr>
    </w:p>
    <w:p w:rsidR="00F21F9D" w:rsidRDefault="00F21F9D" w:rsidP="00FF4344">
      <w:pPr>
        <w:jc w:val="center"/>
      </w:pPr>
      <w:r>
        <w:t xml:space="preserve">                                                                       ……………..</w:t>
      </w:r>
    </w:p>
    <w:p w:rsidR="00F21F9D" w:rsidRDefault="00F21F9D" w:rsidP="00FF4344">
      <w:pPr>
        <w:jc w:val="center"/>
      </w:pPr>
    </w:p>
    <w:p w:rsidR="00F21F9D" w:rsidRDefault="00F21F9D" w:rsidP="009D73C0"/>
    <w:p w:rsidR="00F21F9D" w:rsidRDefault="00F21F9D" w:rsidP="00FF4344">
      <w:pPr>
        <w:ind w:firstLine="708"/>
        <w:jc w:val="both"/>
      </w:pPr>
      <w:r w:rsidRPr="00FF4344">
        <w:t>Okulumuz Türk Dili</w:t>
      </w:r>
      <w:r>
        <w:t xml:space="preserve"> </w:t>
      </w:r>
      <w:r w:rsidRPr="00FF4344">
        <w:t>ve</w:t>
      </w:r>
      <w:r>
        <w:t xml:space="preserve"> </w:t>
      </w:r>
      <w:r w:rsidRPr="00FF4344">
        <w:t>Edebiyatı</w:t>
      </w:r>
      <w:r>
        <w:t xml:space="preserve"> </w:t>
      </w:r>
      <w:r w:rsidRPr="00FF4344">
        <w:t xml:space="preserve">Öğretmeni </w:t>
      </w:r>
      <w:r>
        <w:t>………………………..</w:t>
      </w:r>
      <w:r w:rsidRPr="00FF4344">
        <w:t xml:space="preserve">'e ait ders dışı yıllık çalışma programının yukarıda gösterildiği şekilde yürütülmesi uygun görülmüştür. </w:t>
      </w:r>
    </w:p>
    <w:p w:rsidR="00F21F9D" w:rsidRDefault="00F21F9D" w:rsidP="00FF4344">
      <w:pPr>
        <w:ind w:firstLine="708"/>
        <w:jc w:val="both"/>
      </w:pPr>
    </w:p>
    <w:p w:rsidR="00F21F9D" w:rsidRDefault="00F21F9D" w:rsidP="00FF4344">
      <w:pPr>
        <w:ind w:firstLine="708"/>
        <w:jc w:val="both"/>
      </w:pPr>
      <w:r w:rsidRPr="00FF4344">
        <w:t>Makamlarınızca da uygun görüldüğü takdirde 13/02/2011 tarih ve 27845 sayılı Resmi Gazete'de yayınlanarak yürürlüğe giren ve ek ders saatlerine ilişkin kararın 17. maddesi ve 19/08/2010 tarih ve 53578 sayılı, 2010/49 no</w:t>
      </w:r>
      <w:r>
        <w:t>’</w:t>
      </w:r>
      <w:r w:rsidRPr="00FF4344">
        <w:t>lu Milli Eğitim Bakanlığı genelge emirlerine göre arz ve teklif ederim.</w:t>
      </w:r>
      <w:bookmarkEnd w:id="0"/>
    </w:p>
    <w:p w:rsidR="00F21F9D" w:rsidRDefault="00F21F9D" w:rsidP="00C04154">
      <w:pPr>
        <w:tabs>
          <w:tab w:val="left" w:pos="6300"/>
        </w:tabs>
      </w:pPr>
    </w:p>
    <w:p w:rsidR="00F21F9D" w:rsidRPr="009D73C0" w:rsidRDefault="00F21F9D" w:rsidP="00C04154">
      <w:pPr>
        <w:tabs>
          <w:tab w:val="left" w:pos="6300"/>
        </w:tabs>
      </w:pPr>
    </w:p>
    <w:p w:rsidR="00F21F9D" w:rsidRPr="009D73C0" w:rsidRDefault="00F21F9D" w:rsidP="00C04154">
      <w:pPr>
        <w:tabs>
          <w:tab w:val="left" w:pos="6300"/>
        </w:tabs>
      </w:pPr>
    </w:p>
    <w:p w:rsidR="00F21F9D" w:rsidRPr="009D73C0" w:rsidRDefault="00F21F9D" w:rsidP="00C04154">
      <w:pPr>
        <w:tabs>
          <w:tab w:val="left" w:pos="6300"/>
        </w:tabs>
      </w:pPr>
      <w:r>
        <w:t xml:space="preserve">          ……………………….                                                                     ……………………….</w:t>
      </w:r>
    </w:p>
    <w:p w:rsidR="00F21F9D" w:rsidRDefault="00F21F9D" w:rsidP="00C04154">
      <w:pPr>
        <w:tabs>
          <w:tab w:val="left" w:pos="6300"/>
        </w:tabs>
      </w:pPr>
      <w:r w:rsidRPr="009D73C0">
        <w:t xml:space="preserve">  Türk Dili ve Edebiyatı Öğretmeni</w:t>
      </w:r>
      <w:r w:rsidRPr="009D73C0">
        <w:tab/>
        <w:t xml:space="preserve">          </w:t>
      </w:r>
      <w:r>
        <w:t xml:space="preserve">        </w:t>
      </w:r>
      <w:r w:rsidRPr="009D73C0">
        <w:t>Okul Müdürü</w:t>
      </w:r>
    </w:p>
    <w:p w:rsidR="00F21F9D" w:rsidRDefault="00F21F9D" w:rsidP="00C04154">
      <w:pPr>
        <w:tabs>
          <w:tab w:val="left" w:pos="6300"/>
        </w:tabs>
      </w:pPr>
    </w:p>
    <w:p w:rsidR="00F21F9D" w:rsidRDefault="00F21F9D" w:rsidP="00C04154">
      <w:pPr>
        <w:tabs>
          <w:tab w:val="left" w:pos="6300"/>
        </w:tabs>
      </w:pPr>
    </w:p>
    <w:p w:rsidR="00F21F9D" w:rsidRDefault="00F21F9D" w:rsidP="00BB3AE4">
      <w:pPr>
        <w:tabs>
          <w:tab w:val="left" w:pos="6300"/>
        </w:tabs>
      </w:pP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21F9D" w:rsidRPr="006574EF" w:rsidRDefault="00F21F9D" w:rsidP="00A6673C">
      <w:pPr>
        <w:tabs>
          <w:tab w:val="left" w:pos="6300"/>
        </w:tabs>
        <w:jc w:val="center"/>
      </w:pPr>
    </w:p>
    <w:sectPr w:rsidR="00F21F9D" w:rsidRPr="006574EF" w:rsidSect="009342C8">
      <w:pgSz w:w="11906" w:h="16838"/>
      <w:pgMar w:top="180" w:right="746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F9D" w:rsidRDefault="00F21F9D" w:rsidP="00346520">
      <w:r>
        <w:separator/>
      </w:r>
    </w:p>
  </w:endnote>
  <w:endnote w:type="continuationSeparator" w:id="0">
    <w:p w:rsidR="00F21F9D" w:rsidRDefault="00F21F9D" w:rsidP="00346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F9D" w:rsidRDefault="00F21F9D" w:rsidP="00346520">
      <w:r>
        <w:separator/>
      </w:r>
    </w:p>
  </w:footnote>
  <w:footnote w:type="continuationSeparator" w:id="0">
    <w:p w:rsidR="00F21F9D" w:rsidRDefault="00F21F9D" w:rsidP="00346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4E09"/>
    <w:multiLevelType w:val="hybridMultilevel"/>
    <w:tmpl w:val="DF5AFB8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D004A9"/>
    <w:multiLevelType w:val="hybridMultilevel"/>
    <w:tmpl w:val="7BC47D0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C3336A"/>
    <w:multiLevelType w:val="hybridMultilevel"/>
    <w:tmpl w:val="7062D4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9409DB"/>
    <w:multiLevelType w:val="hybridMultilevel"/>
    <w:tmpl w:val="099639B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6E5517"/>
    <w:multiLevelType w:val="hybridMultilevel"/>
    <w:tmpl w:val="3D569C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223370"/>
    <w:multiLevelType w:val="hybridMultilevel"/>
    <w:tmpl w:val="F0CC8B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ED16E6"/>
    <w:multiLevelType w:val="hybridMultilevel"/>
    <w:tmpl w:val="7592CC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3A3C26"/>
    <w:multiLevelType w:val="hybridMultilevel"/>
    <w:tmpl w:val="8F18110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AC5707"/>
    <w:multiLevelType w:val="hybridMultilevel"/>
    <w:tmpl w:val="FD88F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6207C3"/>
    <w:multiLevelType w:val="hybridMultilevel"/>
    <w:tmpl w:val="FE92D82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904CB7"/>
    <w:multiLevelType w:val="hybridMultilevel"/>
    <w:tmpl w:val="98D0DB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5872E8B"/>
    <w:multiLevelType w:val="hybridMultilevel"/>
    <w:tmpl w:val="949A78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31671A"/>
    <w:multiLevelType w:val="hybridMultilevel"/>
    <w:tmpl w:val="3478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1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2C8"/>
    <w:rsid w:val="00022DD3"/>
    <w:rsid w:val="000437BB"/>
    <w:rsid w:val="00047C47"/>
    <w:rsid w:val="000F4CCB"/>
    <w:rsid w:val="00135062"/>
    <w:rsid w:val="00151745"/>
    <w:rsid w:val="001E38F5"/>
    <w:rsid w:val="001F2E7D"/>
    <w:rsid w:val="0024719C"/>
    <w:rsid w:val="002731A7"/>
    <w:rsid w:val="00283B63"/>
    <w:rsid w:val="002A3D00"/>
    <w:rsid w:val="002B0F0A"/>
    <w:rsid w:val="002D3453"/>
    <w:rsid w:val="0031133D"/>
    <w:rsid w:val="0031532C"/>
    <w:rsid w:val="00325B95"/>
    <w:rsid w:val="00346520"/>
    <w:rsid w:val="003468FC"/>
    <w:rsid w:val="0034744A"/>
    <w:rsid w:val="003527BC"/>
    <w:rsid w:val="003743D5"/>
    <w:rsid w:val="004029D6"/>
    <w:rsid w:val="00414191"/>
    <w:rsid w:val="0044533C"/>
    <w:rsid w:val="00446EC1"/>
    <w:rsid w:val="004607CE"/>
    <w:rsid w:val="004F5B0D"/>
    <w:rsid w:val="004F5C64"/>
    <w:rsid w:val="00534665"/>
    <w:rsid w:val="005409D6"/>
    <w:rsid w:val="005679FE"/>
    <w:rsid w:val="006335DE"/>
    <w:rsid w:val="006574EF"/>
    <w:rsid w:val="00681E92"/>
    <w:rsid w:val="006F742B"/>
    <w:rsid w:val="006F76D5"/>
    <w:rsid w:val="007938DF"/>
    <w:rsid w:val="007D2EE2"/>
    <w:rsid w:val="007E25E2"/>
    <w:rsid w:val="00805476"/>
    <w:rsid w:val="008146F4"/>
    <w:rsid w:val="00824B45"/>
    <w:rsid w:val="008250F3"/>
    <w:rsid w:val="0082568C"/>
    <w:rsid w:val="00837F30"/>
    <w:rsid w:val="00841497"/>
    <w:rsid w:val="008B7148"/>
    <w:rsid w:val="008D2A9D"/>
    <w:rsid w:val="008D5E73"/>
    <w:rsid w:val="008D6E02"/>
    <w:rsid w:val="00916E85"/>
    <w:rsid w:val="009216D7"/>
    <w:rsid w:val="009342C8"/>
    <w:rsid w:val="00943843"/>
    <w:rsid w:val="00965F06"/>
    <w:rsid w:val="0097034B"/>
    <w:rsid w:val="00984C9D"/>
    <w:rsid w:val="009B6CA3"/>
    <w:rsid w:val="009D73C0"/>
    <w:rsid w:val="009E5F7C"/>
    <w:rsid w:val="00A04E35"/>
    <w:rsid w:val="00A07C54"/>
    <w:rsid w:val="00A60CAE"/>
    <w:rsid w:val="00A6673C"/>
    <w:rsid w:val="00A70940"/>
    <w:rsid w:val="00A92DB2"/>
    <w:rsid w:val="00A96985"/>
    <w:rsid w:val="00AB6CEC"/>
    <w:rsid w:val="00AC48E3"/>
    <w:rsid w:val="00B16EBF"/>
    <w:rsid w:val="00B22959"/>
    <w:rsid w:val="00B7042A"/>
    <w:rsid w:val="00B8274F"/>
    <w:rsid w:val="00BB3AE4"/>
    <w:rsid w:val="00BF2720"/>
    <w:rsid w:val="00C04154"/>
    <w:rsid w:val="00C335AB"/>
    <w:rsid w:val="00C47F35"/>
    <w:rsid w:val="00C81AAD"/>
    <w:rsid w:val="00C87B41"/>
    <w:rsid w:val="00CB3849"/>
    <w:rsid w:val="00CC1E95"/>
    <w:rsid w:val="00D42111"/>
    <w:rsid w:val="00D6563C"/>
    <w:rsid w:val="00E2053D"/>
    <w:rsid w:val="00E21CD8"/>
    <w:rsid w:val="00E77754"/>
    <w:rsid w:val="00EC4ED3"/>
    <w:rsid w:val="00F21F9D"/>
    <w:rsid w:val="00F56D7A"/>
    <w:rsid w:val="00F64EE2"/>
    <w:rsid w:val="00F75F82"/>
    <w:rsid w:val="00F81310"/>
    <w:rsid w:val="00F928A9"/>
    <w:rsid w:val="00FC23AD"/>
    <w:rsid w:val="00FC54F5"/>
    <w:rsid w:val="00FF4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E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437B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1"/>
    <w:uiPriority w:val="99"/>
    <w:rsid w:val="00346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346520"/>
    <w:rPr>
      <w:rFonts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3465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46520"/>
    <w:rPr>
      <w:rFonts w:cs="Times New Roman"/>
      <w:sz w:val="24"/>
      <w:szCs w:val="24"/>
    </w:rPr>
  </w:style>
  <w:style w:type="character" w:customStyle="1" w:styleId="style2201">
    <w:name w:val="style2201"/>
    <w:basedOn w:val="DefaultParagraphFont"/>
    <w:uiPriority w:val="99"/>
    <w:rsid w:val="000F4CCB"/>
    <w:rPr>
      <w:rFonts w:ascii="Verdana" w:hAnsi="Verdana" w:cs="Verdana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17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1090</Words>
  <Characters>6213</Characters>
  <Application>Microsoft Office Outlook</Application>
  <DocSecurity>0</DocSecurity>
  <Lines>0</Lines>
  <Paragraphs>0</Paragraphs>
  <ScaleCrop>false</ScaleCrop>
  <Manager>Turkceciler.com</Manager>
  <Company>Turkceciler.com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www.sorubak.com</dc:subject>
  <dc:creator>www.sorubak.com; Turkceciler.com</dc:creator>
  <cp:keywords>www.sorubak.com; Turkceciler.com</cp:keywords>
  <dc:description>www.sorubak.com</dc:description>
  <cp:lastModifiedBy>edanur</cp:lastModifiedBy>
  <cp:revision>5</cp:revision>
  <dcterms:created xsi:type="dcterms:W3CDTF">2012-08-15T07:09:00Z</dcterms:created>
  <dcterms:modified xsi:type="dcterms:W3CDTF">2012-09-05T19:46:00Z</dcterms:modified>
  <cp:category>Turkceciler.com</cp:category>
</cp:coreProperties>
</file>