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823" w:rsidRDefault="001B7823" w:rsidP="0045023E">
      <w:pPr>
        <w:pStyle w:val="NoSpacing"/>
        <w:jc w:val="center"/>
        <w:rPr>
          <w:rFonts w:ascii="Century Gothic" w:hAnsi="Century Gothic"/>
          <w:b/>
          <w:sz w:val="24"/>
          <w:szCs w:val="24"/>
        </w:rPr>
      </w:pPr>
      <w:r w:rsidRPr="0045023E">
        <w:rPr>
          <w:rFonts w:ascii="Century Gothic" w:hAnsi="Century Gothic"/>
          <w:b/>
          <w:sz w:val="24"/>
          <w:szCs w:val="24"/>
        </w:rPr>
        <w:t xml:space="preserve">ŞEHİT PİYADE ASTSUBAY ÇAVUŞ SONER ÖZÜBEK </w:t>
      </w:r>
    </w:p>
    <w:p w:rsidR="001B7823" w:rsidRPr="0045023E" w:rsidRDefault="001B7823" w:rsidP="0045023E">
      <w:pPr>
        <w:pStyle w:val="NoSpacing"/>
        <w:jc w:val="center"/>
        <w:rPr>
          <w:rFonts w:ascii="Century Gothic" w:hAnsi="Century Gothic"/>
          <w:b/>
          <w:sz w:val="24"/>
          <w:szCs w:val="24"/>
        </w:rPr>
      </w:pPr>
      <w:r w:rsidRPr="0045023E">
        <w:rPr>
          <w:rFonts w:ascii="Century Gothic" w:hAnsi="Century Gothic"/>
          <w:b/>
          <w:sz w:val="24"/>
          <w:szCs w:val="24"/>
        </w:rPr>
        <w:t>İLKÖĞRETİM OKULU</w:t>
      </w:r>
    </w:p>
    <w:p w:rsidR="001B7823" w:rsidRDefault="001B7823" w:rsidP="0045023E">
      <w:pPr>
        <w:pStyle w:val="NoSpacing"/>
        <w:jc w:val="center"/>
        <w:rPr>
          <w:rFonts w:ascii="Century Gothic" w:hAnsi="Century Gothic"/>
          <w:b/>
          <w:sz w:val="24"/>
          <w:szCs w:val="24"/>
        </w:rPr>
      </w:pPr>
      <w:r w:rsidRPr="0045023E">
        <w:rPr>
          <w:rFonts w:ascii="Century Gothic" w:hAnsi="Century Gothic"/>
          <w:b/>
          <w:sz w:val="24"/>
          <w:szCs w:val="24"/>
        </w:rPr>
        <w:t>1.SINIFLAR İHTİYAÇ LİSTESİ</w:t>
      </w:r>
    </w:p>
    <w:p w:rsidR="001B7823" w:rsidRPr="0045023E" w:rsidRDefault="001B7823" w:rsidP="0045023E">
      <w:pPr>
        <w:pStyle w:val="NoSpacing"/>
        <w:jc w:val="center"/>
        <w:rPr>
          <w:rFonts w:ascii="Century Gothic" w:hAnsi="Century Gothic"/>
          <w:b/>
          <w:sz w:val="24"/>
          <w:szCs w:val="24"/>
        </w:rPr>
      </w:pPr>
    </w:p>
    <w:p w:rsidR="001B7823" w:rsidRPr="0045023E" w:rsidRDefault="001B7823" w:rsidP="00470E09">
      <w:pPr>
        <w:pStyle w:val="NoSpacing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r w:rsidRPr="0045023E">
        <w:rPr>
          <w:rFonts w:ascii="Century Gothic" w:hAnsi="Century Gothic"/>
          <w:b/>
          <w:sz w:val="24"/>
          <w:szCs w:val="24"/>
        </w:rPr>
        <w:t>Öğrencinin çantasında bulunması gereken malzemeler:</w:t>
      </w:r>
    </w:p>
    <w:p w:rsidR="001B7823" w:rsidRDefault="001B7823" w:rsidP="00470E09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Küçük boy kılavuz çizgili defter</w:t>
      </w:r>
    </w:p>
    <w:p w:rsidR="001B7823" w:rsidRDefault="001B7823" w:rsidP="00470E09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Kalemlik içerisinde 2 adet yuvarlak (köşeli olmamalı) kurşun kalem, silgi, kalemtıraş, kırmızı başlık kalemi, bir kutu plastik ataş, </w:t>
      </w:r>
    </w:p>
    <w:p w:rsidR="001B7823" w:rsidRDefault="001B7823" w:rsidP="00470E09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Küçük boy kareli defter (60 yaprak)</w:t>
      </w:r>
    </w:p>
    <w:p w:rsidR="001B7823" w:rsidRDefault="001B7823" w:rsidP="00470E09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60’lı sunum dosyası</w:t>
      </w:r>
    </w:p>
    <w:p w:rsidR="001B7823" w:rsidRPr="0045023E" w:rsidRDefault="001B7823" w:rsidP="00470E09">
      <w:pPr>
        <w:pStyle w:val="NoSpacing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r w:rsidRPr="0045023E">
        <w:rPr>
          <w:rFonts w:ascii="Century Gothic" w:hAnsi="Century Gothic"/>
          <w:b/>
          <w:sz w:val="24"/>
          <w:szCs w:val="24"/>
        </w:rPr>
        <w:t>Öğrencinin sınıf dolabında bulunması gereken malzemeler:</w:t>
      </w:r>
    </w:p>
    <w:p w:rsidR="001B7823" w:rsidRDefault="001B7823" w:rsidP="00765D0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İçine 3 adet telli dosya ve 10 adet şeffaf dosya takılmış   1 adet klasör dosya,</w:t>
      </w:r>
    </w:p>
    <w:p w:rsidR="001B7823" w:rsidRDefault="001B7823" w:rsidP="00470E09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1 top fotokopi kâğıdı,</w:t>
      </w:r>
    </w:p>
    <w:p w:rsidR="001B7823" w:rsidRDefault="001B7823" w:rsidP="00470E09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25 x 30 ebadında koparmalı resim defteri</w:t>
      </w:r>
    </w:p>
    <w:p w:rsidR="001B7823" w:rsidRDefault="001B7823" w:rsidP="00470E09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Islak mendil,</w:t>
      </w:r>
    </w:p>
    <w:p w:rsidR="001B7823" w:rsidRDefault="001B7823" w:rsidP="00470E09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Peçete,</w:t>
      </w:r>
    </w:p>
    <w:p w:rsidR="001B7823" w:rsidRDefault="001B7823" w:rsidP="00470E09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Kuru boya ve pastel boya (faber castell veya mon ami) </w:t>
      </w:r>
    </w:p>
    <w:p w:rsidR="001B7823" w:rsidRDefault="001B7823" w:rsidP="00470E09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6’lı keçeli kalem</w:t>
      </w:r>
    </w:p>
    <w:p w:rsidR="001B7823" w:rsidRDefault="001B7823" w:rsidP="00470E09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Şeffaf izole bant, pritt yapıştırıcı, makas </w:t>
      </w:r>
    </w:p>
    <w:p w:rsidR="001B7823" w:rsidRDefault="001B7823" w:rsidP="00470E09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10’lu fon kartonu (dosya içerisinde bulunanlardan)</w:t>
      </w:r>
    </w:p>
    <w:p w:rsidR="001B7823" w:rsidRDefault="001B7823" w:rsidP="00470E09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10’lu elişi kâğıdı</w:t>
      </w:r>
    </w:p>
    <w:p w:rsidR="001B7823" w:rsidRDefault="001B7823" w:rsidP="00470E09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Oyun hamuru</w:t>
      </w:r>
    </w:p>
    <w:p w:rsidR="001B7823" w:rsidRDefault="001B7823" w:rsidP="00470E09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1 adet tangram</w:t>
      </w:r>
    </w:p>
    <w:p w:rsidR="001B7823" w:rsidRDefault="001B7823" w:rsidP="00841036">
      <w:pPr>
        <w:pStyle w:val="NoSpacing"/>
        <w:ind w:left="360"/>
        <w:rPr>
          <w:rFonts w:ascii="Century Gothic" w:hAnsi="Century Gothic"/>
          <w:sz w:val="24"/>
          <w:szCs w:val="24"/>
        </w:rPr>
      </w:pPr>
    </w:p>
    <w:p w:rsidR="001B7823" w:rsidRDefault="001B7823" w:rsidP="00841036">
      <w:pPr>
        <w:pStyle w:val="NoSpacing"/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*** Sayın veli, aldığınız tüm malzemeleri etiketleyip üzerine öğrencimizin ismini yazınız.</w:t>
      </w:r>
    </w:p>
    <w:p w:rsidR="001B7823" w:rsidRDefault="001B7823" w:rsidP="00841036">
      <w:pPr>
        <w:pStyle w:val="NoSpacing"/>
        <w:ind w:left="360"/>
        <w:rPr>
          <w:rFonts w:ascii="Century Gothic" w:hAnsi="Century Gothic"/>
          <w:sz w:val="24"/>
          <w:szCs w:val="24"/>
        </w:rPr>
      </w:pPr>
    </w:p>
    <w:p w:rsidR="001B7823" w:rsidRDefault="001B7823" w:rsidP="00841036">
      <w:pPr>
        <w:pStyle w:val="NoSpacing"/>
        <w:ind w:left="360"/>
        <w:rPr>
          <w:rFonts w:ascii="Century Gothic" w:hAnsi="Century Gothic"/>
          <w:sz w:val="24"/>
          <w:szCs w:val="24"/>
        </w:rPr>
      </w:pPr>
    </w:p>
    <w:p w:rsidR="001B7823" w:rsidRDefault="001B7823" w:rsidP="00841036">
      <w:pPr>
        <w:pStyle w:val="NoSpacing"/>
        <w:ind w:left="360"/>
        <w:rPr>
          <w:rFonts w:ascii="Century Gothic" w:hAnsi="Century Gothic"/>
          <w:sz w:val="24"/>
          <w:szCs w:val="24"/>
        </w:rPr>
      </w:pPr>
    </w:p>
    <w:p w:rsidR="001B7823" w:rsidRDefault="001B7823" w:rsidP="00841036">
      <w:pPr>
        <w:pStyle w:val="NoSpacing"/>
        <w:ind w:left="360"/>
        <w:rPr>
          <w:rFonts w:ascii="Century Gothic" w:hAnsi="Century Gothic"/>
          <w:sz w:val="24"/>
          <w:szCs w:val="24"/>
        </w:rPr>
      </w:pPr>
    </w:p>
    <w:p w:rsidR="001B7823" w:rsidRDefault="001B7823" w:rsidP="00841036">
      <w:pPr>
        <w:pStyle w:val="NoSpacing"/>
        <w:ind w:left="360"/>
        <w:rPr>
          <w:rFonts w:ascii="Century Gothic" w:hAnsi="Century Gothic"/>
          <w:sz w:val="24"/>
          <w:szCs w:val="24"/>
        </w:rPr>
      </w:pPr>
    </w:p>
    <w:p w:rsidR="001B7823" w:rsidRDefault="001B7823" w:rsidP="00841036">
      <w:pPr>
        <w:pStyle w:val="NoSpacing"/>
        <w:ind w:left="360"/>
        <w:rPr>
          <w:rFonts w:ascii="Century Gothic" w:hAnsi="Century Gothic"/>
          <w:sz w:val="24"/>
          <w:szCs w:val="24"/>
        </w:rPr>
      </w:pPr>
      <w:r>
        <w:rPr>
          <w:rFonts w:ascii="Segoe UI" w:hAnsi="Segoe UI" w:cs="Segoe UI"/>
          <w:sz w:val="18"/>
          <w:szCs w:val="18"/>
          <w:lang w:eastAsia="tr-TR"/>
        </w:rPr>
        <w:t>www.sorubak.com</w:t>
      </w:r>
    </w:p>
    <w:p w:rsidR="001B7823" w:rsidRDefault="001B7823" w:rsidP="00841036">
      <w:pPr>
        <w:pStyle w:val="NoSpacing"/>
        <w:jc w:val="center"/>
        <w:rPr>
          <w:rFonts w:ascii="Century Gothic" w:hAnsi="Century Gothic"/>
          <w:b/>
          <w:sz w:val="24"/>
          <w:szCs w:val="24"/>
        </w:rPr>
      </w:pPr>
      <w:r w:rsidRPr="0045023E">
        <w:rPr>
          <w:rFonts w:ascii="Century Gothic" w:hAnsi="Century Gothic"/>
          <w:b/>
          <w:sz w:val="24"/>
          <w:szCs w:val="24"/>
        </w:rPr>
        <w:t xml:space="preserve">ŞEHİT PİYADE ASTSUBAY ÇAVUŞ SONER ÖZÜBEK </w:t>
      </w:r>
    </w:p>
    <w:p w:rsidR="001B7823" w:rsidRPr="0045023E" w:rsidRDefault="001B7823" w:rsidP="00841036">
      <w:pPr>
        <w:pStyle w:val="NoSpacing"/>
        <w:jc w:val="center"/>
        <w:rPr>
          <w:rFonts w:ascii="Century Gothic" w:hAnsi="Century Gothic"/>
          <w:b/>
          <w:sz w:val="24"/>
          <w:szCs w:val="24"/>
        </w:rPr>
      </w:pPr>
      <w:r w:rsidRPr="0045023E">
        <w:rPr>
          <w:rFonts w:ascii="Century Gothic" w:hAnsi="Century Gothic"/>
          <w:b/>
          <w:sz w:val="24"/>
          <w:szCs w:val="24"/>
        </w:rPr>
        <w:t>İLKÖĞRETİM OKULU</w:t>
      </w:r>
    </w:p>
    <w:p w:rsidR="001B7823" w:rsidRDefault="001B7823" w:rsidP="00841036">
      <w:pPr>
        <w:pStyle w:val="NoSpacing"/>
        <w:jc w:val="center"/>
        <w:rPr>
          <w:rFonts w:ascii="Century Gothic" w:hAnsi="Century Gothic"/>
          <w:b/>
          <w:sz w:val="24"/>
          <w:szCs w:val="24"/>
        </w:rPr>
      </w:pPr>
      <w:r w:rsidRPr="0045023E">
        <w:rPr>
          <w:rFonts w:ascii="Century Gothic" w:hAnsi="Century Gothic"/>
          <w:b/>
          <w:sz w:val="24"/>
          <w:szCs w:val="24"/>
        </w:rPr>
        <w:t>1.SINIFLAR İHTİYAÇ LİSTESİ</w:t>
      </w:r>
    </w:p>
    <w:p w:rsidR="001B7823" w:rsidRPr="0045023E" w:rsidRDefault="001B7823" w:rsidP="00841036">
      <w:pPr>
        <w:pStyle w:val="NoSpacing"/>
        <w:jc w:val="center"/>
        <w:rPr>
          <w:rFonts w:ascii="Century Gothic" w:hAnsi="Century Gothic"/>
          <w:b/>
          <w:sz w:val="24"/>
          <w:szCs w:val="24"/>
        </w:rPr>
      </w:pPr>
    </w:p>
    <w:p w:rsidR="001B7823" w:rsidRPr="0045023E" w:rsidRDefault="001B7823" w:rsidP="00ED0F56">
      <w:pPr>
        <w:pStyle w:val="NoSpacing"/>
        <w:numPr>
          <w:ilvl w:val="0"/>
          <w:numId w:val="3"/>
        </w:numPr>
        <w:rPr>
          <w:rFonts w:ascii="Century Gothic" w:hAnsi="Century Gothic"/>
          <w:b/>
          <w:sz w:val="24"/>
          <w:szCs w:val="24"/>
        </w:rPr>
      </w:pPr>
      <w:r w:rsidRPr="0045023E">
        <w:rPr>
          <w:rFonts w:ascii="Century Gothic" w:hAnsi="Century Gothic"/>
          <w:b/>
          <w:sz w:val="24"/>
          <w:szCs w:val="24"/>
        </w:rPr>
        <w:t>Öğrencinin çantasında bulunması gereken malzemeler:</w:t>
      </w:r>
    </w:p>
    <w:p w:rsidR="001B7823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Küçük boy kılavuz çizgili defter</w:t>
      </w:r>
    </w:p>
    <w:p w:rsidR="001B7823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Kalemlik içerisinde 2 adet yuvarlak (köşeli olmamalı) kurşun kalem, silgi, kalemtıraş, kırmızı başlık kalemi, bir kutu plastik ataş, </w:t>
      </w:r>
    </w:p>
    <w:p w:rsidR="001B7823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Küçük boy kareli defter (60 yaprak)</w:t>
      </w:r>
    </w:p>
    <w:p w:rsidR="001B7823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60’lı sunum dosyası</w:t>
      </w:r>
    </w:p>
    <w:p w:rsidR="001B7823" w:rsidRPr="0045023E" w:rsidRDefault="001B7823" w:rsidP="00ED0F56">
      <w:pPr>
        <w:pStyle w:val="NoSpacing"/>
        <w:numPr>
          <w:ilvl w:val="0"/>
          <w:numId w:val="3"/>
        </w:numPr>
        <w:rPr>
          <w:rFonts w:ascii="Century Gothic" w:hAnsi="Century Gothic"/>
          <w:b/>
          <w:sz w:val="24"/>
          <w:szCs w:val="24"/>
        </w:rPr>
      </w:pPr>
      <w:r w:rsidRPr="0045023E">
        <w:rPr>
          <w:rFonts w:ascii="Century Gothic" w:hAnsi="Century Gothic"/>
          <w:b/>
          <w:sz w:val="24"/>
          <w:szCs w:val="24"/>
        </w:rPr>
        <w:t>Öğrencinin sınıf dolabında bulunması gereken malzemeler:</w:t>
      </w:r>
    </w:p>
    <w:p w:rsidR="001B7823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İçine 3 adet telli dosya ve 10 adet şeffaf dosya takılmış   1 adet klasör dosya,</w:t>
      </w:r>
    </w:p>
    <w:p w:rsidR="001B7823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1 top fotokopi kâğıdı,</w:t>
      </w:r>
    </w:p>
    <w:p w:rsidR="001B7823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ED0F56">
        <w:rPr>
          <w:rFonts w:ascii="Century Gothic" w:hAnsi="Century Gothic"/>
          <w:sz w:val="24"/>
          <w:szCs w:val="24"/>
        </w:rPr>
        <w:t>25 x 30 ebadında</w:t>
      </w:r>
      <w:r>
        <w:rPr>
          <w:rFonts w:ascii="Century Gothic" w:hAnsi="Century Gothic"/>
          <w:sz w:val="24"/>
          <w:szCs w:val="24"/>
        </w:rPr>
        <w:t xml:space="preserve"> koparmalı</w:t>
      </w:r>
      <w:r w:rsidRPr="00ED0F56">
        <w:rPr>
          <w:rFonts w:ascii="Century Gothic" w:hAnsi="Century Gothic"/>
          <w:sz w:val="24"/>
          <w:szCs w:val="24"/>
        </w:rPr>
        <w:t xml:space="preserve"> resim defteri </w:t>
      </w:r>
    </w:p>
    <w:p w:rsidR="001B7823" w:rsidRPr="00ED0F56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ED0F56">
        <w:rPr>
          <w:rFonts w:ascii="Century Gothic" w:hAnsi="Century Gothic"/>
          <w:sz w:val="24"/>
          <w:szCs w:val="24"/>
        </w:rPr>
        <w:t>Islak mendil,</w:t>
      </w:r>
    </w:p>
    <w:p w:rsidR="001B7823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Peçete,</w:t>
      </w:r>
    </w:p>
    <w:p w:rsidR="001B7823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Kuru boya ve pastel boya (faber castell veya mon ami) </w:t>
      </w:r>
    </w:p>
    <w:p w:rsidR="001B7823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6’lı keçeli kalem</w:t>
      </w:r>
    </w:p>
    <w:p w:rsidR="001B7823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Şeffaf izole bant, pritt yapıştırıcı, makas </w:t>
      </w:r>
    </w:p>
    <w:p w:rsidR="001B7823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10’lu fon kartonu (dosya içerisinde bulunanlardan)</w:t>
      </w:r>
    </w:p>
    <w:p w:rsidR="001B7823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10’lu elişi kâğıdı</w:t>
      </w:r>
    </w:p>
    <w:p w:rsidR="001B7823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Oyun hamuru</w:t>
      </w:r>
    </w:p>
    <w:p w:rsidR="001B7823" w:rsidRDefault="001B7823" w:rsidP="00841036">
      <w:pPr>
        <w:pStyle w:val="NoSpacing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1 adet tangram</w:t>
      </w:r>
    </w:p>
    <w:p w:rsidR="001B7823" w:rsidRDefault="001B7823" w:rsidP="00841036">
      <w:pPr>
        <w:pStyle w:val="NoSpacing"/>
        <w:ind w:left="360"/>
        <w:rPr>
          <w:rFonts w:ascii="Century Gothic" w:hAnsi="Century Gothic"/>
          <w:sz w:val="24"/>
          <w:szCs w:val="24"/>
        </w:rPr>
      </w:pPr>
    </w:p>
    <w:p w:rsidR="001B7823" w:rsidRPr="00470E09" w:rsidRDefault="001B7823" w:rsidP="00841036">
      <w:pPr>
        <w:pStyle w:val="NoSpacing"/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*** Sayın veli, aldığınız tüm malzemeleri etiketleyip üzerine öğrencimizin ismini yazınız.</w:t>
      </w:r>
    </w:p>
    <w:p w:rsidR="001B7823" w:rsidRPr="00470E09" w:rsidRDefault="001B7823" w:rsidP="00841036">
      <w:pPr>
        <w:pStyle w:val="NoSpacing"/>
        <w:ind w:left="360"/>
        <w:rPr>
          <w:rFonts w:ascii="Century Gothic" w:hAnsi="Century Gothic"/>
          <w:sz w:val="24"/>
          <w:szCs w:val="24"/>
        </w:rPr>
      </w:pPr>
    </w:p>
    <w:sectPr w:rsidR="001B7823" w:rsidRPr="00470E09" w:rsidSect="0045023E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3116A"/>
    <w:multiLevelType w:val="hybridMultilevel"/>
    <w:tmpl w:val="63D8DFC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CC5315"/>
    <w:multiLevelType w:val="hybridMultilevel"/>
    <w:tmpl w:val="A19C8BCA"/>
    <w:lvl w:ilvl="0" w:tplc="6E4E128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DC3A83"/>
    <w:multiLevelType w:val="hybridMultilevel"/>
    <w:tmpl w:val="482401A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0E09"/>
    <w:rsid w:val="0000183A"/>
    <w:rsid w:val="000741A7"/>
    <w:rsid w:val="001B7823"/>
    <w:rsid w:val="0045023E"/>
    <w:rsid w:val="00470E09"/>
    <w:rsid w:val="00765D06"/>
    <w:rsid w:val="00841036"/>
    <w:rsid w:val="00A933A5"/>
    <w:rsid w:val="00B46A86"/>
    <w:rsid w:val="00BF3559"/>
    <w:rsid w:val="00ED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8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70E0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1</Pages>
  <Words>270</Words>
  <Characters>1539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EMİR</dc:creator>
  <cp:keywords>www.sorubak.com</cp:keywords>
  <dc:description>www.sorubak.com;</dc:description>
  <cp:lastModifiedBy>edanur</cp:lastModifiedBy>
  <cp:revision>4</cp:revision>
  <dcterms:created xsi:type="dcterms:W3CDTF">2012-09-10T20:56:00Z</dcterms:created>
  <dcterms:modified xsi:type="dcterms:W3CDTF">2012-09-11T14:46:00Z</dcterms:modified>
  <cp:category>www.sorubak.com</cp:category>
  <cp:contentType>www.sorubak.com;</cp:contentType>
  <cp:contentStatus>www.sorubak.com;</cp:contentStatus>
</cp:coreProperties>
</file>