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CC"/>
  <w:body>
    <w:p w:rsidR="002949CE" w:rsidRPr="00AA5C0C" w:rsidRDefault="002949CE" w:rsidP="00DA6875">
      <w:pPr>
        <w:rPr>
          <w:rFonts w:ascii="Comic Sans MS" w:hAnsi="Comic Sans MS" w:cs="Comic Sans MS"/>
          <w:color w:val="00FF00"/>
        </w:rPr>
      </w:pPr>
      <w:r>
        <w:rPr>
          <w:rFonts w:ascii="Comic Sans MS" w:hAnsi="Comic Sans MS" w:cs="Comic Sans MS"/>
        </w:rPr>
        <w:t xml:space="preserve">Adı </w:t>
      </w:r>
    </w:p>
    <w:p w:rsidR="002949CE" w:rsidRDefault="002949CE" w:rsidP="00DA6875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Adı Soyadı:…………………………………………………………..</w:t>
      </w:r>
    </w:p>
    <w:p w:rsidR="002949CE" w:rsidRPr="002C6B02" w:rsidRDefault="002949CE" w:rsidP="002C6B02">
      <w:pPr>
        <w:jc w:val="center"/>
        <w:rPr>
          <w:rFonts w:ascii="Comic Sans MS" w:hAnsi="Comic Sans MS" w:cs="Comic Sans MS"/>
          <w:b/>
          <w:bCs/>
          <w:color w:val="0000FF"/>
          <w:sz w:val="28"/>
          <w:szCs w:val="28"/>
          <w:u w:val="single"/>
        </w:rPr>
      </w:pPr>
      <w:r w:rsidRPr="002C6B02">
        <w:rPr>
          <w:rFonts w:ascii="Comic Sans MS" w:hAnsi="Comic Sans MS" w:cs="Comic Sans MS"/>
          <w:b/>
          <w:bCs/>
          <w:color w:val="0000FF"/>
          <w:sz w:val="28"/>
          <w:szCs w:val="28"/>
          <w:u w:val="single"/>
        </w:rPr>
        <w:t>İKİ İŞLEMLİ   PROBLEMLER</w:t>
      </w:r>
    </w:p>
    <w:p w:rsidR="002949CE" w:rsidRPr="00135FCA" w:rsidRDefault="002949CE" w:rsidP="00135FCA">
      <w:pPr>
        <w:rPr>
          <w:rFonts w:ascii="Comic Sans MS" w:hAnsi="Comic Sans MS" w:cs="Comic Sans MS"/>
        </w:rPr>
      </w:pPr>
      <w:r>
        <w:rPr>
          <w:b/>
          <w:bCs/>
        </w:rPr>
        <w:t>1-)</w:t>
      </w:r>
      <w:r>
        <w:rPr>
          <w:sz w:val="28"/>
          <w:szCs w:val="28"/>
        </w:rPr>
        <w:t xml:space="preserve"> </w:t>
      </w:r>
      <w:r w:rsidRPr="00135FCA">
        <w:rPr>
          <w:rFonts w:ascii="Comic Sans MS" w:hAnsi="Comic Sans MS" w:cs="Comic Sans MS"/>
        </w:rPr>
        <w:t xml:space="preserve">Sınıfımızın mevcudu </w:t>
      </w:r>
      <w:r>
        <w:rPr>
          <w:rFonts w:ascii="Comic Sans MS" w:hAnsi="Comic Sans MS" w:cs="Comic Sans MS"/>
        </w:rPr>
        <w:t>36</w:t>
      </w:r>
      <w:r w:rsidRPr="00135FCA">
        <w:rPr>
          <w:rFonts w:ascii="Comic Sans MS" w:hAnsi="Comic Sans MS" w:cs="Comic Sans MS"/>
        </w:rPr>
        <w:t xml:space="preserve"> kişidir. Diğer şubenin mevcudu ise, bizim mevcudumuzdan </w:t>
      </w:r>
      <w:r>
        <w:rPr>
          <w:rFonts w:ascii="Comic Sans MS" w:hAnsi="Comic Sans MS" w:cs="Comic Sans MS"/>
        </w:rPr>
        <w:t>2</w:t>
      </w:r>
      <w:r w:rsidRPr="00135FCA">
        <w:rPr>
          <w:rFonts w:ascii="Comic Sans MS" w:hAnsi="Comic Sans MS" w:cs="Comic Sans MS"/>
        </w:rPr>
        <w:t xml:space="preserve"> eksiktir.                          </w:t>
      </w:r>
    </w:p>
    <w:p w:rsidR="002949CE" w:rsidRDefault="002949CE" w:rsidP="00135FCA">
      <w:pPr>
        <w:rPr>
          <w:rFonts w:ascii="Comic Sans MS" w:hAnsi="Comic Sans MS" w:cs="Comic Sans MS"/>
        </w:rPr>
      </w:pPr>
      <w:r w:rsidRPr="00135FCA">
        <w:rPr>
          <w:rFonts w:ascii="Comic Sans MS" w:hAnsi="Comic Sans MS" w:cs="Comic Sans MS"/>
        </w:rPr>
        <w:t>a)Diğer şubenin mevcudunu bulunuz.</w:t>
      </w:r>
      <w:r w:rsidRPr="00135FCA">
        <w:rPr>
          <w:rFonts w:ascii="Comic Sans MS" w:hAnsi="Comic Sans MS" w:cs="Comic Sans MS"/>
          <w:b/>
          <w:bCs/>
        </w:rPr>
        <w:t xml:space="preserve">   </w:t>
      </w:r>
      <w:r w:rsidRPr="00135FCA">
        <w:rPr>
          <w:b/>
          <w:bCs/>
        </w:rPr>
        <w:t xml:space="preserve">           </w:t>
      </w:r>
      <w:r>
        <w:rPr>
          <w:rFonts w:ascii="Comic Sans MS" w:hAnsi="Comic Sans MS" w:cs="Comic Sans MS"/>
        </w:rPr>
        <w:t xml:space="preserve"> b) Bizim sınıfla diğer sınıfın mevcutları top-                                                                   </w:t>
      </w:r>
    </w:p>
    <w:tbl>
      <w:tblPr>
        <w:tblpPr w:leftFromText="141" w:rightFromText="141" w:vertAnchor="text" w:horzAnchor="margin" w:tblpY="469"/>
        <w:tblW w:w="3839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</w:tblGrid>
      <w:tr w:rsidR="002949CE" w:rsidRPr="0075348F">
        <w:trPr>
          <w:trHeight w:val="109"/>
        </w:trPr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75348F">
        <w:trPr>
          <w:trHeight w:val="109"/>
        </w:trPr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75348F">
        <w:trPr>
          <w:trHeight w:val="105"/>
        </w:trPr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75348F">
        <w:trPr>
          <w:trHeight w:val="109"/>
        </w:trPr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75348F">
        <w:trPr>
          <w:trHeight w:val="105"/>
        </w:trPr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75348F">
        <w:trPr>
          <w:trHeight w:val="109"/>
        </w:trPr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</w:tbl>
    <w:p w:rsidR="002949CE" w:rsidRDefault="002949CE" w:rsidP="00135FCA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                                           lamını bulunuz.                </w:t>
      </w:r>
    </w:p>
    <w:tbl>
      <w:tblPr>
        <w:tblpPr w:leftFromText="141" w:rightFromText="141" w:vertAnchor="text" w:horzAnchor="page" w:tblpX="5897" w:tblpY="125"/>
        <w:tblW w:w="3839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</w:tblGrid>
      <w:tr w:rsidR="002949CE" w:rsidRPr="0075348F">
        <w:trPr>
          <w:trHeight w:val="109"/>
        </w:trPr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75348F">
        <w:trPr>
          <w:trHeight w:val="109"/>
        </w:trPr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75348F">
        <w:trPr>
          <w:trHeight w:val="105"/>
        </w:trPr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75348F">
        <w:trPr>
          <w:trHeight w:val="109"/>
        </w:trPr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75348F">
        <w:trPr>
          <w:trHeight w:val="105"/>
        </w:trPr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75348F">
        <w:trPr>
          <w:trHeight w:val="109"/>
        </w:trPr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</w:tbl>
    <w:p w:rsidR="002949CE" w:rsidRDefault="002949CE" w:rsidP="00135FCA">
      <w:pPr>
        <w:rPr>
          <w:rFonts w:ascii="Comic Sans MS" w:hAnsi="Comic Sans MS" w:cs="Comic Sans MS"/>
        </w:rPr>
      </w:pPr>
    </w:p>
    <w:p w:rsidR="002949CE" w:rsidRDefault="002949CE" w:rsidP="00135FCA">
      <w:pPr>
        <w:rPr>
          <w:rFonts w:ascii="Comic Sans MS" w:hAnsi="Comic Sans MS" w:cs="Comic Sans MS"/>
        </w:rPr>
      </w:pPr>
    </w:p>
    <w:p w:rsidR="002949CE" w:rsidRDefault="002949CE" w:rsidP="00135FCA">
      <w:pPr>
        <w:rPr>
          <w:rFonts w:ascii="Comic Sans MS" w:hAnsi="Comic Sans MS" w:cs="Comic Sans MS"/>
        </w:rPr>
      </w:pPr>
    </w:p>
    <w:p w:rsidR="002949CE" w:rsidRPr="00476A94" w:rsidRDefault="002949CE" w:rsidP="00135FCA">
      <w:pPr>
        <w:rPr>
          <w:rFonts w:ascii="Comic Sans MS" w:hAnsi="Comic Sans MS" w:cs="Comic Sans MS"/>
        </w:rPr>
      </w:pPr>
    </w:p>
    <w:p w:rsidR="002949CE" w:rsidRPr="009055CF" w:rsidRDefault="002949CE" w:rsidP="00DA6875">
      <w:pPr>
        <w:rPr>
          <w:rFonts w:ascii="Comic Sans MS" w:hAnsi="Comic Sans MS" w:cs="Comic Sans MS"/>
          <w:sz w:val="28"/>
          <w:szCs w:val="28"/>
        </w:rPr>
      </w:pPr>
    </w:p>
    <w:p w:rsidR="002949CE" w:rsidRPr="00476A94" w:rsidRDefault="002949CE" w:rsidP="009055CF">
      <w:pPr>
        <w:rPr>
          <w:rFonts w:ascii="Comic Sans MS" w:hAnsi="Comic Sans MS" w:cs="Comic Sans MS"/>
        </w:rPr>
      </w:pPr>
      <w:r w:rsidRPr="00476A94">
        <w:rPr>
          <w:rFonts w:ascii="Comic Sans MS" w:hAnsi="Comic Sans MS" w:cs="Comic Sans MS"/>
        </w:rPr>
        <w:t xml:space="preserve">2-)   Bir otobüste  </w:t>
      </w:r>
      <w:r>
        <w:rPr>
          <w:rFonts w:ascii="Comic Sans MS" w:hAnsi="Comic Sans MS" w:cs="Comic Sans MS"/>
        </w:rPr>
        <w:t>28</w:t>
      </w:r>
      <w:r w:rsidRPr="00476A94">
        <w:rPr>
          <w:rFonts w:ascii="Comic Sans MS" w:hAnsi="Comic Sans MS" w:cs="Comic Sans MS"/>
        </w:rPr>
        <w:t xml:space="preserve">  yolcu  vardı. </w:t>
      </w:r>
      <w:r>
        <w:rPr>
          <w:rFonts w:ascii="Comic Sans MS" w:hAnsi="Comic Sans MS" w:cs="Comic Sans MS"/>
        </w:rPr>
        <w:t xml:space="preserve">                  </w:t>
      </w:r>
      <w:r w:rsidRPr="00476A94">
        <w:rPr>
          <w:rFonts w:ascii="Comic Sans MS" w:hAnsi="Comic Sans MS" w:cs="Comic Sans MS"/>
        </w:rPr>
        <w:t xml:space="preserve">İkinci durakta </w:t>
      </w:r>
      <w:r>
        <w:rPr>
          <w:rFonts w:ascii="Comic Sans MS" w:hAnsi="Comic Sans MS" w:cs="Comic Sans MS"/>
        </w:rPr>
        <w:t xml:space="preserve"> ise 13</w:t>
      </w:r>
      <w:r w:rsidRPr="00476A94">
        <w:rPr>
          <w:rFonts w:ascii="Comic Sans MS" w:hAnsi="Comic Sans MS" w:cs="Comic Sans MS"/>
        </w:rPr>
        <w:t xml:space="preserve">  yolcu </w:t>
      </w:r>
      <w:r w:rsidRPr="008221E5">
        <w:rPr>
          <w:rFonts w:ascii="Comic Sans MS" w:hAnsi="Comic Sans MS" w:cs="Comic Sans MS"/>
          <w:u w:val="single"/>
        </w:rPr>
        <w:t>bindi</w:t>
      </w:r>
      <w:r>
        <w:rPr>
          <w:rFonts w:ascii="Comic Sans MS" w:hAnsi="Comic Sans MS" w:cs="Comic Sans MS"/>
        </w:rPr>
        <w:t>.</w:t>
      </w:r>
      <w:r w:rsidRPr="00476A94">
        <w:rPr>
          <w:rFonts w:ascii="Comic Sans MS" w:hAnsi="Comic Sans MS" w:cs="Comic Sans MS"/>
        </w:rPr>
        <w:t xml:space="preserve"> </w:t>
      </w:r>
    </w:p>
    <w:p w:rsidR="002949CE" w:rsidRPr="00476A94" w:rsidRDefault="002949CE" w:rsidP="009055CF">
      <w:pPr>
        <w:rPr>
          <w:rFonts w:ascii="Comic Sans MS" w:hAnsi="Comic Sans MS" w:cs="Comic Sans MS"/>
        </w:rPr>
      </w:pPr>
      <w:r w:rsidRPr="00476A94">
        <w:rPr>
          <w:rFonts w:ascii="Comic Sans MS" w:hAnsi="Comic Sans MS" w:cs="Comic Sans MS"/>
        </w:rPr>
        <w:t xml:space="preserve">Bu  yolculardan </w:t>
      </w:r>
      <w:r>
        <w:rPr>
          <w:rFonts w:ascii="Comic Sans MS" w:hAnsi="Comic Sans MS" w:cs="Comic Sans MS"/>
        </w:rPr>
        <w:t>11</w:t>
      </w:r>
      <w:r w:rsidRPr="00476A94">
        <w:rPr>
          <w:rFonts w:ascii="Comic Sans MS" w:hAnsi="Comic Sans MS" w:cs="Comic Sans MS"/>
        </w:rPr>
        <w:t xml:space="preserve"> tanesi ilk durakta </w:t>
      </w:r>
      <w:r w:rsidRPr="008221E5">
        <w:rPr>
          <w:rFonts w:ascii="Comic Sans MS" w:hAnsi="Comic Sans MS" w:cs="Comic Sans MS"/>
          <w:u w:val="single"/>
        </w:rPr>
        <w:t>indi</w:t>
      </w:r>
      <w:r w:rsidRPr="00476A94">
        <w:rPr>
          <w:rFonts w:ascii="Comic Sans MS" w:hAnsi="Comic Sans MS" w:cs="Comic Sans MS"/>
        </w:rPr>
        <w:t xml:space="preserve">. </w:t>
      </w:r>
      <w:r>
        <w:rPr>
          <w:rFonts w:ascii="Comic Sans MS" w:hAnsi="Comic Sans MS" w:cs="Comic Sans MS"/>
        </w:rPr>
        <w:t xml:space="preserve">         </w:t>
      </w:r>
      <w:r w:rsidRPr="00476A94">
        <w:rPr>
          <w:rFonts w:ascii="Comic Sans MS" w:hAnsi="Comic Sans MS" w:cs="Comic Sans MS"/>
        </w:rPr>
        <w:t>Otobüste</w:t>
      </w:r>
      <w:r>
        <w:rPr>
          <w:rFonts w:ascii="Comic Sans MS" w:hAnsi="Comic Sans MS" w:cs="Comic Sans MS"/>
        </w:rPr>
        <w:t>ki</w:t>
      </w:r>
      <w:r w:rsidRPr="00476A94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</w:t>
      </w:r>
      <w:r w:rsidRPr="00476A94">
        <w:rPr>
          <w:rFonts w:ascii="Comic Sans MS" w:hAnsi="Comic Sans MS" w:cs="Comic Sans MS"/>
        </w:rPr>
        <w:t xml:space="preserve">  yolcu  </w:t>
      </w:r>
      <w:r>
        <w:rPr>
          <w:rFonts w:ascii="Comic Sans MS" w:hAnsi="Comic Sans MS" w:cs="Comic Sans MS"/>
        </w:rPr>
        <w:t>sayısını bulunuz.</w:t>
      </w:r>
    </w:p>
    <w:tbl>
      <w:tblPr>
        <w:tblpPr w:leftFromText="141" w:rightFromText="141" w:vertAnchor="text" w:horzAnchor="margin" w:tblpY="297"/>
        <w:tblW w:w="4188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</w:tblGrid>
      <w:tr w:rsidR="002949CE" w:rsidRPr="00476A94">
        <w:trPr>
          <w:trHeight w:val="109"/>
        </w:trPr>
        <w:tc>
          <w:tcPr>
            <w:tcW w:w="349" w:type="dxa"/>
          </w:tcPr>
          <w:p w:rsidR="002949CE" w:rsidRPr="008508A2" w:rsidRDefault="002949CE" w:rsidP="009055CF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8508A2" w:rsidRDefault="002949CE" w:rsidP="009055CF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8508A2" w:rsidRDefault="002949CE" w:rsidP="009055CF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5"/>
        </w:trPr>
        <w:tc>
          <w:tcPr>
            <w:tcW w:w="349" w:type="dxa"/>
          </w:tcPr>
          <w:p w:rsidR="002949CE" w:rsidRPr="008508A2" w:rsidRDefault="002949CE" w:rsidP="009055CF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8508A2" w:rsidRDefault="002949CE" w:rsidP="009055CF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5"/>
        </w:trPr>
        <w:tc>
          <w:tcPr>
            <w:tcW w:w="349" w:type="dxa"/>
          </w:tcPr>
          <w:p w:rsidR="002949CE" w:rsidRPr="008508A2" w:rsidRDefault="002949CE" w:rsidP="009055CF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8508A2" w:rsidRDefault="002949CE" w:rsidP="009055CF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9055CF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</w:tbl>
    <w:tbl>
      <w:tblPr>
        <w:tblpPr w:leftFromText="141" w:rightFromText="141" w:vertAnchor="text" w:horzAnchor="page" w:tblpX="6388" w:tblpY="218"/>
        <w:tblW w:w="4188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</w:tblGrid>
      <w:tr w:rsidR="002949CE" w:rsidRPr="00476A94">
        <w:trPr>
          <w:trHeight w:val="109"/>
        </w:trPr>
        <w:tc>
          <w:tcPr>
            <w:tcW w:w="349" w:type="dxa"/>
          </w:tcPr>
          <w:p w:rsidR="002949CE" w:rsidRPr="008508A2" w:rsidRDefault="002949CE" w:rsidP="00242952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8508A2" w:rsidRDefault="002949CE" w:rsidP="00242952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8508A2" w:rsidRDefault="002949CE" w:rsidP="00242952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5"/>
        </w:trPr>
        <w:tc>
          <w:tcPr>
            <w:tcW w:w="349" w:type="dxa"/>
          </w:tcPr>
          <w:p w:rsidR="002949CE" w:rsidRPr="008508A2" w:rsidRDefault="002949CE" w:rsidP="00242952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8508A2" w:rsidRDefault="002949CE" w:rsidP="00242952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5"/>
        </w:trPr>
        <w:tc>
          <w:tcPr>
            <w:tcW w:w="349" w:type="dxa"/>
          </w:tcPr>
          <w:p w:rsidR="002949CE" w:rsidRPr="008508A2" w:rsidRDefault="002949CE" w:rsidP="00242952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8508A2" w:rsidRDefault="002949CE" w:rsidP="00242952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</w:tbl>
    <w:p w:rsidR="002949CE" w:rsidRPr="00476A94" w:rsidRDefault="002949CE" w:rsidP="00DA6875">
      <w:pPr>
        <w:rPr>
          <w:rFonts w:ascii="Comic Sans MS" w:hAnsi="Comic Sans MS" w:cs="Comic Sans MS"/>
        </w:rPr>
      </w:pPr>
    </w:p>
    <w:p w:rsidR="002949CE" w:rsidRDefault="002949CE" w:rsidP="00DA6875">
      <w:pPr>
        <w:rPr>
          <w:rFonts w:ascii="Comic Sans MS" w:hAnsi="Comic Sans MS" w:cs="Comic Sans MS"/>
        </w:rPr>
      </w:pPr>
    </w:p>
    <w:p w:rsidR="002949CE" w:rsidRDefault="002949CE" w:rsidP="00DA6875">
      <w:pPr>
        <w:rPr>
          <w:rFonts w:ascii="Comic Sans MS" w:hAnsi="Comic Sans MS" w:cs="Comic Sans MS"/>
        </w:rPr>
      </w:pPr>
    </w:p>
    <w:p w:rsidR="002949CE" w:rsidRDefault="002949CE" w:rsidP="00DA6875">
      <w:pPr>
        <w:rPr>
          <w:rFonts w:ascii="Comic Sans MS" w:hAnsi="Comic Sans MS" w:cs="Comic Sans MS"/>
        </w:rPr>
      </w:pPr>
    </w:p>
    <w:p w:rsidR="002949CE" w:rsidRDefault="002949CE" w:rsidP="00DA6875">
      <w:pPr>
        <w:rPr>
          <w:rFonts w:ascii="Comic Sans MS" w:hAnsi="Comic Sans MS" w:cs="Comic Sans MS"/>
        </w:rPr>
      </w:pPr>
    </w:p>
    <w:p w:rsidR="002949CE" w:rsidRDefault="002949CE" w:rsidP="00242952">
      <w:pPr>
        <w:tabs>
          <w:tab w:val="left" w:pos="1185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ab/>
      </w:r>
    </w:p>
    <w:p w:rsidR="002949CE" w:rsidRDefault="002949CE" w:rsidP="00DA6875">
      <w:pPr>
        <w:rPr>
          <w:rFonts w:ascii="Comic Sans MS" w:hAnsi="Comic Sans MS" w:cs="Comic Sans MS"/>
        </w:rPr>
      </w:pPr>
    </w:p>
    <w:p w:rsidR="002949CE" w:rsidRPr="009055CF" w:rsidRDefault="002949CE" w:rsidP="00DA6875">
      <w:pPr>
        <w:rPr>
          <w:rFonts w:ascii="Comic Sans MS" w:hAnsi="Comic Sans MS" w:cs="Comic Sans MS"/>
          <w:sz w:val="2"/>
          <w:szCs w:val="2"/>
        </w:rPr>
      </w:pPr>
    </w:p>
    <w:p w:rsidR="002949CE" w:rsidRDefault="002949CE" w:rsidP="007617DF">
      <w:pPr>
        <w:rPr>
          <w:rFonts w:ascii="Comic Sans MS" w:hAnsi="Comic Sans MS" w:cs="Comic Sans MS"/>
        </w:rPr>
      </w:pPr>
      <w:r w:rsidRPr="00476A94">
        <w:rPr>
          <w:rFonts w:ascii="Comic Sans MS" w:hAnsi="Comic Sans MS" w:cs="Comic Sans MS"/>
        </w:rPr>
        <w:t xml:space="preserve">3-)   Bir </w:t>
      </w:r>
      <w:r>
        <w:rPr>
          <w:rFonts w:ascii="Comic Sans MS" w:hAnsi="Comic Sans MS" w:cs="Comic Sans MS"/>
        </w:rPr>
        <w:t>tramvayda  87</w:t>
      </w:r>
      <w:r w:rsidRPr="00476A94">
        <w:rPr>
          <w:rFonts w:ascii="Comic Sans MS" w:hAnsi="Comic Sans MS" w:cs="Comic Sans MS"/>
        </w:rPr>
        <w:t xml:space="preserve">  yolcu  vardı. Bu </w:t>
      </w:r>
      <w:r>
        <w:rPr>
          <w:rFonts w:ascii="Comic Sans MS" w:hAnsi="Comic Sans MS" w:cs="Comic Sans MS"/>
        </w:rPr>
        <w:t xml:space="preserve">         </w:t>
      </w:r>
      <w:r w:rsidRPr="00476A94">
        <w:rPr>
          <w:rFonts w:ascii="Comic Sans MS" w:hAnsi="Comic Sans MS" w:cs="Comic Sans MS"/>
        </w:rPr>
        <w:t xml:space="preserve">İkinci durakta ise, </w:t>
      </w:r>
      <w:r>
        <w:rPr>
          <w:rFonts w:ascii="Comic Sans MS" w:hAnsi="Comic Sans MS" w:cs="Comic Sans MS"/>
        </w:rPr>
        <w:t>40</w:t>
      </w:r>
      <w:r w:rsidRPr="00476A94">
        <w:rPr>
          <w:rFonts w:ascii="Comic Sans MS" w:hAnsi="Comic Sans MS" w:cs="Comic Sans MS"/>
        </w:rPr>
        <w:t xml:space="preserve">  yolcu daha </w:t>
      </w:r>
      <w:r w:rsidRPr="008221E5">
        <w:rPr>
          <w:rFonts w:ascii="Comic Sans MS" w:hAnsi="Comic Sans MS" w:cs="Comic Sans MS"/>
          <w:u w:val="single"/>
        </w:rPr>
        <w:t>indi</w:t>
      </w:r>
    </w:p>
    <w:p w:rsidR="002949CE" w:rsidRDefault="002949CE" w:rsidP="00DA6875">
      <w:pPr>
        <w:rPr>
          <w:rFonts w:ascii="Comic Sans MS" w:hAnsi="Comic Sans MS" w:cs="Comic Sans MS"/>
        </w:rPr>
      </w:pPr>
      <w:r w:rsidRPr="00476A94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</w:t>
      </w:r>
      <w:r w:rsidRPr="00476A94">
        <w:rPr>
          <w:rFonts w:ascii="Comic Sans MS" w:hAnsi="Comic Sans MS" w:cs="Comic Sans MS"/>
        </w:rPr>
        <w:t xml:space="preserve">yolculardan </w:t>
      </w:r>
      <w:r>
        <w:rPr>
          <w:rFonts w:ascii="Comic Sans MS" w:hAnsi="Comic Sans MS" w:cs="Comic Sans MS"/>
        </w:rPr>
        <w:t>25</w:t>
      </w:r>
      <w:r w:rsidRPr="00476A94">
        <w:rPr>
          <w:rFonts w:ascii="Comic Sans MS" w:hAnsi="Comic Sans MS" w:cs="Comic Sans MS"/>
        </w:rPr>
        <w:t xml:space="preserve">  tanesi ilk durakta </w:t>
      </w:r>
      <w:r w:rsidRPr="008221E5">
        <w:rPr>
          <w:rFonts w:ascii="Comic Sans MS" w:hAnsi="Comic Sans MS" w:cs="Comic Sans MS"/>
          <w:u w:val="single"/>
        </w:rPr>
        <w:t>indi</w:t>
      </w:r>
      <w:r w:rsidRPr="008221E5">
        <w:rPr>
          <w:rFonts w:ascii="Kayra" w:hAnsi="Kayra" w:cs="Kayra"/>
          <w:sz w:val="28"/>
          <w:szCs w:val="28"/>
          <w:u w:val="single"/>
        </w:rPr>
        <w:t>.</w:t>
      </w:r>
      <w:r>
        <w:rPr>
          <w:rFonts w:ascii="Kayra" w:hAnsi="Kayra" w:cs="Kayra"/>
          <w:sz w:val="28"/>
          <w:szCs w:val="28"/>
        </w:rPr>
        <w:t xml:space="preserve"> </w:t>
      </w:r>
      <w:r>
        <w:rPr>
          <w:rFonts w:ascii="Comic Sans MS" w:hAnsi="Comic Sans MS" w:cs="Comic Sans MS"/>
        </w:rPr>
        <w:t xml:space="preserve">      Tramvayda</w:t>
      </w:r>
      <w:r w:rsidRPr="00476A94">
        <w:rPr>
          <w:rFonts w:ascii="Comic Sans MS" w:hAnsi="Comic Sans MS" w:cs="Comic Sans MS"/>
        </w:rPr>
        <w:t xml:space="preserve"> kaç  yolcu  kaldı?</w:t>
      </w:r>
    </w:p>
    <w:tbl>
      <w:tblPr>
        <w:tblpPr w:leftFromText="141" w:rightFromText="141" w:vertAnchor="text" w:horzAnchor="page" w:tblpX="6358" w:tblpY="245"/>
        <w:tblW w:w="4188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</w:tblGrid>
      <w:tr w:rsidR="002949CE" w:rsidRPr="00476A94">
        <w:trPr>
          <w:trHeight w:val="109"/>
        </w:trPr>
        <w:tc>
          <w:tcPr>
            <w:tcW w:w="349" w:type="dxa"/>
          </w:tcPr>
          <w:p w:rsidR="002949CE" w:rsidRPr="008508A2" w:rsidRDefault="002949CE" w:rsidP="00242952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8508A2" w:rsidRDefault="002949CE" w:rsidP="00242952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8508A2" w:rsidRDefault="002949CE" w:rsidP="00242952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5"/>
        </w:trPr>
        <w:tc>
          <w:tcPr>
            <w:tcW w:w="349" w:type="dxa"/>
          </w:tcPr>
          <w:p w:rsidR="002949CE" w:rsidRPr="008508A2" w:rsidRDefault="002949CE" w:rsidP="00242952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8508A2" w:rsidRDefault="002949CE" w:rsidP="00242952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5"/>
        </w:trPr>
        <w:tc>
          <w:tcPr>
            <w:tcW w:w="349" w:type="dxa"/>
          </w:tcPr>
          <w:p w:rsidR="002949CE" w:rsidRPr="008508A2" w:rsidRDefault="002949CE" w:rsidP="00242952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8508A2" w:rsidRDefault="002949CE" w:rsidP="00242952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</w:tbl>
    <w:p w:rsidR="002949CE" w:rsidRPr="007617DF" w:rsidRDefault="002949CE" w:rsidP="00DA6875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</w:t>
      </w:r>
    </w:p>
    <w:tbl>
      <w:tblPr>
        <w:tblpPr w:leftFromText="141" w:rightFromText="141" w:vertAnchor="text" w:horzAnchor="margin" w:tblpY="-74"/>
        <w:tblW w:w="4188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</w:tblGrid>
      <w:tr w:rsidR="002949CE" w:rsidRPr="00476A94">
        <w:trPr>
          <w:trHeight w:val="109"/>
        </w:trPr>
        <w:tc>
          <w:tcPr>
            <w:tcW w:w="349" w:type="dxa"/>
          </w:tcPr>
          <w:p w:rsidR="002949CE" w:rsidRPr="008508A2" w:rsidRDefault="002949CE" w:rsidP="00242952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8508A2" w:rsidRDefault="002949CE" w:rsidP="00242952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8508A2" w:rsidRDefault="002949CE" w:rsidP="00242952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5"/>
        </w:trPr>
        <w:tc>
          <w:tcPr>
            <w:tcW w:w="349" w:type="dxa"/>
          </w:tcPr>
          <w:p w:rsidR="002949CE" w:rsidRPr="008508A2" w:rsidRDefault="002949CE" w:rsidP="00242952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8508A2" w:rsidRDefault="002949CE" w:rsidP="00242952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5"/>
        </w:trPr>
        <w:tc>
          <w:tcPr>
            <w:tcW w:w="349" w:type="dxa"/>
          </w:tcPr>
          <w:p w:rsidR="002949CE" w:rsidRPr="008508A2" w:rsidRDefault="002949CE" w:rsidP="00242952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8508A2" w:rsidRDefault="002949CE" w:rsidP="00242952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</w:tbl>
    <w:p w:rsidR="002949CE" w:rsidRDefault="002949CE" w:rsidP="00DA6875">
      <w:pPr>
        <w:rPr>
          <w:rFonts w:ascii="Kayra" w:hAnsi="Kayra" w:cs="Kayra"/>
          <w:sz w:val="14"/>
          <w:szCs w:val="14"/>
        </w:rPr>
      </w:pPr>
    </w:p>
    <w:p w:rsidR="002949CE" w:rsidRDefault="002949CE" w:rsidP="00DA6875">
      <w:pPr>
        <w:rPr>
          <w:rFonts w:ascii="Kayra" w:hAnsi="Kayra" w:cs="Kayra"/>
          <w:sz w:val="14"/>
          <w:szCs w:val="14"/>
        </w:rPr>
      </w:pPr>
    </w:p>
    <w:p w:rsidR="002949CE" w:rsidRDefault="002949CE" w:rsidP="00DA6875">
      <w:pPr>
        <w:rPr>
          <w:rFonts w:ascii="Kayra" w:hAnsi="Kayra" w:cs="Kayra"/>
          <w:sz w:val="14"/>
          <w:szCs w:val="14"/>
        </w:rPr>
      </w:pPr>
    </w:p>
    <w:p w:rsidR="002949CE" w:rsidRDefault="002949CE" w:rsidP="00DA6875">
      <w:pPr>
        <w:rPr>
          <w:rFonts w:ascii="Kayra" w:hAnsi="Kayra" w:cs="Kayra"/>
          <w:sz w:val="14"/>
          <w:szCs w:val="14"/>
        </w:rPr>
      </w:pPr>
    </w:p>
    <w:p w:rsidR="002949CE" w:rsidRDefault="002949CE" w:rsidP="00DA6875">
      <w:pPr>
        <w:rPr>
          <w:rFonts w:ascii="Kayra" w:hAnsi="Kayra" w:cs="Kayra"/>
          <w:sz w:val="14"/>
          <w:szCs w:val="14"/>
        </w:rPr>
      </w:pPr>
    </w:p>
    <w:p w:rsidR="002949CE" w:rsidRDefault="002949CE" w:rsidP="00DA6875">
      <w:pPr>
        <w:rPr>
          <w:rFonts w:ascii="Kayra" w:hAnsi="Kayra" w:cs="Kayra"/>
          <w:sz w:val="14"/>
          <w:szCs w:val="14"/>
        </w:rPr>
      </w:pPr>
    </w:p>
    <w:p w:rsidR="002949CE" w:rsidRDefault="002949CE" w:rsidP="00DA6875">
      <w:pPr>
        <w:rPr>
          <w:rFonts w:ascii="Kayra" w:hAnsi="Kayra" w:cs="Kayra"/>
          <w:sz w:val="14"/>
          <w:szCs w:val="14"/>
        </w:rPr>
      </w:pPr>
    </w:p>
    <w:p w:rsidR="002949CE" w:rsidRDefault="002949CE" w:rsidP="00242952">
      <w:pPr>
        <w:rPr>
          <w:rFonts w:ascii="Kayra" w:hAnsi="Kayra" w:cs="Kayra"/>
          <w:sz w:val="14"/>
          <w:szCs w:val="14"/>
        </w:rPr>
      </w:pPr>
    </w:p>
    <w:p w:rsidR="002949CE" w:rsidRPr="009055CF" w:rsidRDefault="002949CE" w:rsidP="00242952">
      <w:pPr>
        <w:rPr>
          <w:rFonts w:ascii="Kayra" w:hAnsi="Kayra" w:cs="Kayra"/>
          <w:sz w:val="14"/>
          <w:szCs w:val="14"/>
        </w:rPr>
      </w:pPr>
      <w:r>
        <w:rPr>
          <w:rFonts w:ascii="Kayra" w:hAnsi="Kayra" w:cs="Kayra"/>
          <w:sz w:val="14"/>
          <w:szCs w:val="14"/>
        </w:rPr>
        <w:t xml:space="preserve">                                            </w:t>
      </w:r>
    </w:p>
    <w:p w:rsidR="002949CE" w:rsidRDefault="002949CE" w:rsidP="00242952">
      <w:pPr>
        <w:rPr>
          <w:rFonts w:ascii="Comic Sans MS" w:hAnsi="Comic Sans MS" w:cs="Comic Sans MS"/>
        </w:rPr>
      </w:pPr>
      <w:r w:rsidRPr="009055CF">
        <w:rPr>
          <w:rFonts w:ascii="Comic Sans MS" w:hAnsi="Comic Sans MS" w:cs="Comic Sans MS"/>
        </w:rPr>
        <w:t xml:space="preserve">4-) </w:t>
      </w:r>
      <w:r>
        <w:rPr>
          <w:rFonts w:ascii="Comic Sans MS" w:hAnsi="Comic Sans MS" w:cs="Comic Sans MS"/>
        </w:rPr>
        <w:t>Bir kümeste 378 tavuk vardı.</w:t>
      </w:r>
      <w:r w:rsidRPr="009055CF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Bu tavuk-        Geriye kalanların 103 tanesini sattık. </w:t>
      </w:r>
    </w:p>
    <w:p w:rsidR="002949CE" w:rsidRPr="009055CF" w:rsidRDefault="002949CE" w:rsidP="00242952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ların 41 tanesi öldü.                                         Kümeste kaç tavuk kaldı?</w:t>
      </w:r>
    </w:p>
    <w:p w:rsidR="002949CE" w:rsidRPr="009055CF" w:rsidRDefault="002949CE" w:rsidP="00242952">
      <w:pPr>
        <w:rPr>
          <w:rFonts w:ascii="Kayra" w:hAnsi="Kayra" w:cs="Kayra"/>
          <w:sz w:val="14"/>
          <w:szCs w:val="14"/>
        </w:rPr>
      </w:pPr>
      <w:r>
        <w:rPr>
          <w:rFonts w:ascii="Comic Sans MS" w:hAnsi="Comic Sans MS" w:cs="Comic Sans MS"/>
        </w:rPr>
        <w:t xml:space="preserve">                                                                  </w:t>
      </w:r>
    </w:p>
    <w:tbl>
      <w:tblPr>
        <w:tblpPr w:leftFromText="141" w:rightFromText="141" w:vertAnchor="text" w:horzAnchor="margin" w:tblpY="-74"/>
        <w:tblW w:w="4188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</w:tblGrid>
      <w:tr w:rsidR="002949CE" w:rsidRPr="00476A94">
        <w:trPr>
          <w:trHeight w:val="109"/>
        </w:trPr>
        <w:tc>
          <w:tcPr>
            <w:tcW w:w="349" w:type="dxa"/>
          </w:tcPr>
          <w:p w:rsidR="002949CE" w:rsidRPr="008508A2" w:rsidRDefault="002949CE" w:rsidP="0037036A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8508A2" w:rsidRDefault="002949CE" w:rsidP="0037036A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8508A2" w:rsidRDefault="002949CE" w:rsidP="0037036A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5"/>
        </w:trPr>
        <w:tc>
          <w:tcPr>
            <w:tcW w:w="349" w:type="dxa"/>
          </w:tcPr>
          <w:p w:rsidR="002949CE" w:rsidRPr="008508A2" w:rsidRDefault="002949CE" w:rsidP="0037036A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8508A2" w:rsidRDefault="002949CE" w:rsidP="0037036A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5"/>
        </w:trPr>
        <w:tc>
          <w:tcPr>
            <w:tcW w:w="349" w:type="dxa"/>
          </w:tcPr>
          <w:p w:rsidR="002949CE" w:rsidRPr="008508A2" w:rsidRDefault="002949CE" w:rsidP="0037036A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8508A2" w:rsidRDefault="002949CE" w:rsidP="0037036A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37036A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</w:tbl>
    <w:tbl>
      <w:tblPr>
        <w:tblpPr w:leftFromText="141" w:rightFromText="141" w:vertAnchor="text" w:horzAnchor="page" w:tblpX="6253" w:tblpY="-70"/>
        <w:tblW w:w="4188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</w:tblGrid>
      <w:tr w:rsidR="002949CE" w:rsidRPr="00476A94">
        <w:trPr>
          <w:trHeight w:val="109"/>
        </w:trPr>
        <w:tc>
          <w:tcPr>
            <w:tcW w:w="349" w:type="dxa"/>
          </w:tcPr>
          <w:p w:rsidR="002949CE" w:rsidRPr="008508A2" w:rsidRDefault="002949CE" w:rsidP="00242952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8508A2" w:rsidRDefault="002949CE" w:rsidP="00242952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8508A2" w:rsidRDefault="002949CE" w:rsidP="00242952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5"/>
        </w:trPr>
        <w:tc>
          <w:tcPr>
            <w:tcW w:w="349" w:type="dxa"/>
          </w:tcPr>
          <w:p w:rsidR="002949CE" w:rsidRPr="008508A2" w:rsidRDefault="002949CE" w:rsidP="00242952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8508A2" w:rsidRDefault="002949CE" w:rsidP="00242952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5"/>
        </w:trPr>
        <w:tc>
          <w:tcPr>
            <w:tcW w:w="349" w:type="dxa"/>
          </w:tcPr>
          <w:p w:rsidR="002949CE" w:rsidRPr="008508A2" w:rsidRDefault="002949CE" w:rsidP="00242952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8508A2" w:rsidRDefault="002949CE" w:rsidP="00242952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242952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</w:tbl>
    <w:p w:rsidR="002949CE" w:rsidRDefault="002949CE" w:rsidP="00DA6875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</w:t>
      </w:r>
    </w:p>
    <w:p w:rsidR="002949CE" w:rsidRDefault="002949CE" w:rsidP="00DA6875">
      <w:pPr>
        <w:rPr>
          <w:rFonts w:ascii="Comic Sans MS" w:hAnsi="Comic Sans MS" w:cs="Comic Sans MS"/>
        </w:rPr>
      </w:pPr>
    </w:p>
    <w:p w:rsidR="002949CE" w:rsidRPr="009055CF" w:rsidRDefault="002949CE" w:rsidP="00DA6875">
      <w:pPr>
        <w:rPr>
          <w:rFonts w:ascii="Kayra" w:hAnsi="Kayra" w:cs="Kayra"/>
          <w:sz w:val="18"/>
          <w:szCs w:val="18"/>
        </w:rPr>
      </w:pPr>
    </w:p>
    <w:p w:rsidR="002949CE" w:rsidRPr="009055CF" w:rsidRDefault="002949CE" w:rsidP="009055CF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</w:t>
      </w:r>
    </w:p>
    <w:p w:rsidR="002949CE" w:rsidRDefault="002949CE" w:rsidP="00DA6875">
      <w:pPr>
        <w:rPr>
          <w:rFonts w:ascii="Kayra" w:hAnsi="Kayra" w:cs="Kayra"/>
          <w:sz w:val="28"/>
          <w:szCs w:val="28"/>
        </w:rPr>
      </w:pPr>
    </w:p>
    <w:p w:rsidR="002949CE" w:rsidRDefault="002949CE" w:rsidP="004F67C1">
      <w:pPr>
        <w:rPr>
          <w:rFonts w:ascii="Comic Sans MS" w:hAnsi="Comic Sans MS" w:cs="Comic Sans MS"/>
        </w:rPr>
      </w:pPr>
    </w:p>
    <w:p w:rsidR="002949CE" w:rsidRDefault="002949CE" w:rsidP="004F67C1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5</w:t>
      </w:r>
      <w:r w:rsidRPr="009055CF">
        <w:rPr>
          <w:rFonts w:ascii="Comic Sans MS" w:hAnsi="Comic Sans MS" w:cs="Comic Sans MS"/>
        </w:rPr>
        <w:t xml:space="preserve">-) </w:t>
      </w:r>
      <w:r>
        <w:rPr>
          <w:rFonts w:ascii="Comic Sans MS" w:hAnsi="Comic Sans MS" w:cs="Comic Sans MS"/>
        </w:rPr>
        <w:t>Torbamda  149 tane ceviz vardı.                    11 tanesini de arkadaşlarıma dağıttım.</w:t>
      </w:r>
    </w:p>
    <w:p w:rsidR="002949CE" w:rsidRPr="009055CF" w:rsidRDefault="002949CE" w:rsidP="004F67C1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Bu cevizlerin 13 sini yedim.                             Geriye kaç cevizim kaldı?</w:t>
      </w:r>
    </w:p>
    <w:tbl>
      <w:tblPr>
        <w:tblpPr w:leftFromText="141" w:rightFromText="141" w:vertAnchor="text" w:horzAnchor="margin" w:tblpY="225"/>
        <w:tblW w:w="9423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</w:tblGrid>
      <w:tr w:rsidR="002949CE" w:rsidRPr="00476A94">
        <w:trPr>
          <w:trHeight w:val="109"/>
        </w:trPr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5"/>
        </w:trPr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5"/>
        </w:trPr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1726CC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</w:tbl>
    <w:p w:rsidR="002949CE" w:rsidRPr="009055CF" w:rsidRDefault="002949CE" w:rsidP="004F67C1">
      <w:pPr>
        <w:rPr>
          <w:rFonts w:ascii="Kayra" w:hAnsi="Kayra" w:cs="Kayra"/>
          <w:sz w:val="18"/>
          <w:szCs w:val="18"/>
        </w:rPr>
      </w:pPr>
    </w:p>
    <w:p w:rsidR="002949CE" w:rsidRDefault="002949CE" w:rsidP="00A96C88">
      <w:pPr>
        <w:rPr>
          <w:rFonts w:ascii="Comic Sans MS" w:hAnsi="Comic Sans MS" w:cs="Comic Sans MS"/>
        </w:rPr>
      </w:pPr>
    </w:p>
    <w:p w:rsidR="002949CE" w:rsidRDefault="002949CE" w:rsidP="00A96C88">
      <w:pPr>
        <w:rPr>
          <w:rFonts w:ascii="Comic Sans MS" w:hAnsi="Comic Sans MS" w:cs="Comic Sans MS"/>
        </w:rPr>
      </w:pPr>
    </w:p>
    <w:p w:rsidR="002949CE" w:rsidRDefault="002949CE" w:rsidP="00A96C88">
      <w:pPr>
        <w:rPr>
          <w:rFonts w:ascii="Comic Sans MS" w:hAnsi="Comic Sans MS" w:cs="Comic Sans MS"/>
        </w:rPr>
      </w:pPr>
    </w:p>
    <w:p w:rsidR="002949CE" w:rsidRDefault="002949CE" w:rsidP="00A96C88">
      <w:pPr>
        <w:rPr>
          <w:rFonts w:ascii="Comic Sans MS" w:hAnsi="Comic Sans MS" w:cs="Comic Sans MS"/>
        </w:rPr>
      </w:pPr>
    </w:p>
    <w:p w:rsidR="002949CE" w:rsidRDefault="002949CE" w:rsidP="00A96C88">
      <w:pPr>
        <w:rPr>
          <w:rFonts w:ascii="Comic Sans MS" w:hAnsi="Comic Sans MS" w:cs="Comic Sans MS"/>
        </w:rPr>
      </w:pPr>
    </w:p>
    <w:p w:rsidR="002949CE" w:rsidRPr="00607FC1" w:rsidRDefault="002949CE" w:rsidP="00A96C88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</w:rPr>
        <w:t xml:space="preserve"> </w:t>
      </w:r>
      <w:r w:rsidRPr="00607FC1">
        <w:rPr>
          <w:rFonts w:ascii="Comic Sans MS" w:hAnsi="Comic Sans MS" w:cs="Comic Sans MS"/>
          <w:b/>
          <w:bCs/>
          <w:sz w:val="22"/>
          <w:szCs w:val="22"/>
        </w:rPr>
        <w:t xml:space="preserve">6-) </w:t>
      </w:r>
      <w:r>
        <w:rPr>
          <w:rFonts w:ascii="Comic Sans MS" w:hAnsi="Comic Sans MS" w:cs="Comic Sans MS"/>
          <w:b/>
          <w:bCs/>
          <w:sz w:val="22"/>
          <w:szCs w:val="22"/>
        </w:rPr>
        <w:t>Geçen yıl sınıfımızın  mevcudu 39</w:t>
      </w:r>
      <w:r w:rsidRPr="00607FC1">
        <w:rPr>
          <w:rFonts w:ascii="Comic Sans MS" w:hAnsi="Comic Sans MS" w:cs="Comic Sans MS"/>
          <w:b/>
          <w:bCs/>
          <w:sz w:val="22"/>
          <w:szCs w:val="22"/>
        </w:rPr>
        <w:t xml:space="preserve">’ dı.  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    Daha sonra   sınıfımıza 7</w:t>
      </w:r>
      <w:r w:rsidRPr="00607FC1">
        <w:rPr>
          <w:rFonts w:ascii="Comic Sans MS" w:hAnsi="Comic Sans MS" w:cs="Comic Sans MS"/>
          <w:b/>
          <w:bCs/>
          <w:sz w:val="22"/>
          <w:szCs w:val="22"/>
        </w:rPr>
        <w:t xml:space="preserve"> öğrenci  daha                                          </w:t>
      </w:r>
    </w:p>
    <w:p w:rsidR="002949CE" w:rsidRPr="00C9012B" w:rsidRDefault="002949CE" w:rsidP="00A96C88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Bu yıl sınıfımızdan  6 arkadaşımız ayrıldı.       </w:t>
      </w:r>
      <w:r w:rsidRPr="00607FC1">
        <w:rPr>
          <w:rFonts w:ascii="Comic Sans MS" w:hAnsi="Comic Sans MS" w:cs="Comic Sans MS"/>
          <w:b/>
          <w:bCs/>
          <w:sz w:val="22"/>
          <w:szCs w:val="22"/>
        </w:rPr>
        <w:t>katıldı. Sınıfımızın mevcudu  kaç oldu?</w:t>
      </w:r>
      <w:r>
        <w:rPr>
          <w:rFonts w:ascii="Comic Sans MS" w:hAnsi="Comic Sans MS" w:cs="Comic Sans MS"/>
          <w:sz w:val="22"/>
          <w:szCs w:val="22"/>
        </w:rPr>
        <w:t xml:space="preserve">         </w:t>
      </w:r>
      <w:r w:rsidRPr="00A96C88">
        <w:rPr>
          <w:rFonts w:ascii="Comic Sans MS" w:hAnsi="Comic Sans MS" w:cs="Comic Sans MS"/>
          <w:sz w:val="22"/>
          <w:szCs w:val="22"/>
        </w:rPr>
        <w:t xml:space="preserve">                                          </w:t>
      </w:r>
    </w:p>
    <w:tbl>
      <w:tblPr>
        <w:tblpPr w:leftFromText="141" w:rightFromText="141" w:vertAnchor="text" w:horzAnchor="page" w:tblpX="6328" w:tblpY="212"/>
        <w:tblW w:w="4188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</w:tblGrid>
      <w:tr w:rsidR="002949CE" w:rsidRPr="00476A94">
        <w:trPr>
          <w:trHeight w:val="109"/>
        </w:trPr>
        <w:tc>
          <w:tcPr>
            <w:tcW w:w="349" w:type="dxa"/>
          </w:tcPr>
          <w:p w:rsidR="002949CE" w:rsidRPr="008508A2" w:rsidRDefault="002949CE" w:rsidP="00A96C88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8508A2" w:rsidRDefault="002949CE" w:rsidP="00A96C88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8508A2" w:rsidRDefault="002949CE" w:rsidP="00A96C88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5"/>
        </w:trPr>
        <w:tc>
          <w:tcPr>
            <w:tcW w:w="349" w:type="dxa"/>
          </w:tcPr>
          <w:p w:rsidR="002949CE" w:rsidRPr="008508A2" w:rsidRDefault="002949CE" w:rsidP="00A96C88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8508A2" w:rsidRDefault="002949CE" w:rsidP="00A96C88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5"/>
        </w:trPr>
        <w:tc>
          <w:tcPr>
            <w:tcW w:w="349" w:type="dxa"/>
          </w:tcPr>
          <w:p w:rsidR="002949CE" w:rsidRPr="008508A2" w:rsidRDefault="002949CE" w:rsidP="00A96C88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8508A2" w:rsidRDefault="002949CE" w:rsidP="00A96C88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</w:tbl>
    <w:p w:rsidR="002949CE" w:rsidRPr="00A96C88" w:rsidRDefault="002949CE" w:rsidP="00A96C88">
      <w:pPr>
        <w:rPr>
          <w:rFonts w:ascii="Comic Sans MS" w:hAnsi="Comic Sans MS" w:cs="Comic Sans MS"/>
          <w:sz w:val="22"/>
          <w:szCs w:val="22"/>
        </w:rPr>
      </w:pPr>
    </w:p>
    <w:tbl>
      <w:tblPr>
        <w:tblpPr w:leftFromText="141" w:rightFromText="141" w:vertAnchor="text" w:horzAnchor="margin" w:tblpY="-80"/>
        <w:tblW w:w="4188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</w:tblGrid>
      <w:tr w:rsidR="002949CE" w:rsidRPr="00476A94">
        <w:trPr>
          <w:trHeight w:val="109"/>
        </w:trPr>
        <w:tc>
          <w:tcPr>
            <w:tcW w:w="349" w:type="dxa"/>
          </w:tcPr>
          <w:p w:rsidR="002949CE" w:rsidRPr="008508A2" w:rsidRDefault="002949CE" w:rsidP="00A96C88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8508A2" w:rsidRDefault="002949CE" w:rsidP="00A96C88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8508A2" w:rsidRDefault="002949CE" w:rsidP="00A96C88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5"/>
        </w:trPr>
        <w:tc>
          <w:tcPr>
            <w:tcW w:w="349" w:type="dxa"/>
          </w:tcPr>
          <w:p w:rsidR="002949CE" w:rsidRPr="008508A2" w:rsidRDefault="002949CE" w:rsidP="00A96C88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8508A2" w:rsidRDefault="002949CE" w:rsidP="00A96C88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5"/>
        </w:trPr>
        <w:tc>
          <w:tcPr>
            <w:tcW w:w="349" w:type="dxa"/>
          </w:tcPr>
          <w:p w:rsidR="002949CE" w:rsidRPr="008508A2" w:rsidRDefault="002949CE" w:rsidP="00A96C88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8508A2" w:rsidRDefault="002949CE" w:rsidP="00A96C88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</w:tbl>
    <w:p w:rsidR="002949CE" w:rsidRDefault="002949CE" w:rsidP="00A96C88">
      <w:pPr>
        <w:rPr>
          <w:rFonts w:ascii="Comic Sans MS" w:hAnsi="Comic Sans MS" w:cs="Comic Sans MS"/>
        </w:rPr>
      </w:pPr>
    </w:p>
    <w:p w:rsidR="002949CE" w:rsidRDefault="002949CE" w:rsidP="00A96C88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</w:t>
      </w:r>
    </w:p>
    <w:p w:rsidR="002949CE" w:rsidRDefault="002949CE" w:rsidP="004F67C1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</w:t>
      </w:r>
    </w:p>
    <w:p w:rsidR="002949CE" w:rsidRDefault="002949CE" w:rsidP="004F67C1">
      <w:pPr>
        <w:rPr>
          <w:rFonts w:ascii="Comic Sans MS" w:hAnsi="Comic Sans MS" w:cs="Comic Sans MS"/>
        </w:rPr>
      </w:pPr>
    </w:p>
    <w:p w:rsidR="002949CE" w:rsidRDefault="002949CE" w:rsidP="004F67C1">
      <w:pPr>
        <w:rPr>
          <w:rFonts w:ascii="Comic Sans MS" w:hAnsi="Comic Sans MS" w:cs="Comic Sans MS"/>
        </w:rPr>
      </w:pPr>
    </w:p>
    <w:p w:rsidR="002949CE" w:rsidRDefault="002949CE"/>
    <w:p w:rsidR="002949CE" w:rsidRPr="00214359" w:rsidRDefault="002949CE" w:rsidP="00214359">
      <w:pPr>
        <w:rPr>
          <w:rFonts w:ascii="Comic Sans MS" w:hAnsi="Comic Sans MS" w:cs="Comic Sans MS"/>
        </w:rPr>
      </w:pPr>
      <w:r w:rsidRPr="00214359">
        <w:rPr>
          <w:rFonts w:ascii="Comic Sans MS" w:hAnsi="Comic Sans MS" w:cs="Comic Sans MS"/>
        </w:rPr>
        <w:t xml:space="preserve">7-) </w:t>
      </w:r>
      <w:r>
        <w:rPr>
          <w:rFonts w:ascii="Comic Sans MS" w:hAnsi="Comic Sans MS" w:cs="Comic Sans MS"/>
        </w:rPr>
        <w:t>Dedemin ağılında 142 tane küçükbaş hayvan</w:t>
      </w:r>
      <w:r w:rsidRPr="00214359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vardı. Bu hayvanlar 32 tane kuzuladı. Daha sonra dedem, bu kuzuların 43 tanesini sattı. Geriye kaç tane küçükbaş hayvan kaldı?      </w:t>
      </w:r>
    </w:p>
    <w:tbl>
      <w:tblPr>
        <w:tblpPr w:leftFromText="141" w:rightFromText="141" w:vertAnchor="text" w:horzAnchor="margin" w:tblpY="169"/>
        <w:tblW w:w="4188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</w:tblGrid>
      <w:tr w:rsidR="002949CE" w:rsidRPr="00476A94">
        <w:trPr>
          <w:trHeight w:val="109"/>
        </w:trPr>
        <w:tc>
          <w:tcPr>
            <w:tcW w:w="349" w:type="dxa"/>
          </w:tcPr>
          <w:p w:rsidR="002949CE" w:rsidRPr="008508A2" w:rsidRDefault="002949CE" w:rsidP="00C9012B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8508A2" w:rsidRDefault="002949CE" w:rsidP="00C9012B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8508A2" w:rsidRDefault="002949CE" w:rsidP="00C9012B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5"/>
        </w:trPr>
        <w:tc>
          <w:tcPr>
            <w:tcW w:w="349" w:type="dxa"/>
          </w:tcPr>
          <w:p w:rsidR="002949CE" w:rsidRPr="008508A2" w:rsidRDefault="002949CE" w:rsidP="00C9012B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8508A2" w:rsidRDefault="002949CE" w:rsidP="00C9012B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5"/>
        </w:trPr>
        <w:tc>
          <w:tcPr>
            <w:tcW w:w="349" w:type="dxa"/>
          </w:tcPr>
          <w:p w:rsidR="002949CE" w:rsidRPr="008508A2" w:rsidRDefault="002949CE" w:rsidP="00C9012B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8508A2" w:rsidRDefault="002949CE" w:rsidP="00C9012B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C9012B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</w:tbl>
    <w:p w:rsidR="002949CE" w:rsidRDefault="002949CE" w:rsidP="00214359"/>
    <w:tbl>
      <w:tblPr>
        <w:tblpPr w:leftFromText="141" w:rightFromText="141" w:vertAnchor="text" w:horzAnchor="page" w:tblpX="6133" w:tblpY="-42"/>
        <w:tblW w:w="4188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</w:tblGrid>
      <w:tr w:rsidR="002949CE" w:rsidRPr="00476A94">
        <w:trPr>
          <w:trHeight w:val="109"/>
        </w:trPr>
        <w:tc>
          <w:tcPr>
            <w:tcW w:w="349" w:type="dxa"/>
          </w:tcPr>
          <w:p w:rsidR="002949CE" w:rsidRPr="008508A2" w:rsidRDefault="002949CE" w:rsidP="00A96C88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8508A2" w:rsidRDefault="002949CE" w:rsidP="00A96C88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8508A2" w:rsidRDefault="002949CE" w:rsidP="00A96C88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5"/>
        </w:trPr>
        <w:tc>
          <w:tcPr>
            <w:tcW w:w="349" w:type="dxa"/>
          </w:tcPr>
          <w:p w:rsidR="002949CE" w:rsidRPr="008508A2" w:rsidRDefault="002949CE" w:rsidP="00A96C88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8508A2" w:rsidRDefault="002949CE" w:rsidP="00A96C88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5"/>
        </w:trPr>
        <w:tc>
          <w:tcPr>
            <w:tcW w:w="349" w:type="dxa"/>
          </w:tcPr>
          <w:p w:rsidR="002949CE" w:rsidRPr="008508A2" w:rsidRDefault="002949CE" w:rsidP="00A96C88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8508A2" w:rsidRDefault="002949CE" w:rsidP="00A96C88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A96C88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</w:tbl>
    <w:p w:rsidR="002949CE" w:rsidRDefault="002949CE"/>
    <w:p w:rsidR="002949CE" w:rsidRDefault="002949CE"/>
    <w:p w:rsidR="002949CE" w:rsidRDefault="002949CE"/>
    <w:p w:rsidR="002949CE" w:rsidRDefault="002949CE"/>
    <w:p w:rsidR="002949CE" w:rsidRDefault="002949CE"/>
    <w:p w:rsidR="002949CE" w:rsidRDefault="002949CE"/>
    <w:p w:rsidR="002949CE" w:rsidRDefault="002949CE"/>
    <w:p w:rsidR="002949CE" w:rsidRDefault="002949CE">
      <w:pPr>
        <w:rPr>
          <w:rFonts w:ascii="Comic Sans MS" w:hAnsi="Comic Sans MS" w:cs="Comic Sans MS"/>
        </w:rPr>
      </w:pPr>
      <w:r>
        <w:t xml:space="preserve">8-) </w:t>
      </w:r>
      <w:r>
        <w:rPr>
          <w:rFonts w:ascii="Comic Sans MS" w:hAnsi="Comic Sans MS" w:cs="Comic Sans MS"/>
        </w:rPr>
        <w:t>Bir seyyar biletçide 198 adet bilet vardı. Bu biletçi bu biletlerin 52 tanesini sabahtan,</w:t>
      </w:r>
    </w:p>
    <w:p w:rsidR="002949CE" w:rsidRDefault="002949CE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35 tanesini de öğleden sonra sattı. Geriye satılacak kaç bilet kaldı?</w:t>
      </w:r>
    </w:p>
    <w:tbl>
      <w:tblPr>
        <w:tblpPr w:leftFromText="141" w:rightFromText="141" w:vertAnchor="text" w:horzAnchor="margin" w:tblpY="264"/>
        <w:tblW w:w="4188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</w:tblGrid>
      <w:tr w:rsidR="002949CE" w:rsidRPr="00476A94">
        <w:trPr>
          <w:trHeight w:val="109"/>
        </w:trPr>
        <w:tc>
          <w:tcPr>
            <w:tcW w:w="349" w:type="dxa"/>
          </w:tcPr>
          <w:p w:rsidR="002949CE" w:rsidRPr="008508A2" w:rsidRDefault="002949CE" w:rsidP="00E658CC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8508A2" w:rsidRDefault="002949CE" w:rsidP="00E658CC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8508A2" w:rsidRDefault="002949CE" w:rsidP="00E658CC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5"/>
        </w:trPr>
        <w:tc>
          <w:tcPr>
            <w:tcW w:w="349" w:type="dxa"/>
          </w:tcPr>
          <w:p w:rsidR="002949CE" w:rsidRPr="008508A2" w:rsidRDefault="002949CE" w:rsidP="00E658CC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8508A2" w:rsidRDefault="002949CE" w:rsidP="00E658CC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5"/>
        </w:trPr>
        <w:tc>
          <w:tcPr>
            <w:tcW w:w="349" w:type="dxa"/>
          </w:tcPr>
          <w:p w:rsidR="002949CE" w:rsidRPr="008508A2" w:rsidRDefault="002949CE" w:rsidP="00E658CC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8508A2" w:rsidRDefault="002949CE" w:rsidP="00E658CC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</w:tbl>
    <w:p w:rsidR="002949CE" w:rsidRDefault="002949CE">
      <w:pPr>
        <w:rPr>
          <w:rFonts w:ascii="Comic Sans MS" w:hAnsi="Comic Sans MS" w:cs="Comic Sans MS"/>
        </w:rPr>
      </w:pPr>
    </w:p>
    <w:tbl>
      <w:tblPr>
        <w:tblpPr w:leftFromText="141" w:rightFromText="141" w:vertAnchor="text" w:horzAnchor="page" w:tblpX="6223" w:tblpY="-40"/>
        <w:tblW w:w="4188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</w:tblGrid>
      <w:tr w:rsidR="002949CE" w:rsidRPr="00476A94">
        <w:trPr>
          <w:trHeight w:val="109"/>
        </w:trPr>
        <w:tc>
          <w:tcPr>
            <w:tcW w:w="349" w:type="dxa"/>
          </w:tcPr>
          <w:p w:rsidR="002949CE" w:rsidRPr="008508A2" w:rsidRDefault="002949CE" w:rsidP="00E658CC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8508A2" w:rsidRDefault="002949CE" w:rsidP="00E658CC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8508A2" w:rsidRDefault="002949CE" w:rsidP="00E658CC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5"/>
        </w:trPr>
        <w:tc>
          <w:tcPr>
            <w:tcW w:w="349" w:type="dxa"/>
          </w:tcPr>
          <w:p w:rsidR="002949CE" w:rsidRPr="008508A2" w:rsidRDefault="002949CE" w:rsidP="00E658CC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8508A2" w:rsidRDefault="002949CE" w:rsidP="00E658CC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5"/>
        </w:trPr>
        <w:tc>
          <w:tcPr>
            <w:tcW w:w="349" w:type="dxa"/>
          </w:tcPr>
          <w:p w:rsidR="002949CE" w:rsidRPr="008508A2" w:rsidRDefault="002949CE" w:rsidP="00E658CC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476A94">
        <w:trPr>
          <w:trHeight w:val="109"/>
        </w:trPr>
        <w:tc>
          <w:tcPr>
            <w:tcW w:w="349" w:type="dxa"/>
          </w:tcPr>
          <w:p w:rsidR="002949CE" w:rsidRPr="008508A2" w:rsidRDefault="002949CE" w:rsidP="00E658CC">
            <w:pPr>
              <w:spacing w:line="360" w:lineRule="auto"/>
              <w:rPr>
                <w:rFonts w:ascii="Comic Sans MS" w:hAnsi="Comic Sans MS" w:cs="Comic Sans MS"/>
                <w:sz w:val="12"/>
                <w:szCs w:val="12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476A94" w:rsidRDefault="002949CE" w:rsidP="00E658CC">
            <w:pPr>
              <w:spacing w:line="36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</w:tbl>
    <w:p w:rsidR="002949CE" w:rsidRPr="00A96C88" w:rsidRDefault="002949CE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                                             </w:t>
      </w:r>
    </w:p>
    <w:p w:rsidR="002949CE" w:rsidRDefault="002949CE">
      <w:pPr>
        <w:rPr>
          <w:rFonts w:ascii="Comic Sans MS" w:hAnsi="Comic Sans MS" w:cs="Comic Sans MS"/>
        </w:rPr>
      </w:pPr>
    </w:p>
    <w:p w:rsidR="002949CE" w:rsidRDefault="002949CE">
      <w:pPr>
        <w:rPr>
          <w:rFonts w:ascii="Comic Sans MS" w:hAnsi="Comic Sans MS" w:cs="Comic Sans MS"/>
        </w:rPr>
      </w:pPr>
    </w:p>
    <w:p w:rsidR="002949CE" w:rsidRDefault="002949CE">
      <w:pPr>
        <w:rPr>
          <w:rFonts w:ascii="Comic Sans MS" w:hAnsi="Comic Sans MS" w:cs="Comic Sans MS"/>
        </w:rPr>
      </w:pPr>
    </w:p>
    <w:p w:rsidR="002949CE" w:rsidRDefault="002949CE">
      <w:pPr>
        <w:rPr>
          <w:rFonts w:ascii="Comic Sans MS" w:hAnsi="Comic Sans MS" w:cs="Comic Sans MS"/>
        </w:rPr>
      </w:pPr>
    </w:p>
    <w:p w:rsidR="002949CE" w:rsidRDefault="002949CE">
      <w:pPr>
        <w:rPr>
          <w:rFonts w:ascii="Comic Sans MS" w:hAnsi="Comic Sans MS" w:cs="Comic Sans MS"/>
        </w:rPr>
      </w:pPr>
    </w:p>
    <w:p w:rsidR="002949CE" w:rsidRDefault="002949CE" w:rsidP="00607FC1">
      <w:pPr>
        <w:pStyle w:val="ListParagraph"/>
        <w:ind w:left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9-  Babam   47 yaşındadır. Ben babamdan 26 yaş küçüğüm. Annem de benden 22 yaş </w:t>
      </w:r>
    </w:p>
    <w:p w:rsidR="002949CE" w:rsidRDefault="002949CE" w:rsidP="00607FC1">
      <w:pPr>
        <w:pStyle w:val="ListParagraph"/>
        <w:ind w:left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büyüktür.  </w:t>
      </w:r>
    </w:p>
    <w:p w:rsidR="002949CE" w:rsidRPr="00D70F8E" w:rsidRDefault="002949CE" w:rsidP="00607FC1">
      <w:pPr>
        <w:pStyle w:val="ListParagraph"/>
        <w:ind w:left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 Benim yaşımı bulunuz.                                 b)Annemin yaşını bulunuz.</w:t>
      </w:r>
    </w:p>
    <w:tbl>
      <w:tblPr>
        <w:tblpPr w:leftFromText="141" w:rightFromText="141" w:vertAnchor="text" w:horzAnchor="page" w:tblpX="6077" w:tblpY="234"/>
        <w:tblW w:w="3839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</w:tblGrid>
      <w:tr w:rsidR="002949CE" w:rsidRPr="0075348F">
        <w:trPr>
          <w:trHeight w:val="109"/>
        </w:trPr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75348F">
        <w:trPr>
          <w:trHeight w:val="109"/>
        </w:trPr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75348F">
        <w:trPr>
          <w:trHeight w:val="105"/>
        </w:trPr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75348F">
        <w:trPr>
          <w:trHeight w:val="109"/>
        </w:trPr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75348F">
        <w:trPr>
          <w:trHeight w:val="105"/>
        </w:trPr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75348F">
        <w:trPr>
          <w:trHeight w:val="109"/>
        </w:trPr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</w:tbl>
    <w:tbl>
      <w:tblPr>
        <w:tblpPr w:leftFromText="141" w:rightFromText="141" w:vertAnchor="text" w:horzAnchor="margin" w:tblpY="234"/>
        <w:tblW w:w="3839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</w:tblGrid>
      <w:tr w:rsidR="002949CE" w:rsidRPr="0075348F">
        <w:trPr>
          <w:trHeight w:val="109"/>
        </w:trPr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75348F">
        <w:trPr>
          <w:trHeight w:val="109"/>
        </w:trPr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75348F">
        <w:trPr>
          <w:trHeight w:val="105"/>
        </w:trPr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75348F">
        <w:trPr>
          <w:trHeight w:val="109"/>
        </w:trPr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75348F">
        <w:trPr>
          <w:trHeight w:val="105"/>
        </w:trPr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75348F">
        <w:trPr>
          <w:trHeight w:val="109"/>
        </w:trPr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0069B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</w:tbl>
    <w:p w:rsidR="002949CE" w:rsidRPr="00A96C88" w:rsidRDefault="002949CE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</w:t>
      </w:r>
    </w:p>
    <w:p w:rsidR="002949CE" w:rsidRPr="00A96C88" w:rsidRDefault="002949CE">
      <w:pPr>
        <w:rPr>
          <w:rFonts w:ascii="Comic Sans MS" w:hAnsi="Comic Sans MS" w:cs="Comic Sans MS"/>
        </w:rPr>
      </w:pPr>
    </w:p>
    <w:p w:rsidR="002949CE" w:rsidRDefault="002949CE">
      <w:pPr>
        <w:rPr>
          <w:rFonts w:ascii="Comic Sans MS" w:hAnsi="Comic Sans MS" w:cs="Comic Sans MS"/>
        </w:rPr>
      </w:pPr>
    </w:p>
    <w:p w:rsidR="002949CE" w:rsidRDefault="002949CE">
      <w:pPr>
        <w:rPr>
          <w:rFonts w:ascii="Comic Sans MS" w:hAnsi="Comic Sans MS" w:cs="Comic Sans MS"/>
        </w:rPr>
      </w:pPr>
    </w:p>
    <w:p w:rsidR="002949CE" w:rsidRDefault="002949CE">
      <w:pPr>
        <w:rPr>
          <w:rFonts w:ascii="Comic Sans MS" w:hAnsi="Comic Sans MS" w:cs="Comic Sans MS"/>
        </w:rPr>
      </w:pPr>
    </w:p>
    <w:p w:rsidR="002949CE" w:rsidRDefault="002949CE">
      <w:pPr>
        <w:rPr>
          <w:rFonts w:ascii="Comic Sans MS" w:hAnsi="Comic Sans MS" w:cs="Comic Sans MS"/>
        </w:rPr>
      </w:pPr>
    </w:p>
    <w:p w:rsidR="002949CE" w:rsidRDefault="002949CE" w:rsidP="00AA5C0C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</w:rPr>
        <w:t xml:space="preserve">10- </w:t>
      </w:r>
      <w:r w:rsidRPr="00C6361B">
        <w:rPr>
          <w:rFonts w:ascii="Comic Sans MS" w:hAnsi="Comic Sans MS" w:cs="Comic Sans MS"/>
          <w:b/>
          <w:bCs/>
          <w:sz w:val="22"/>
          <w:szCs w:val="22"/>
        </w:rPr>
        <w:t xml:space="preserve">Ben  </w:t>
      </w:r>
      <w:r>
        <w:rPr>
          <w:rFonts w:ascii="Comic Sans MS" w:hAnsi="Comic Sans MS" w:cs="Comic Sans MS"/>
          <w:b/>
          <w:bCs/>
          <w:sz w:val="22"/>
          <w:szCs w:val="22"/>
        </w:rPr>
        <w:t>14</w:t>
      </w:r>
      <w:r w:rsidRPr="00C6361B">
        <w:rPr>
          <w:rFonts w:ascii="Comic Sans MS" w:hAnsi="Comic Sans MS" w:cs="Comic Sans MS"/>
          <w:b/>
          <w:bCs/>
          <w:sz w:val="22"/>
          <w:szCs w:val="22"/>
        </w:rPr>
        <w:t xml:space="preserve"> yaşındayım . Ablam  benden  </w:t>
      </w:r>
      <w:r>
        <w:rPr>
          <w:rFonts w:ascii="Comic Sans MS" w:hAnsi="Comic Sans MS" w:cs="Comic Sans MS"/>
          <w:b/>
          <w:bCs/>
          <w:sz w:val="22"/>
          <w:szCs w:val="22"/>
        </w:rPr>
        <w:t>9</w:t>
      </w:r>
      <w:r w:rsidRPr="00C6361B">
        <w:rPr>
          <w:rFonts w:ascii="Comic Sans MS" w:hAnsi="Comic Sans MS" w:cs="Comic Sans MS"/>
          <w:b/>
          <w:bCs/>
          <w:sz w:val="22"/>
          <w:szCs w:val="22"/>
        </w:rPr>
        <w:t xml:space="preserve"> yaş daha  büyüktür. Kardeşim  </w:t>
      </w:r>
      <w:r>
        <w:rPr>
          <w:rFonts w:ascii="Comic Sans MS" w:hAnsi="Comic Sans MS" w:cs="Comic Sans MS"/>
          <w:b/>
          <w:bCs/>
          <w:sz w:val="22"/>
          <w:szCs w:val="22"/>
        </w:rPr>
        <w:t>Mete</w:t>
      </w:r>
      <w:r w:rsidRPr="00C6361B">
        <w:rPr>
          <w:rFonts w:ascii="Comic Sans MS" w:hAnsi="Comic Sans MS" w:cs="Comic Sans MS"/>
          <w:b/>
          <w:bCs/>
          <w:sz w:val="22"/>
          <w:szCs w:val="22"/>
        </w:rPr>
        <w:t xml:space="preserve">  ise, ablamdan  </w:t>
      </w:r>
      <w:r>
        <w:rPr>
          <w:rFonts w:ascii="Comic Sans MS" w:hAnsi="Comic Sans MS" w:cs="Comic Sans MS"/>
          <w:b/>
          <w:bCs/>
          <w:sz w:val="22"/>
          <w:szCs w:val="22"/>
        </w:rPr>
        <w:t>15</w:t>
      </w:r>
      <w:r w:rsidRPr="00C6361B">
        <w:rPr>
          <w:rFonts w:ascii="Comic Sans MS" w:hAnsi="Comic Sans MS" w:cs="Comic Sans MS"/>
          <w:b/>
          <w:bCs/>
          <w:sz w:val="22"/>
          <w:szCs w:val="22"/>
        </w:rPr>
        <w:t xml:space="preserve">  yaş  </w:t>
      </w:r>
      <w:r w:rsidRPr="00C6361B">
        <w:rPr>
          <w:rFonts w:ascii="Comic Sans MS" w:hAnsi="Comic Sans MS" w:cs="Comic Sans MS"/>
          <w:b/>
          <w:bCs/>
          <w:sz w:val="22"/>
          <w:szCs w:val="22"/>
          <w:u w:val="single"/>
        </w:rPr>
        <w:t>küçüktür</w:t>
      </w:r>
      <w:r w:rsidRPr="00C6361B">
        <w:rPr>
          <w:rFonts w:ascii="Comic Sans MS" w:hAnsi="Comic Sans MS" w:cs="Comic Sans MS"/>
          <w:b/>
          <w:bCs/>
          <w:sz w:val="22"/>
          <w:szCs w:val="22"/>
        </w:rPr>
        <w:t xml:space="preserve">. </w:t>
      </w:r>
    </w:p>
    <w:p w:rsidR="002949CE" w:rsidRPr="00C6361B" w:rsidRDefault="002949CE" w:rsidP="00AA5C0C">
      <w:pPr>
        <w:rPr>
          <w:rFonts w:ascii="Comic Sans MS" w:hAnsi="Comic Sans MS" w:cs="Comic Sans MS"/>
          <w:b/>
          <w:bCs/>
          <w:sz w:val="22"/>
          <w:szCs w:val="22"/>
        </w:rPr>
      </w:pPr>
      <w:r w:rsidRPr="00C6361B">
        <w:rPr>
          <w:rFonts w:ascii="Comic Sans MS" w:hAnsi="Comic Sans MS" w:cs="Comic Sans MS"/>
          <w:b/>
          <w:bCs/>
          <w:sz w:val="22"/>
          <w:szCs w:val="22"/>
        </w:rPr>
        <w:t xml:space="preserve">           </w:t>
      </w:r>
    </w:p>
    <w:p w:rsidR="002949CE" w:rsidRPr="00C6361B" w:rsidRDefault="002949CE" w:rsidP="00AA5C0C">
      <w:pPr>
        <w:rPr>
          <w:rFonts w:ascii="Comic Sans MS" w:hAnsi="Comic Sans MS" w:cs="Comic Sans MS"/>
          <w:b/>
          <w:bCs/>
          <w:sz w:val="22"/>
          <w:szCs w:val="22"/>
        </w:rPr>
      </w:pPr>
      <w:r w:rsidRPr="00C6361B">
        <w:rPr>
          <w:rFonts w:ascii="Comic Sans MS" w:hAnsi="Comic Sans MS" w:cs="Comic Sans MS"/>
          <w:b/>
          <w:bCs/>
          <w:sz w:val="22"/>
          <w:szCs w:val="22"/>
        </w:rPr>
        <w:t>(a)Ablamın yaşını  bulunu</w:t>
      </w:r>
      <w:r>
        <w:rPr>
          <w:rFonts w:ascii="Comic Sans MS" w:hAnsi="Comic Sans MS" w:cs="Comic Sans MS"/>
          <w:b/>
          <w:bCs/>
          <w:sz w:val="22"/>
          <w:szCs w:val="22"/>
        </w:rPr>
        <w:t>z. (b) Kardeşim  yaşını  bulunuz.  (c)Üçümüzün yaşları topl.bulunuz.</w:t>
      </w:r>
      <w:r w:rsidRPr="00C6361B">
        <w:rPr>
          <w:rFonts w:ascii="Comic Sans MS" w:hAnsi="Comic Sans MS" w:cs="Comic Sans MS"/>
          <w:b/>
          <w:bCs/>
          <w:sz w:val="22"/>
          <w:szCs w:val="22"/>
        </w:rPr>
        <w:t xml:space="preserve">        </w:t>
      </w:r>
    </w:p>
    <w:tbl>
      <w:tblPr>
        <w:tblpPr w:leftFromText="141" w:rightFromText="141" w:vertAnchor="text" w:horzAnchor="margin" w:tblpY="193"/>
        <w:tblW w:w="2443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349"/>
        <w:gridCol w:w="349"/>
        <w:gridCol w:w="349"/>
        <w:gridCol w:w="349"/>
        <w:gridCol w:w="349"/>
        <w:gridCol w:w="349"/>
        <w:gridCol w:w="349"/>
      </w:tblGrid>
      <w:tr w:rsidR="002949CE" w:rsidRPr="0075348F">
        <w:trPr>
          <w:trHeight w:val="109"/>
        </w:trPr>
        <w:tc>
          <w:tcPr>
            <w:tcW w:w="349" w:type="dxa"/>
          </w:tcPr>
          <w:p w:rsidR="002949CE" w:rsidRPr="0075348F" w:rsidRDefault="002949CE" w:rsidP="00500E59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500E59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500E59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500E59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500E59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500E59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500E59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75348F">
        <w:trPr>
          <w:trHeight w:val="109"/>
        </w:trPr>
        <w:tc>
          <w:tcPr>
            <w:tcW w:w="349" w:type="dxa"/>
          </w:tcPr>
          <w:p w:rsidR="002949CE" w:rsidRPr="0075348F" w:rsidRDefault="002949CE" w:rsidP="00500E59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500E59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500E59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500E59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500E59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500E59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500E59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75348F">
        <w:trPr>
          <w:trHeight w:val="105"/>
        </w:trPr>
        <w:tc>
          <w:tcPr>
            <w:tcW w:w="349" w:type="dxa"/>
          </w:tcPr>
          <w:p w:rsidR="002949CE" w:rsidRPr="0075348F" w:rsidRDefault="002949CE" w:rsidP="00500E59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500E59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500E59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500E59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500E59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500E59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500E59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75348F">
        <w:trPr>
          <w:trHeight w:val="109"/>
        </w:trPr>
        <w:tc>
          <w:tcPr>
            <w:tcW w:w="349" w:type="dxa"/>
          </w:tcPr>
          <w:p w:rsidR="002949CE" w:rsidRPr="0075348F" w:rsidRDefault="002949CE" w:rsidP="00500E59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500E59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500E59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500E59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500E59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500E59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500E59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75348F">
        <w:trPr>
          <w:trHeight w:val="105"/>
        </w:trPr>
        <w:tc>
          <w:tcPr>
            <w:tcW w:w="349" w:type="dxa"/>
          </w:tcPr>
          <w:p w:rsidR="002949CE" w:rsidRPr="0075348F" w:rsidRDefault="002949CE" w:rsidP="00500E59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500E59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500E59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500E59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500E59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500E59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500E59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75348F">
        <w:trPr>
          <w:trHeight w:val="109"/>
        </w:trPr>
        <w:tc>
          <w:tcPr>
            <w:tcW w:w="349" w:type="dxa"/>
          </w:tcPr>
          <w:p w:rsidR="002949CE" w:rsidRPr="0075348F" w:rsidRDefault="002949CE" w:rsidP="00500E59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500E59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500E59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500E59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500E59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500E59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500E59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</w:tbl>
    <w:tbl>
      <w:tblPr>
        <w:tblpPr w:leftFromText="141" w:rightFromText="141" w:vertAnchor="text" w:horzAnchor="page" w:tblpX="8057" w:tblpY="251"/>
        <w:tblW w:w="2443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349"/>
        <w:gridCol w:w="349"/>
        <w:gridCol w:w="349"/>
        <w:gridCol w:w="349"/>
        <w:gridCol w:w="349"/>
        <w:gridCol w:w="349"/>
        <w:gridCol w:w="349"/>
      </w:tblGrid>
      <w:tr w:rsidR="002949CE" w:rsidRPr="0075348F">
        <w:trPr>
          <w:trHeight w:val="109"/>
        </w:trPr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75348F">
        <w:trPr>
          <w:trHeight w:val="109"/>
        </w:trPr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75348F">
        <w:trPr>
          <w:trHeight w:val="105"/>
        </w:trPr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75348F">
        <w:trPr>
          <w:trHeight w:val="109"/>
        </w:trPr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75348F">
        <w:trPr>
          <w:trHeight w:val="105"/>
        </w:trPr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75348F">
        <w:trPr>
          <w:trHeight w:val="109"/>
        </w:trPr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</w:tbl>
    <w:tbl>
      <w:tblPr>
        <w:tblpPr w:leftFromText="141" w:rightFromText="141" w:vertAnchor="text" w:horzAnchor="page" w:tblpX="3917" w:tblpY="251"/>
        <w:tblW w:w="2792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349"/>
        <w:gridCol w:w="349"/>
        <w:gridCol w:w="349"/>
        <w:gridCol w:w="349"/>
        <w:gridCol w:w="349"/>
        <w:gridCol w:w="349"/>
        <w:gridCol w:w="349"/>
        <w:gridCol w:w="349"/>
      </w:tblGrid>
      <w:tr w:rsidR="002949CE" w:rsidRPr="0075348F">
        <w:trPr>
          <w:trHeight w:val="109"/>
        </w:trPr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75348F">
        <w:trPr>
          <w:trHeight w:val="109"/>
        </w:trPr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75348F">
        <w:trPr>
          <w:trHeight w:val="105"/>
        </w:trPr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75348F">
        <w:trPr>
          <w:trHeight w:val="109"/>
        </w:trPr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75348F">
        <w:trPr>
          <w:trHeight w:val="105"/>
        </w:trPr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  <w:tr w:rsidR="002949CE" w:rsidRPr="0075348F">
        <w:trPr>
          <w:trHeight w:val="109"/>
        </w:trPr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  <w:tc>
          <w:tcPr>
            <w:tcW w:w="349" w:type="dxa"/>
          </w:tcPr>
          <w:p w:rsidR="002949CE" w:rsidRPr="0075348F" w:rsidRDefault="002949CE" w:rsidP="002C6B02">
            <w:pPr>
              <w:spacing w:line="480" w:lineRule="auto"/>
              <w:rPr>
                <w:rFonts w:ascii="Comic Sans MS" w:hAnsi="Comic Sans MS" w:cs="Comic Sans MS"/>
                <w:sz w:val="8"/>
                <w:szCs w:val="8"/>
              </w:rPr>
            </w:pPr>
          </w:p>
        </w:tc>
      </w:tr>
    </w:tbl>
    <w:p w:rsidR="002949CE" w:rsidRPr="00476A94" w:rsidRDefault="002949CE" w:rsidP="00AA5C0C">
      <w:pPr>
        <w:rPr>
          <w:rFonts w:ascii="Comic Sans MS" w:hAnsi="Comic Sans MS" w:cs="Comic Sans MS"/>
        </w:rPr>
      </w:pPr>
    </w:p>
    <w:p w:rsidR="002949CE" w:rsidRDefault="002949CE" w:rsidP="00AA5C0C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sz w:val="28"/>
          <w:szCs w:val="28"/>
        </w:rPr>
        <w:t xml:space="preserve">      </w:t>
      </w:r>
      <w:r>
        <w:rPr>
          <w:rFonts w:ascii="Comic Sans MS" w:hAnsi="Comic Sans MS" w:cs="Comic Sans MS"/>
        </w:rPr>
        <w:t xml:space="preserve">         </w:t>
      </w:r>
    </w:p>
    <w:p w:rsidR="002949CE" w:rsidRDefault="002949CE" w:rsidP="00AA5C0C">
      <w:pPr>
        <w:rPr>
          <w:rFonts w:ascii="Comic Sans MS" w:hAnsi="Comic Sans MS" w:cs="Comic Sans MS"/>
        </w:rPr>
      </w:pPr>
    </w:p>
    <w:p w:rsidR="002949CE" w:rsidRDefault="002949CE" w:rsidP="00AA5C0C">
      <w:pPr>
        <w:rPr>
          <w:rFonts w:ascii="Comic Sans MS" w:hAnsi="Comic Sans MS" w:cs="Comic Sans MS"/>
        </w:rPr>
      </w:pPr>
    </w:p>
    <w:p w:rsidR="002949CE" w:rsidRDefault="002949CE" w:rsidP="00AA5C0C">
      <w:pPr>
        <w:rPr>
          <w:rFonts w:ascii="Comic Sans MS" w:hAnsi="Comic Sans MS" w:cs="Comic Sans MS"/>
        </w:rPr>
      </w:pPr>
    </w:p>
    <w:p w:rsidR="002949CE" w:rsidRDefault="002949CE" w:rsidP="00AA5C0C">
      <w:pPr>
        <w:rPr>
          <w:rFonts w:ascii="Comic Sans MS" w:hAnsi="Comic Sans MS" w:cs="Comic Sans MS"/>
        </w:rPr>
      </w:pPr>
    </w:p>
    <w:p w:rsidR="002949CE" w:rsidRPr="0008056C" w:rsidRDefault="002949CE" w:rsidP="00537988">
      <w:pPr>
        <w:jc w:val="right"/>
        <w:rPr>
          <w:rFonts w:ascii="Comic Sans MS" w:hAnsi="Comic Sans MS" w:cs="Comic Sans MS"/>
          <w:color w:val="D99594"/>
        </w:rPr>
      </w:pPr>
      <w:r>
        <w:rPr>
          <w:rFonts w:ascii="Comic Sans MS" w:hAnsi="Comic Sans MS" w:cs="Comic Sans MS"/>
        </w:rPr>
        <w:t xml:space="preserve">    </w:t>
      </w:r>
      <w:r w:rsidRPr="0008056C">
        <w:rPr>
          <w:rFonts w:ascii="Comic Sans MS" w:hAnsi="Comic Sans MS" w:cs="Comic Sans MS"/>
          <w:color w:val="D99594"/>
          <w:sz w:val="14"/>
          <w:szCs w:val="14"/>
          <w:highlight w:val="blue"/>
        </w:rPr>
        <w:t>Sezer KİBAR</w:t>
      </w:r>
    </w:p>
    <w:sectPr w:rsidR="002949CE" w:rsidRPr="0008056C" w:rsidSect="0015792F">
      <w:pgSz w:w="11906" w:h="16838"/>
      <w:pgMar w:top="454" w:right="624" w:bottom="680" w:left="964" w:header="709" w:footer="709" w:gutter="0"/>
      <w:pgBorders w:offsetFrom="page">
        <w:top w:val="flowersModern2" w:sz="14" w:space="24" w:color="auto"/>
        <w:left w:val="flowersModern2" w:sz="14" w:space="24" w:color="auto"/>
        <w:bottom w:val="flowersModern2" w:sz="14" w:space="24" w:color="auto"/>
        <w:right w:val="flowersModern2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">
    <w:altName w:val="Lucida Sans Unicode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DC0F2A"/>
    <w:multiLevelType w:val="hybridMultilevel"/>
    <w:tmpl w:val="C422F2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6875"/>
    <w:rsid w:val="000069B2"/>
    <w:rsid w:val="00057C64"/>
    <w:rsid w:val="0008056C"/>
    <w:rsid w:val="000A1C4F"/>
    <w:rsid w:val="00135FCA"/>
    <w:rsid w:val="0015792F"/>
    <w:rsid w:val="001726CC"/>
    <w:rsid w:val="00177149"/>
    <w:rsid w:val="00214359"/>
    <w:rsid w:val="00216C80"/>
    <w:rsid w:val="002307CA"/>
    <w:rsid w:val="002357B0"/>
    <w:rsid w:val="00242952"/>
    <w:rsid w:val="00275280"/>
    <w:rsid w:val="002879F5"/>
    <w:rsid w:val="002949CE"/>
    <w:rsid w:val="002B3BDB"/>
    <w:rsid w:val="002C6B02"/>
    <w:rsid w:val="00302075"/>
    <w:rsid w:val="00331DD3"/>
    <w:rsid w:val="0037036A"/>
    <w:rsid w:val="003D4F5F"/>
    <w:rsid w:val="003E62F5"/>
    <w:rsid w:val="00424C20"/>
    <w:rsid w:val="00426624"/>
    <w:rsid w:val="004676C9"/>
    <w:rsid w:val="00476A94"/>
    <w:rsid w:val="004A36BD"/>
    <w:rsid w:val="004E3038"/>
    <w:rsid w:val="004F67C1"/>
    <w:rsid w:val="00500E59"/>
    <w:rsid w:val="00537988"/>
    <w:rsid w:val="00571D1D"/>
    <w:rsid w:val="005A7566"/>
    <w:rsid w:val="005F61AD"/>
    <w:rsid w:val="00607FC1"/>
    <w:rsid w:val="006A19D5"/>
    <w:rsid w:val="00707DE3"/>
    <w:rsid w:val="0072275D"/>
    <w:rsid w:val="0075348F"/>
    <w:rsid w:val="007617DF"/>
    <w:rsid w:val="007A79DF"/>
    <w:rsid w:val="007B34FE"/>
    <w:rsid w:val="007E35EC"/>
    <w:rsid w:val="007F2349"/>
    <w:rsid w:val="007F72AD"/>
    <w:rsid w:val="00800F12"/>
    <w:rsid w:val="0080225E"/>
    <w:rsid w:val="008221E5"/>
    <w:rsid w:val="008508A2"/>
    <w:rsid w:val="00857774"/>
    <w:rsid w:val="008F5829"/>
    <w:rsid w:val="009055CF"/>
    <w:rsid w:val="009130B3"/>
    <w:rsid w:val="0094693E"/>
    <w:rsid w:val="009645AE"/>
    <w:rsid w:val="00967B00"/>
    <w:rsid w:val="009C06EC"/>
    <w:rsid w:val="009D2D4D"/>
    <w:rsid w:val="009E54D9"/>
    <w:rsid w:val="00A42463"/>
    <w:rsid w:val="00A44F41"/>
    <w:rsid w:val="00A47B81"/>
    <w:rsid w:val="00A96C88"/>
    <w:rsid w:val="00AA1F7E"/>
    <w:rsid w:val="00AA5C0C"/>
    <w:rsid w:val="00AC7740"/>
    <w:rsid w:val="00B13452"/>
    <w:rsid w:val="00C6361B"/>
    <w:rsid w:val="00C9012B"/>
    <w:rsid w:val="00CA6D1A"/>
    <w:rsid w:val="00D44B18"/>
    <w:rsid w:val="00D46CEC"/>
    <w:rsid w:val="00D70F8E"/>
    <w:rsid w:val="00DA6875"/>
    <w:rsid w:val="00E57725"/>
    <w:rsid w:val="00E6563D"/>
    <w:rsid w:val="00E658CC"/>
    <w:rsid w:val="00EF47BA"/>
    <w:rsid w:val="00F01F97"/>
    <w:rsid w:val="00FB3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87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99"/>
    <w:qFormat/>
    <w:rsid w:val="00FB33DD"/>
    <w:pPr>
      <w:spacing w:after="200"/>
    </w:pPr>
    <w:rPr>
      <w:b/>
      <w:bCs/>
      <w:color w:val="4F81BD"/>
      <w:sz w:val="18"/>
      <w:szCs w:val="18"/>
    </w:rPr>
  </w:style>
  <w:style w:type="paragraph" w:styleId="ListParagraph">
    <w:name w:val="List Paragraph"/>
    <w:basedOn w:val="Normal"/>
    <w:uiPriority w:val="99"/>
    <w:qFormat/>
    <w:rsid w:val="00D70F8E"/>
    <w:pPr>
      <w:ind w:left="720"/>
    </w:pPr>
  </w:style>
  <w:style w:type="paragraph" w:customStyle="1" w:styleId="Stil1">
    <w:name w:val="Stil1"/>
    <w:basedOn w:val="Normal"/>
    <w:uiPriority w:val="99"/>
    <w:rsid w:val="00AA5C0C"/>
    <w:pPr>
      <w:jc w:val="center"/>
    </w:pPr>
    <w:rPr>
      <w:rFonts w:ascii="Comic Sans MS" w:hAnsi="Comic Sans MS" w:cs="Comic Sans MS"/>
      <w:b/>
      <w:bCs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</TotalTime>
  <Pages>2</Pages>
  <Words>628</Words>
  <Characters>3580</Characters>
  <Application>Microsoft Office Outlook</Application>
  <DocSecurity>0</DocSecurity>
  <Lines>0</Lines>
  <Paragraphs>0</Paragraphs>
  <ScaleCrop>false</ScaleCrop>
  <Company>Pc Nokta Bilgisayar ltd. şti.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</dc:title>
  <dc:subject/>
  <dc:creator>ismail kose</dc:creator>
  <cp:keywords/>
  <dc:description/>
  <cp:lastModifiedBy>VESTEL</cp:lastModifiedBy>
  <cp:revision>12</cp:revision>
  <dcterms:created xsi:type="dcterms:W3CDTF">2012-05-10T09:22:00Z</dcterms:created>
  <dcterms:modified xsi:type="dcterms:W3CDTF">2012-05-14T07:40:00Z</dcterms:modified>
</cp:coreProperties>
</file>