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5F8" w:rsidRPr="00ED0457" w:rsidRDefault="00AB45F8" w:rsidP="0041371D">
      <w:pPr>
        <w:pStyle w:val="Heading2"/>
        <w:spacing w:line="360" w:lineRule="auto"/>
        <w:ind w:left="0" w:firstLine="0"/>
        <w:rPr>
          <w:sz w:val="20"/>
          <w:szCs w:val="20"/>
        </w:rPr>
      </w:pPr>
      <w:r w:rsidRPr="00ED0457">
        <w:rPr>
          <w:sz w:val="20"/>
          <w:szCs w:val="20"/>
        </w:rPr>
        <w:t xml:space="preserve">Adı, soyadı:                        </w:t>
      </w:r>
    </w:p>
    <w:p w:rsidR="00AB45F8" w:rsidRPr="000A69D9" w:rsidRDefault="00AB45F8" w:rsidP="000A69D9">
      <w:pPr>
        <w:spacing w:line="360" w:lineRule="auto"/>
        <w:rPr>
          <w:rFonts w:ascii="Arial" w:hAnsi="Arial" w:cs="Arial"/>
          <w:sz w:val="20"/>
          <w:szCs w:val="20"/>
        </w:rPr>
      </w:pPr>
      <w:r w:rsidRPr="00ED0457">
        <w:rPr>
          <w:rFonts w:ascii="Arial" w:hAnsi="Arial" w:cs="Arial"/>
          <w:sz w:val="20"/>
          <w:szCs w:val="20"/>
        </w:rPr>
        <w:t>Sınıfı, numarası:</w:t>
      </w:r>
    </w:p>
    <w:p w:rsidR="00AB45F8" w:rsidRPr="00ED0457" w:rsidRDefault="00AB45F8" w:rsidP="0041371D">
      <w:pPr>
        <w:pStyle w:val="Heading1"/>
        <w:spacing w:line="360" w:lineRule="auto"/>
        <w:ind w:right="-18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……………………………………………………….. </w:t>
      </w:r>
      <w:r w:rsidRPr="00ED0457">
        <w:rPr>
          <w:sz w:val="20"/>
          <w:szCs w:val="20"/>
        </w:rPr>
        <w:t>2011–2012 EĞİTİM VE ÖĞRETİM YILI 12. SINIF</w:t>
      </w:r>
      <w:r>
        <w:rPr>
          <w:sz w:val="20"/>
          <w:szCs w:val="20"/>
        </w:rPr>
        <w:t xml:space="preserve"> KİMYA ORTALAMA YÜKSELTME VE SORUMLULUK </w:t>
      </w:r>
      <w:r w:rsidRPr="00ED0457">
        <w:rPr>
          <w:sz w:val="20"/>
          <w:szCs w:val="20"/>
        </w:rPr>
        <w:t>SINAVI</w:t>
      </w:r>
      <w:r>
        <w:rPr>
          <w:sz w:val="20"/>
          <w:szCs w:val="20"/>
        </w:rPr>
        <w:t xml:space="preserve"> SORULARI</w:t>
      </w:r>
    </w:p>
    <w:p w:rsidR="00AB45F8" w:rsidRPr="00ED0457" w:rsidRDefault="00AB45F8" w:rsidP="0041371D">
      <w:pPr>
        <w:spacing w:line="360" w:lineRule="auto"/>
        <w:rPr>
          <w:rFonts w:ascii="Arial" w:hAnsi="Arial" w:cs="Arial"/>
          <w:sz w:val="20"/>
          <w:szCs w:val="20"/>
        </w:rPr>
      </w:pPr>
      <w:r w:rsidRPr="00ED0457">
        <w:rPr>
          <w:rFonts w:ascii="Arial" w:hAnsi="Arial" w:cs="Arial"/>
          <w:sz w:val="20"/>
          <w:szCs w:val="20"/>
        </w:rPr>
        <w:t>Sınav yeri ve tarihi:</w:t>
      </w:r>
    </w:p>
    <w:p w:rsidR="00AB45F8" w:rsidRPr="00ED0457" w:rsidRDefault="00AB45F8" w:rsidP="0041371D">
      <w:pPr>
        <w:spacing w:line="360" w:lineRule="auto"/>
        <w:rPr>
          <w:rFonts w:ascii="Arial" w:hAnsi="Arial" w:cs="Arial"/>
          <w:sz w:val="20"/>
          <w:szCs w:val="20"/>
        </w:rPr>
      </w:pPr>
      <w:r w:rsidRPr="00ED0457">
        <w:rPr>
          <w:rFonts w:ascii="Arial" w:hAnsi="Arial" w:cs="Arial"/>
          <w:sz w:val="20"/>
          <w:szCs w:val="20"/>
        </w:rPr>
        <w:t>Sınav süresi ve saati:</w:t>
      </w:r>
      <w:r>
        <w:rPr>
          <w:rFonts w:ascii="Arial" w:hAnsi="Arial" w:cs="Arial"/>
          <w:sz w:val="20"/>
          <w:szCs w:val="20"/>
        </w:rPr>
        <w:t xml:space="preserve"> 60 dakika,</w:t>
      </w:r>
    </w:p>
    <w:p w:rsidR="00AB45F8" w:rsidRPr="00ED0457" w:rsidRDefault="00AB45F8" w:rsidP="0041371D">
      <w:pPr>
        <w:spacing w:line="360" w:lineRule="auto"/>
        <w:rPr>
          <w:rFonts w:ascii="Arial" w:hAnsi="Arial" w:cs="Arial"/>
          <w:sz w:val="20"/>
          <w:szCs w:val="20"/>
        </w:rPr>
      </w:pPr>
      <w:r w:rsidRPr="00ED0457">
        <w:rPr>
          <w:rFonts w:ascii="Arial" w:hAnsi="Arial" w:cs="Arial"/>
          <w:sz w:val="20"/>
          <w:szCs w:val="20"/>
        </w:rPr>
        <w:t>Puan dağılı</w:t>
      </w:r>
      <w:r>
        <w:rPr>
          <w:rFonts w:ascii="Arial" w:hAnsi="Arial" w:cs="Arial"/>
          <w:sz w:val="20"/>
          <w:szCs w:val="20"/>
        </w:rPr>
        <w:t>mı: İlk 4 soru 1’er puan, diğer sorular 3’er</w:t>
      </w:r>
      <w:r w:rsidRPr="00ED0457">
        <w:rPr>
          <w:rFonts w:ascii="Arial" w:hAnsi="Arial" w:cs="Arial"/>
          <w:sz w:val="20"/>
          <w:szCs w:val="20"/>
        </w:rPr>
        <w:t xml:space="preserve"> puandır.</w:t>
      </w:r>
      <w:r>
        <w:rPr>
          <w:rFonts w:ascii="Arial" w:hAnsi="Arial" w:cs="Arial"/>
          <w:sz w:val="20"/>
          <w:szCs w:val="20"/>
        </w:rPr>
        <w:t xml:space="preserve"> Yanlış, doğruyu götürmeyecektir</w:t>
      </w:r>
      <w:r w:rsidRPr="00ED0457">
        <w:rPr>
          <w:rFonts w:ascii="Arial" w:hAnsi="Arial" w:cs="Arial"/>
          <w:sz w:val="20"/>
          <w:szCs w:val="20"/>
        </w:rPr>
        <w:t>.</w:t>
      </w:r>
    </w:p>
    <w:p w:rsidR="00AB45F8" w:rsidRPr="00ED0457" w:rsidRDefault="00AB45F8" w:rsidP="004B1241">
      <w:pPr>
        <w:pStyle w:val="Heading1"/>
        <w:spacing w:line="360" w:lineRule="auto"/>
        <w:jc w:val="right"/>
        <w:rPr>
          <w:sz w:val="20"/>
          <w:szCs w:val="20"/>
        </w:rPr>
        <w:sectPr w:rsidR="00AB45F8" w:rsidRPr="00ED0457" w:rsidSect="00300DB3">
          <w:footerReference w:type="even" r:id="rId7"/>
          <w:footerReference w:type="default" r:id="rId8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ED0457">
        <w:rPr>
          <w:sz w:val="20"/>
          <w:szCs w:val="20"/>
        </w:rPr>
        <w:t xml:space="preserve">                                                                                              Başarılar…</w:t>
      </w:r>
    </w:p>
    <w:p w:rsidR="00AB45F8" w:rsidRPr="003679B7" w:rsidRDefault="00AB45F8" w:rsidP="00621D64">
      <w:pPr>
        <w:pStyle w:val="Heading2"/>
        <w:numPr>
          <w:ilvl w:val="0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Aşağıdakilerden hangi madde yükseltgenmeye zorlanırsa bir organik ürün vermez?</w:t>
      </w:r>
    </w:p>
    <w:p w:rsidR="00AB45F8" w:rsidRPr="003679B7" w:rsidRDefault="00AB45F8" w:rsidP="00621D64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621D64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C</w:t>
      </w:r>
      <w:r w:rsidRPr="003679B7">
        <w:rPr>
          <w:sz w:val="20"/>
          <w:szCs w:val="20"/>
          <w:vertAlign w:val="subscript"/>
        </w:rPr>
        <w:t>2</w:t>
      </w:r>
      <w:r w:rsidRPr="003679B7">
        <w:rPr>
          <w:sz w:val="20"/>
          <w:szCs w:val="20"/>
        </w:rPr>
        <w:t>H</w:t>
      </w:r>
      <w:r w:rsidRPr="003679B7">
        <w:rPr>
          <w:sz w:val="20"/>
          <w:szCs w:val="20"/>
          <w:vertAlign w:val="subscript"/>
        </w:rPr>
        <w:t>5</w:t>
      </w:r>
      <w:r w:rsidRPr="003679B7">
        <w:rPr>
          <w:sz w:val="20"/>
          <w:szCs w:val="20"/>
        </w:rPr>
        <w:t xml:space="preserve">OH </w:t>
      </w:r>
    </w:p>
    <w:p w:rsidR="00AB45F8" w:rsidRPr="003679B7" w:rsidRDefault="00AB45F8" w:rsidP="00621D64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CH</w:t>
      </w:r>
      <w:r w:rsidRPr="003679B7">
        <w:rPr>
          <w:sz w:val="20"/>
          <w:szCs w:val="20"/>
          <w:vertAlign w:val="subscript"/>
        </w:rPr>
        <w:t>3</w:t>
      </w:r>
      <w:r w:rsidRPr="003679B7">
        <w:rPr>
          <w:sz w:val="20"/>
          <w:szCs w:val="20"/>
        </w:rPr>
        <w:t xml:space="preserve">CHO </w:t>
      </w:r>
    </w:p>
    <w:p w:rsidR="00AB45F8" w:rsidRPr="003679B7" w:rsidRDefault="00AB45F8" w:rsidP="00621D64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(CH</w:t>
      </w:r>
      <w:r w:rsidRPr="003679B7">
        <w:rPr>
          <w:sz w:val="20"/>
          <w:szCs w:val="20"/>
          <w:vertAlign w:val="subscript"/>
        </w:rPr>
        <w:t>3</w:t>
      </w:r>
      <w:r w:rsidRPr="003679B7">
        <w:rPr>
          <w:sz w:val="20"/>
          <w:szCs w:val="20"/>
        </w:rPr>
        <w:t>)</w:t>
      </w:r>
      <w:r w:rsidRPr="003679B7">
        <w:rPr>
          <w:sz w:val="20"/>
          <w:szCs w:val="20"/>
          <w:vertAlign w:val="subscript"/>
        </w:rPr>
        <w:t>3</w:t>
      </w:r>
      <w:r w:rsidRPr="003679B7">
        <w:rPr>
          <w:sz w:val="20"/>
          <w:szCs w:val="20"/>
        </w:rPr>
        <w:t xml:space="preserve">COH </w:t>
      </w:r>
    </w:p>
    <w:p w:rsidR="00AB45F8" w:rsidRPr="003679B7" w:rsidRDefault="00AB45F8" w:rsidP="00621D64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CH</w:t>
      </w:r>
      <w:r w:rsidRPr="003679B7">
        <w:rPr>
          <w:sz w:val="20"/>
          <w:szCs w:val="20"/>
          <w:vertAlign w:val="subscript"/>
        </w:rPr>
        <w:t>3</w:t>
      </w:r>
      <w:r w:rsidRPr="003679B7">
        <w:rPr>
          <w:sz w:val="20"/>
          <w:szCs w:val="20"/>
        </w:rPr>
        <w:t xml:space="preserve">OH </w:t>
      </w:r>
    </w:p>
    <w:p w:rsidR="00AB45F8" w:rsidRPr="003679B7" w:rsidRDefault="00AB45F8" w:rsidP="00621D64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CH</w:t>
      </w:r>
      <w:r w:rsidRPr="003679B7">
        <w:rPr>
          <w:sz w:val="20"/>
          <w:szCs w:val="20"/>
          <w:vertAlign w:val="subscript"/>
        </w:rPr>
        <w:t>3</w:t>
      </w:r>
      <w:r w:rsidRPr="003679B7">
        <w:rPr>
          <w:sz w:val="20"/>
          <w:szCs w:val="20"/>
        </w:rPr>
        <w:t>CHOHCH</w:t>
      </w:r>
      <w:r w:rsidRPr="003679B7">
        <w:rPr>
          <w:sz w:val="20"/>
          <w:szCs w:val="20"/>
          <w:vertAlign w:val="subscript"/>
        </w:rPr>
        <w:t>3</w:t>
      </w:r>
    </w:p>
    <w:p w:rsidR="00AB45F8" w:rsidRPr="003679B7" w:rsidRDefault="00AB45F8" w:rsidP="005538A5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621D64">
      <w:pPr>
        <w:pStyle w:val="Heading2"/>
        <w:numPr>
          <w:ilvl w:val="0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“Fehling çözeltisi” hangi maddelere ve nasıl etki eder?</w:t>
      </w:r>
    </w:p>
    <w:p w:rsidR="00AB45F8" w:rsidRPr="003679B7" w:rsidRDefault="00AB45F8" w:rsidP="00621D64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621D64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Ketonlara yükseltgen olarak</w:t>
      </w:r>
    </w:p>
    <w:p w:rsidR="00AB45F8" w:rsidRPr="003679B7" w:rsidRDefault="00AB45F8" w:rsidP="00621D64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Aldehitlere yükseltgen olarak</w:t>
      </w:r>
    </w:p>
    <w:p w:rsidR="00AB45F8" w:rsidRPr="003679B7" w:rsidRDefault="00AB45F8" w:rsidP="00621D64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Ketonlara indirgen olarak</w:t>
      </w:r>
    </w:p>
    <w:p w:rsidR="00AB45F8" w:rsidRPr="003679B7" w:rsidRDefault="00AB45F8" w:rsidP="00621D64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Aldehitlere indirgen olarak</w:t>
      </w:r>
    </w:p>
    <w:p w:rsidR="00AB45F8" w:rsidRPr="003679B7" w:rsidRDefault="00AB45F8" w:rsidP="00621D64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Eterlere indirgen olarak</w:t>
      </w:r>
    </w:p>
    <w:p w:rsidR="00AB45F8" w:rsidRPr="003679B7" w:rsidRDefault="00AB45F8" w:rsidP="0041371D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19656D">
      <w:pPr>
        <w:pStyle w:val="Heading2"/>
        <w:numPr>
          <w:ilvl w:val="0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CH</w:t>
      </w:r>
      <w:r w:rsidRPr="003679B7">
        <w:rPr>
          <w:sz w:val="20"/>
          <w:szCs w:val="20"/>
          <w:vertAlign w:val="subscript"/>
        </w:rPr>
        <w:t>3</w:t>
      </w:r>
      <w:r w:rsidRPr="003679B7">
        <w:rPr>
          <w:sz w:val="20"/>
          <w:szCs w:val="20"/>
        </w:rPr>
        <w:t>COOCH</w:t>
      </w:r>
      <w:r w:rsidRPr="003679B7">
        <w:rPr>
          <w:sz w:val="20"/>
          <w:szCs w:val="20"/>
          <w:vertAlign w:val="subscript"/>
        </w:rPr>
        <w:t xml:space="preserve">3 </w:t>
      </w:r>
      <w:r w:rsidRPr="003679B7">
        <w:rPr>
          <w:sz w:val="20"/>
          <w:szCs w:val="20"/>
        </w:rPr>
        <w:t>esterindeki köprü oksijeni (iki tek bağ yapmış oksijen), esteri oluşturan maddelerden hangisine aittir?</w:t>
      </w:r>
    </w:p>
    <w:p w:rsidR="00AB45F8" w:rsidRPr="003679B7" w:rsidRDefault="00AB45F8" w:rsidP="0019656D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19656D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Karboksilli asit</w:t>
      </w:r>
    </w:p>
    <w:p w:rsidR="00AB45F8" w:rsidRPr="003679B7" w:rsidRDefault="00AB45F8" w:rsidP="0019656D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Alkol</w:t>
      </w:r>
    </w:p>
    <w:p w:rsidR="00AB45F8" w:rsidRPr="003679B7" w:rsidRDefault="00AB45F8" w:rsidP="0019656D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Eter</w:t>
      </w:r>
    </w:p>
    <w:p w:rsidR="00AB45F8" w:rsidRPr="003679B7" w:rsidRDefault="00AB45F8" w:rsidP="0019656D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 xml:space="preserve">Aldehit </w:t>
      </w:r>
    </w:p>
    <w:p w:rsidR="00AB45F8" w:rsidRPr="003679B7" w:rsidRDefault="00AB45F8" w:rsidP="0019656D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Keton</w:t>
      </w:r>
    </w:p>
    <w:p w:rsidR="00AB45F8" w:rsidRPr="003679B7" w:rsidRDefault="00AB45F8" w:rsidP="00D24496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D24496">
      <w:pPr>
        <w:pStyle w:val="Heading2"/>
        <w:numPr>
          <w:ilvl w:val="0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Zeytinyağının hidrolizinde en fazla açığa çıkan yağ asidi aşağıdakilerden hangisidir?</w:t>
      </w:r>
      <w:r>
        <w:rPr>
          <w:sz w:val="20"/>
          <w:szCs w:val="20"/>
        </w:rPr>
        <w:t xml:space="preserve"> </w:t>
      </w:r>
    </w:p>
    <w:p w:rsidR="00AB45F8" w:rsidRPr="003679B7" w:rsidRDefault="00AB45F8" w:rsidP="00D24496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D24496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C</w:t>
      </w:r>
      <w:r w:rsidRPr="003679B7">
        <w:rPr>
          <w:sz w:val="20"/>
          <w:szCs w:val="20"/>
          <w:vertAlign w:val="subscript"/>
        </w:rPr>
        <w:t>3</w:t>
      </w:r>
      <w:r w:rsidRPr="003679B7">
        <w:rPr>
          <w:sz w:val="20"/>
          <w:szCs w:val="20"/>
        </w:rPr>
        <w:t>H</w:t>
      </w:r>
      <w:r w:rsidRPr="003679B7">
        <w:rPr>
          <w:sz w:val="20"/>
          <w:szCs w:val="20"/>
          <w:vertAlign w:val="subscript"/>
        </w:rPr>
        <w:t>7</w:t>
      </w:r>
      <w:r w:rsidRPr="003679B7">
        <w:rPr>
          <w:sz w:val="20"/>
          <w:szCs w:val="20"/>
        </w:rPr>
        <w:t>COOH</w:t>
      </w:r>
    </w:p>
    <w:p w:rsidR="00AB45F8" w:rsidRPr="003679B7" w:rsidRDefault="00AB45F8" w:rsidP="00D24496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C</w:t>
      </w:r>
      <w:r w:rsidRPr="003679B7">
        <w:rPr>
          <w:sz w:val="20"/>
          <w:szCs w:val="20"/>
          <w:vertAlign w:val="subscript"/>
        </w:rPr>
        <w:t>15</w:t>
      </w:r>
      <w:r w:rsidRPr="003679B7">
        <w:rPr>
          <w:sz w:val="20"/>
          <w:szCs w:val="20"/>
        </w:rPr>
        <w:t>H</w:t>
      </w:r>
      <w:r w:rsidRPr="003679B7">
        <w:rPr>
          <w:sz w:val="20"/>
          <w:szCs w:val="20"/>
          <w:vertAlign w:val="subscript"/>
        </w:rPr>
        <w:t>31</w:t>
      </w:r>
      <w:r w:rsidRPr="003679B7">
        <w:rPr>
          <w:sz w:val="20"/>
          <w:szCs w:val="20"/>
        </w:rPr>
        <w:t>COOH</w:t>
      </w:r>
    </w:p>
    <w:p w:rsidR="00AB45F8" w:rsidRPr="003679B7" w:rsidRDefault="00AB45F8" w:rsidP="00D24496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C</w:t>
      </w:r>
      <w:r w:rsidRPr="003679B7">
        <w:rPr>
          <w:sz w:val="20"/>
          <w:szCs w:val="20"/>
          <w:vertAlign w:val="subscript"/>
        </w:rPr>
        <w:t>17</w:t>
      </w:r>
      <w:r w:rsidRPr="003679B7">
        <w:rPr>
          <w:sz w:val="20"/>
          <w:szCs w:val="20"/>
        </w:rPr>
        <w:t>H</w:t>
      </w:r>
      <w:r w:rsidRPr="003679B7">
        <w:rPr>
          <w:sz w:val="20"/>
          <w:szCs w:val="20"/>
          <w:vertAlign w:val="subscript"/>
        </w:rPr>
        <w:t>33</w:t>
      </w:r>
      <w:r w:rsidRPr="003679B7">
        <w:rPr>
          <w:sz w:val="20"/>
          <w:szCs w:val="20"/>
        </w:rPr>
        <w:t>COOH</w:t>
      </w:r>
    </w:p>
    <w:p w:rsidR="00AB45F8" w:rsidRPr="003679B7" w:rsidRDefault="00AB45F8" w:rsidP="00D24496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C</w:t>
      </w:r>
      <w:r w:rsidRPr="003679B7">
        <w:rPr>
          <w:sz w:val="20"/>
          <w:szCs w:val="20"/>
          <w:vertAlign w:val="subscript"/>
        </w:rPr>
        <w:t>17</w:t>
      </w:r>
      <w:r w:rsidRPr="003679B7">
        <w:rPr>
          <w:sz w:val="20"/>
          <w:szCs w:val="20"/>
        </w:rPr>
        <w:t>H</w:t>
      </w:r>
      <w:r w:rsidRPr="003679B7">
        <w:rPr>
          <w:sz w:val="20"/>
          <w:szCs w:val="20"/>
          <w:vertAlign w:val="subscript"/>
        </w:rPr>
        <w:t>35</w:t>
      </w:r>
      <w:r w:rsidRPr="003679B7">
        <w:rPr>
          <w:sz w:val="20"/>
          <w:szCs w:val="20"/>
        </w:rPr>
        <w:t>COOH</w:t>
      </w:r>
    </w:p>
    <w:p w:rsidR="00AB45F8" w:rsidRPr="003679B7" w:rsidRDefault="00AB45F8" w:rsidP="00D24496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C</w:t>
      </w:r>
      <w:r w:rsidRPr="003679B7">
        <w:rPr>
          <w:sz w:val="20"/>
          <w:szCs w:val="20"/>
          <w:vertAlign w:val="subscript"/>
        </w:rPr>
        <w:t>17</w:t>
      </w:r>
      <w:r w:rsidRPr="003679B7">
        <w:rPr>
          <w:sz w:val="20"/>
          <w:szCs w:val="20"/>
        </w:rPr>
        <w:t>H</w:t>
      </w:r>
      <w:r w:rsidRPr="003679B7">
        <w:rPr>
          <w:sz w:val="20"/>
          <w:szCs w:val="20"/>
          <w:vertAlign w:val="subscript"/>
        </w:rPr>
        <w:t>29</w:t>
      </w:r>
      <w:r w:rsidRPr="003679B7">
        <w:rPr>
          <w:sz w:val="20"/>
          <w:szCs w:val="20"/>
        </w:rPr>
        <w:t>COOH</w:t>
      </w:r>
    </w:p>
    <w:p w:rsidR="00AB45F8" w:rsidRPr="003679B7" w:rsidRDefault="00AB45F8" w:rsidP="00D24496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D24496">
      <w:pPr>
        <w:pStyle w:val="Heading2"/>
        <w:numPr>
          <w:ilvl w:val="0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Aspirin, hangi asidin bir türevidir?</w:t>
      </w:r>
    </w:p>
    <w:p w:rsidR="00AB45F8" w:rsidRPr="003679B7" w:rsidRDefault="00AB45F8" w:rsidP="00D24496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D24496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Okzalik asit</w:t>
      </w:r>
    </w:p>
    <w:p w:rsidR="00AB45F8" w:rsidRPr="003679B7" w:rsidRDefault="00AB45F8" w:rsidP="00D24496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Ftalik asit</w:t>
      </w:r>
    </w:p>
    <w:p w:rsidR="00AB45F8" w:rsidRPr="003679B7" w:rsidRDefault="00AB45F8" w:rsidP="00D24496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Stearik asit</w:t>
      </w:r>
    </w:p>
    <w:p w:rsidR="00AB45F8" w:rsidRPr="003679B7" w:rsidRDefault="00AB45F8" w:rsidP="00D24496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Salisilik asit</w:t>
      </w:r>
    </w:p>
    <w:p w:rsidR="00AB45F8" w:rsidRPr="003679B7" w:rsidRDefault="00AB45F8" w:rsidP="00D24496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Benzoik asit</w:t>
      </w:r>
    </w:p>
    <w:p w:rsidR="00AB45F8" w:rsidRPr="003679B7" w:rsidRDefault="00AB45F8" w:rsidP="00123D49">
      <w:pPr>
        <w:pStyle w:val="Heading2"/>
        <w:ind w:left="0" w:firstLine="0"/>
        <w:rPr>
          <w:sz w:val="20"/>
          <w:szCs w:val="20"/>
        </w:rPr>
      </w:pPr>
    </w:p>
    <w:p w:rsidR="00AB45F8" w:rsidRPr="003679B7" w:rsidRDefault="00AB45F8" w:rsidP="00DD6C43">
      <w:pPr>
        <w:pStyle w:val="Heading2"/>
        <w:numPr>
          <w:ilvl w:val="0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H</w:t>
      </w:r>
      <w:r w:rsidRPr="003679B7">
        <w:rPr>
          <w:sz w:val="20"/>
          <w:szCs w:val="20"/>
          <w:vertAlign w:val="subscript"/>
        </w:rPr>
        <w:t>2</w:t>
      </w:r>
      <w:r w:rsidRPr="003679B7">
        <w:rPr>
          <w:sz w:val="20"/>
          <w:szCs w:val="20"/>
        </w:rPr>
        <w:t>O, CH</w:t>
      </w:r>
      <w:r w:rsidRPr="003679B7">
        <w:rPr>
          <w:sz w:val="20"/>
          <w:szCs w:val="20"/>
          <w:vertAlign w:val="subscript"/>
        </w:rPr>
        <w:t>3</w:t>
      </w:r>
      <w:r w:rsidRPr="003679B7">
        <w:rPr>
          <w:sz w:val="20"/>
          <w:szCs w:val="20"/>
        </w:rPr>
        <w:t>OH, CH</w:t>
      </w:r>
      <w:r w:rsidRPr="003679B7">
        <w:rPr>
          <w:sz w:val="20"/>
          <w:szCs w:val="20"/>
          <w:vertAlign w:val="subscript"/>
        </w:rPr>
        <w:t>4</w:t>
      </w:r>
      <w:r w:rsidRPr="003679B7">
        <w:rPr>
          <w:sz w:val="20"/>
          <w:szCs w:val="20"/>
        </w:rPr>
        <w:t>,</w:t>
      </w:r>
      <w:r w:rsidRPr="003679B7">
        <w:rPr>
          <w:sz w:val="20"/>
          <w:szCs w:val="20"/>
          <w:vertAlign w:val="subscript"/>
        </w:rPr>
        <w:t xml:space="preserve"> </w:t>
      </w:r>
      <w:r w:rsidRPr="003679B7">
        <w:rPr>
          <w:sz w:val="20"/>
          <w:szCs w:val="20"/>
        </w:rPr>
        <w:t>C</w:t>
      </w:r>
      <w:r w:rsidRPr="003679B7">
        <w:rPr>
          <w:sz w:val="20"/>
          <w:szCs w:val="20"/>
          <w:vertAlign w:val="subscript"/>
        </w:rPr>
        <w:t>2</w:t>
      </w:r>
      <w:r w:rsidRPr="003679B7">
        <w:rPr>
          <w:sz w:val="20"/>
          <w:szCs w:val="20"/>
        </w:rPr>
        <w:t>H</w:t>
      </w:r>
      <w:r w:rsidRPr="003679B7">
        <w:rPr>
          <w:sz w:val="20"/>
          <w:szCs w:val="20"/>
          <w:vertAlign w:val="subscript"/>
        </w:rPr>
        <w:t xml:space="preserve">2 </w:t>
      </w:r>
      <w:r w:rsidRPr="003679B7">
        <w:rPr>
          <w:sz w:val="20"/>
          <w:szCs w:val="20"/>
        </w:rPr>
        <w:t>maddelerinin hangisinde veya hang</w:t>
      </w:r>
      <w:r>
        <w:rPr>
          <w:sz w:val="20"/>
          <w:szCs w:val="20"/>
        </w:rPr>
        <w:t>ilerinde hidrojen bağı vardır?</w:t>
      </w:r>
    </w:p>
    <w:p w:rsidR="00AB45F8" w:rsidRPr="003679B7" w:rsidRDefault="00AB45F8" w:rsidP="00DD6C43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DD6C43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Yalnız H</w:t>
      </w:r>
      <w:r w:rsidRPr="003679B7">
        <w:rPr>
          <w:sz w:val="20"/>
          <w:szCs w:val="20"/>
          <w:vertAlign w:val="subscript"/>
        </w:rPr>
        <w:t>2</w:t>
      </w:r>
      <w:r w:rsidRPr="003679B7">
        <w:rPr>
          <w:sz w:val="20"/>
          <w:szCs w:val="20"/>
        </w:rPr>
        <w:t>O</w:t>
      </w:r>
    </w:p>
    <w:p w:rsidR="00AB45F8" w:rsidRPr="003679B7" w:rsidRDefault="00AB45F8" w:rsidP="00DD6C43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Yalnız CH</w:t>
      </w:r>
      <w:r w:rsidRPr="003679B7">
        <w:rPr>
          <w:sz w:val="20"/>
          <w:szCs w:val="20"/>
          <w:vertAlign w:val="subscript"/>
        </w:rPr>
        <w:t>3</w:t>
      </w:r>
      <w:r w:rsidRPr="003679B7">
        <w:rPr>
          <w:sz w:val="20"/>
          <w:szCs w:val="20"/>
        </w:rPr>
        <w:t>OH</w:t>
      </w:r>
    </w:p>
    <w:p w:rsidR="00AB45F8" w:rsidRPr="003679B7" w:rsidRDefault="00AB45F8" w:rsidP="00DD6C43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Yalnız CH</w:t>
      </w:r>
      <w:r w:rsidRPr="003679B7">
        <w:rPr>
          <w:sz w:val="20"/>
          <w:szCs w:val="20"/>
          <w:vertAlign w:val="subscript"/>
        </w:rPr>
        <w:t>4</w:t>
      </w:r>
      <w:r w:rsidRPr="003679B7">
        <w:rPr>
          <w:sz w:val="20"/>
          <w:szCs w:val="20"/>
        </w:rPr>
        <w:t xml:space="preserve"> </w:t>
      </w:r>
    </w:p>
    <w:p w:rsidR="00AB45F8" w:rsidRPr="003679B7" w:rsidRDefault="00AB45F8" w:rsidP="00DD6C43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CH</w:t>
      </w:r>
      <w:r w:rsidRPr="003679B7">
        <w:rPr>
          <w:sz w:val="20"/>
          <w:szCs w:val="20"/>
          <w:vertAlign w:val="subscript"/>
        </w:rPr>
        <w:t>4</w:t>
      </w:r>
      <w:r w:rsidRPr="003679B7">
        <w:rPr>
          <w:sz w:val="20"/>
          <w:szCs w:val="20"/>
        </w:rPr>
        <w:t xml:space="preserve"> ve CH</w:t>
      </w:r>
      <w:r w:rsidRPr="003679B7">
        <w:rPr>
          <w:sz w:val="20"/>
          <w:szCs w:val="20"/>
          <w:vertAlign w:val="subscript"/>
        </w:rPr>
        <w:t>3</w:t>
      </w:r>
      <w:r w:rsidRPr="003679B7">
        <w:rPr>
          <w:sz w:val="20"/>
          <w:szCs w:val="20"/>
        </w:rPr>
        <w:t xml:space="preserve">OH  </w:t>
      </w:r>
    </w:p>
    <w:p w:rsidR="00AB45F8" w:rsidRPr="000A69D9" w:rsidRDefault="00AB45F8" w:rsidP="000A69D9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CH</w:t>
      </w:r>
      <w:r w:rsidRPr="003679B7">
        <w:rPr>
          <w:sz w:val="20"/>
          <w:szCs w:val="20"/>
          <w:vertAlign w:val="subscript"/>
        </w:rPr>
        <w:t>3</w:t>
      </w:r>
      <w:r w:rsidRPr="003679B7">
        <w:rPr>
          <w:sz w:val="20"/>
          <w:szCs w:val="20"/>
        </w:rPr>
        <w:t>OH ve H</w:t>
      </w:r>
      <w:r w:rsidRPr="003679B7">
        <w:rPr>
          <w:sz w:val="20"/>
          <w:szCs w:val="20"/>
          <w:vertAlign w:val="subscript"/>
        </w:rPr>
        <w:t>2</w:t>
      </w:r>
      <w:r w:rsidRPr="003679B7">
        <w:rPr>
          <w:sz w:val="20"/>
          <w:szCs w:val="20"/>
        </w:rPr>
        <w:t>O</w:t>
      </w:r>
    </w:p>
    <w:p w:rsidR="00AB45F8" w:rsidRPr="003679B7" w:rsidRDefault="00AB45F8" w:rsidP="00DD6C43">
      <w:pPr>
        <w:pStyle w:val="Heading2"/>
        <w:numPr>
          <w:ilvl w:val="0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Aşağıda molekül formülü verilen bileşiklerden hangisi</w:t>
      </w:r>
      <w:r>
        <w:rPr>
          <w:sz w:val="20"/>
          <w:szCs w:val="20"/>
        </w:rPr>
        <w:t xml:space="preserve"> cis-trans izomerine sahiptir? </w:t>
      </w:r>
    </w:p>
    <w:p w:rsidR="00AB45F8" w:rsidRPr="003679B7" w:rsidRDefault="00AB45F8" w:rsidP="00DD6C43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DD6C43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CH</w:t>
      </w:r>
      <w:r w:rsidRPr="003679B7">
        <w:rPr>
          <w:sz w:val="20"/>
          <w:szCs w:val="20"/>
          <w:vertAlign w:val="subscript"/>
        </w:rPr>
        <w:t>2</w:t>
      </w:r>
      <w:r w:rsidRPr="003679B7">
        <w:rPr>
          <w:sz w:val="20"/>
          <w:szCs w:val="20"/>
        </w:rPr>
        <w:t>Cl</w:t>
      </w:r>
      <w:r w:rsidRPr="003679B7">
        <w:rPr>
          <w:sz w:val="20"/>
          <w:szCs w:val="20"/>
          <w:vertAlign w:val="subscript"/>
        </w:rPr>
        <w:t>2</w:t>
      </w:r>
    </w:p>
    <w:p w:rsidR="00AB45F8" w:rsidRPr="003679B7" w:rsidRDefault="00AB45F8" w:rsidP="00DD6C43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CHCl</w:t>
      </w:r>
      <w:r w:rsidRPr="003679B7">
        <w:rPr>
          <w:sz w:val="20"/>
          <w:szCs w:val="20"/>
          <w:vertAlign w:val="subscript"/>
        </w:rPr>
        <w:t xml:space="preserve">2 </w:t>
      </w:r>
      <w:r w:rsidRPr="003679B7">
        <w:rPr>
          <w:sz w:val="20"/>
          <w:szCs w:val="20"/>
        </w:rPr>
        <w:t>- CHCl</w:t>
      </w:r>
      <w:r w:rsidRPr="003679B7">
        <w:rPr>
          <w:sz w:val="20"/>
          <w:szCs w:val="20"/>
          <w:vertAlign w:val="subscript"/>
        </w:rPr>
        <w:t>2</w:t>
      </w:r>
    </w:p>
    <w:p w:rsidR="00AB45F8" w:rsidRPr="003679B7" w:rsidRDefault="00AB45F8" w:rsidP="00DD6C43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CH</w:t>
      </w:r>
      <w:r w:rsidRPr="003679B7">
        <w:rPr>
          <w:sz w:val="20"/>
          <w:szCs w:val="20"/>
          <w:vertAlign w:val="subscript"/>
        </w:rPr>
        <w:t>2</w:t>
      </w:r>
      <w:r w:rsidRPr="003679B7">
        <w:rPr>
          <w:sz w:val="20"/>
          <w:szCs w:val="20"/>
        </w:rPr>
        <w:t>Cl</w:t>
      </w:r>
      <w:r w:rsidRPr="003679B7">
        <w:rPr>
          <w:sz w:val="20"/>
          <w:szCs w:val="20"/>
          <w:vertAlign w:val="subscript"/>
        </w:rPr>
        <w:t xml:space="preserve"> </w:t>
      </w:r>
      <w:r w:rsidRPr="003679B7">
        <w:rPr>
          <w:sz w:val="20"/>
          <w:szCs w:val="20"/>
        </w:rPr>
        <w:t>- CH</w:t>
      </w:r>
      <w:r w:rsidRPr="003679B7">
        <w:rPr>
          <w:sz w:val="20"/>
          <w:szCs w:val="20"/>
          <w:vertAlign w:val="subscript"/>
        </w:rPr>
        <w:t>2</w:t>
      </w:r>
      <w:r w:rsidRPr="003679B7">
        <w:rPr>
          <w:sz w:val="20"/>
          <w:szCs w:val="20"/>
        </w:rPr>
        <w:t>Cl</w:t>
      </w:r>
    </w:p>
    <w:p w:rsidR="00AB45F8" w:rsidRPr="003679B7" w:rsidRDefault="00AB45F8" w:rsidP="00DD6C43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CHCl</w:t>
      </w:r>
      <w:r w:rsidRPr="003679B7">
        <w:rPr>
          <w:sz w:val="20"/>
          <w:szCs w:val="20"/>
          <w:vertAlign w:val="subscript"/>
        </w:rPr>
        <w:t xml:space="preserve"> </w:t>
      </w:r>
      <w:r w:rsidRPr="003679B7">
        <w:rPr>
          <w:sz w:val="20"/>
          <w:szCs w:val="20"/>
        </w:rPr>
        <w:t>= CHCl</w:t>
      </w:r>
    </w:p>
    <w:p w:rsidR="00AB45F8" w:rsidRPr="003679B7" w:rsidRDefault="00AB45F8" w:rsidP="00DD6C43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CCl</w:t>
      </w:r>
      <w:r w:rsidRPr="003679B7">
        <w:rPr>
          <w:sz w:val="20"/>
          <w:szCs w:val="20"/>
          <w:vertAlign w:val="subscript"/>
        </w:rPr>
        <w:t xml:space="preserve">2 </w:t>
      </w:r>
      <w:r w:rsidRPr="003679B7">
        <w:rPr>
          <w:sz w:val="20"/>
          <w:szCs w:val="20"/>
        </w:rPr>
        <w:t>= CH</w:t>
      </w:r>
      <w:r w:rsidRPr="003679B7">
        <w:rPr>
          <w:sz w:val="20"/>
          <w:szCs w:val="20"/>
          <w:vertAlign w:val="subscript"/>
        </w:rPr>
        <w:t>2</w:t>
      </w:r>
    </w:p>
    <w:p w:rsidR="00AB45F8" w:rsidRPr="003679B7" w:rsidRDefault="00AB45F8" w:rsidP="00DD6C43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D0540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Amonyaklı bakır (I) nitrat ile kırmızı çökelek oluşturan hidrokarbo</w:t>
      </w:r>
      <w:r>
        <w:rPr>
          <w:rFonts w:ascii="Arial" w:hAnsi="Arial" w:cs="Arial"/>
          <w:sz w:val="20"/>
          <w:szCs w:val="20"/>
        </w:rPr>
        <w:t xml:space="preserve">n aşağıdakilerden hangisidir? </w:t>
      </w:r>
    </w:p>
    <w:p w:rsidR="00AB45F8" w:rsidRPr="003679B7" w:rsidRDefault="00AB45F8" w:rsidP="005D0540">
      <w:pPr>
        <w:jc w:val="both"/>
        <w:rPr>
          <w:rFonts w:ascii="Arial" w:hAnsi="Arial" w:cs="Arial"/>
          <w:sz w:val="20"/>
          <w:szCs w:val="20"/>
        </w:rPr>
      </w:pPr>
    </w:p>
    <w:p w:rsidR="00AB45F8" w:rsidRPr="003679B7" w:rsidRDefault="00AB45F8" w:rsidP="005D0540">
      <w:pPr>
        <w:pStyle w:val="Heading2"/>
        <w:numPr>
          <w:ilvl w:val="0"/>
          <w:numId w:val="18"/>
        </w:numPr>
        <w:rPr>
          <w:sz w:val="20"/>
          <w:szCs w:val="20"/>
        </w:rPr>
      </w:pPr>
      <w:r w:rsidRPr="003679B7">
        <w:rPr>
          <w:sz w:val="20"/>
          <w:szCs w:val="20"/>
        </w:rPr>
        <w:t>C</w:t>
      </w:r>
      <w:r w:rsidRPr="003679B7">
        <w:rPr>
          <w:sz w:val="20"/>
          <w:szCs w:val="20"/>
          <w:vertAlign w:val="subscript"/>
        </w:rPr>
        <w:t>2</w:t>
      </w:r>
      <w:r w:rsidRPr="003679B7">
        <w:rPr>
          <w:sz w:val="20"/>
          <w:szCs w:val="20"/>
        </w:rPr>
        <w:t>H</w:t>
      </w:r>
      <w:r w:rsidRPr="003679B7">
        <w:rPr>
          <w:sz w:val="20"/>
          <w:szCs w:val="20"/>
          <w:vertAlign w:val="subscript"/>
        </w:rPr>
        <w:t>2</w:t>
      </w:r>
      <w:r w:rsidRPr="003679B7">
        <w:rPr>
          <w:sz w:val="20"/>
          <w:szCs w:val="20"/>
        </w:rPr>
        <w:t xml:space="preserve"> </w:t>
      </w:r>
    </w:p>
    <w:p w:rsidR="00AB45F8" w:rsidRPr="003679B7" w:rsidRDefault="00AB45F8" w:rsidP="005D0540">
      <w:pPr>
        <w:pStyle w:val="Heading2"/>
        <w:numPr>
          <w:ilvl w:val="0"/>
          <w:numId w:val="18"/>
        </w:numPr>
        <w:tabs>
          <w:tab w:val="num" w:pos="550"/>
        </w:tabs>
        <w:rPr>
          <w:sz w:val="20"/>
          <w:szCs w:val="20"/>
        </w:rPr>
      </w:pPr>
      <w:r w:rsidRPr="003679B7">
        <w:rPr>
          <w:sz w:val="20"/>
          <w:szCs w:val="20"/>
        </w:rPr>
        <w:t>CH</w:t>
      </w:r>
      <w:r w:rsidRPr="003679B7">
        <w:rPr>
          <w:sz w:val="20"/>
          <w:szCs w:val="20"/>
          <w:vertAlign w:val="subscript"/>
        </w:rPr>
        <w:t>4</w:t>
      </w:r>
    </w:p>
    <w:p w:rsidR="00AB45F8" w:rsidRPr="003679B7" w:rsidRDefault="00AB45F8" w:rsidP="005D0540">
      <w:pPr>
        <w:pStyle w:val="Heading2"/>
        <w:numPr>
          <w:ilvl w:val="0"/>
          <w:numId w:val="18"/>
        </w:numPr>
        <w:tabs>
          <w:tab w:val="num" w:pos="550"/>
        </w:tabs>
        <w:rPr>
          <w:sz w:val="20"/>
          <w:szCs w:val="20"/>
        </w:rPr>
      </w:pPr>
      <w:r w:rsidRPr="003679B7">
        <w:rPr>
          <w:sz w:val="20"/>
          <w:szCs w:val="20"/>
        </w:rPr>
        <w:t>C</w:t>
      </w:r>
      <w:r w:rsidRPr="003679B7">
        <w:rPr>
          <w:sz w:val="20"/>
          <w:szCs w:val="20"/>
          <w:vertAlign w:val="subscript"/>
        </w:rPr>
        <w:t>2</w:t>
      </w:r>
      <w:r w:rsidRPr="003679B7">
        <w:rPr>
          <w:sz w:val="20"/>
          <w:szCs w:val="20"/>
        </w:rPr>
        <w:t>H</w:t>
      </w:r>
      <w:r w:rsidRPr="003679B7">
        <w:rPr>
          <w:sz w:val="20"/>
          <w:szCs w:val="20"/>
          <w:vertAlign w:val="subscript"/>
        </w:rPr>
        <w:t>4</w:t>
      </w:r>
      <w:r w:rsidRPr="003679B7">
        <w:rPr>
          <w:sz w:val="20"/>
          <w:szCs w:val="20"/>
        </w:rPr>
        <w:t xml:space="preserve"> </w:t>
      </w:r>
    </w:p>
    <w:p w:rsidR="00AB45F8" w:rsidRPr="003679B7" w:rsidRDefault="00AB45F8" w:rsidP="005D0540">
      <w:pPr>
        <w:pStyle w:val="Heading2"/>
        <w:numPr>
          <w:ilvl w:val="0"/>
          <w:numId w:val="18"/>
        </w:numPr>
        <w:tabs>
          <w:tab w:val="num" w:pos="550"/>
        </w:tabs>
        <w:rPr>
          <w:sz w:val="20"/>
          <w:szCs w:val="20"/>
        </w:rPr>
      </w:pPr>
      <w:r w:rsidRPr="003679B7">
        <w:rPr>
          <w:sz w:val="20"/>
          <w:szCs w:val="20"/>
        </w:rPr>
        <w:t>C</w:t>
      </w:r>
      <w:r w:rsidRPr="003679B7">
        <w:rPr>
          <w:sz w:val="20"/>
          <w:szCs w:val="20"/>
          <w:vertAlign w:val="subscript"/>
        </w:rPr>
        <w:t>2</w:t>
      </w:r>
      <w:r w:rsidRPr="003679B7">
        <w:rPr>
          <w:sz w:val="20"/>
          <w:szCs w:val="20"/>
        </w:rPr>
        <w:t>H</w:t>
      </w:r>
      <w:r w:rsidRPr="003679B7">
        <w:rPr>
          <w:sz w:val="20"/>
          <w:szCs w:val="20"/>
          <w:vertAlign w:val="subscript"/>
        </w:rPr>
        <w:t>6</w:t>
      </w:r>
    </w:p>
    <w:p w:rsidR="00AB45F8" w:rsidRPr="003679B7" w:rsidRDefault="00AB45F8" w:rsidP="005D0540">
      <w:pPr>
        <w:pStyle w:val="Heading2"/>
        <w:numPr>
          <w:ilvl w:val="0"/>
          <w:numId w:val="18"/>
        </w:numPr>
        <w:tabs>
          <w:tab w:val="num" w:pos="550"/>
        </w:tabs>
        <w:rPr>
          <w:sz w:val="20"/>
          <w:szCs w:val="20"/>
        </w:rPr>
      </w:pPr>
      <w:r w:rsidRPr="003679B7">
        <w:rPr>
          <w:sz w:val="20"/>
          <w:szCs w:val="20"/>
        </w:rPr>
        <w:t>C</w:t>
      </w:r>
      <w:r w:rsidRPr="003679B7">
        <w:rPr>
          <w:sz w:val="20"/>
          <w:szCs w:val="20"/>
          <w:vertAlign w:val="subscript"/>
        </w:rPr>
        <w:t>3</w:t>
      </w:r>
      <w:r w:rsidRPr="003679B7">
        <w:rPr>
          <w:sz w:val="20"/>
          <w:szCs w:val="20"/>
        </w:rPr>
        <w:t>H</w:t>
      </w:r>
      <w:r w:rsidRPr="003679B7">
        <w:rPr>
          <w:sz w:val="20"/>
          <w:szCs w:val="20"/>
          <w:vertAlign w:val="subscript"/>
        </w:rPr>
        <w:t>8</w:t>
      </w:r>
    </w:p>
    <w:p w:rsidR="00AB45F8" w:rsidRPr="003679B7" w:rsidRDefault="00AB45F8" w:rsidP="00DD6C43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DD6C43">
      <w:pPr>
        <w:pStyle w:val="Heading2"/>
        <w:numPr>
          <w:ilvl w:val="0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1 mol etil alkolden 1 mol</w:t>
      </w:r>
      <w:r>
        <w:rPr>
          <w:sz w:val="20"/>
          <w:szCs w:val="20"/>
        </w:rPr>
        <w:t xml:space="preserve"> su çıkarmakla ne elde edilir?</w:t>
      </w:r>
    </w:p>
    <w:p w:rsidR="00AB45F8" w:rsidRPr="003679B7" w:rsidRDefault="00AB45F8" w:rsidP="00DD6C43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DD6C43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Metan</w:t>
      </w:r>
    </w:p>
    <w:p w:rsidR="00AB45F8" w:rsidRPr="003679B7" w:rsidRDefault="00AB45F8" w:rsidP="00DD6C43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 xml:space="preserve">Eten </w:t>
      </w:r>
    </w:p>
    <w:p w:rsidR="00AB45F8" w:rsidRPr="003679B7" w:rsidRDefault="00AB45F8" w:rsidP="00DD6C43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Asetilen</w:t>
      </w:r>
    </w:p>
    <w:p w:rsidR="00AB45F8" w:rsidRPr="003679B7" w:rsidRDefault="00AB45F8" w:rsidP="00DD6C43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Grignard bileşiği</w:t>
      </w:r>
    </w:p>
    <w:p w:rsidR="00AB45F8" w:rsidRPr="003679B7" w:rsidRDefault="00AB45F8" w:rsidP="00DD6C43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Etil halojenür</w:t>
      </w:r>
    </w:p>
    <w:p w:rsidR="00AB45F8" w:rsidRPr="003679B7" w:rsidRDefault="00AB45F8" w:rsidP="00DD6C43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DD6C43">
      <w:pPr>
        <w:pStyle w:val="Heading2"/>
        <w:numPr>
          <w:ilvl w:val="0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 xml:space="preserve">Organik kimyada su çekici olarak şu </w:t>
      </w:r>
      <w:r>
        <w:rPr>
          <w:sz w:val="20"/>
          <w:szCs w:val="20"/>
        </w:rPr>
        <w:t>asitlerden hangisi kullanılır?</w:t>
      </w:r>
    </w:p>
    <w:p w:rsidR="00AB45F8" w:rsidRPr="003679B7" w:rsidRDefault="00AB45F8" w:rsidP="00DD6C43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DD6C43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Hidrosiyanik asit</w:t>
      </w:r>
    </w:p>
    <w:p w:rsidR="00AB45F8" w:rsidRPr="003679B7" w:rsidRDefault="00AB45F8" w:rsidP="00DD6C43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Karbonik asit</w:t>
      </w:r>
    </w:p>
    <w:p w:rsidR="00AB45F8" w:rsidRPr="003679B7" w:rsidRDefault="00AB45F8" w:rsidP="00DD6C43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Asetik asit</w:t>
      </w:r>
    </w:p>
    <w:p w:rsidR="00AB45F8" w:rsidRPr="003679B7" w:rsidRDefault="00AB45F8" w:rsidP="00DD6C43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Sülfürik asit</w:t>
      </w:r>
    </w:p>
    <w:p w:rsidR="00AB45F8" w:rsidRPr="003679B7" w:rsidRDefault="00AB45F8" w:rsidP="00DD6C43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Benzoik asit</w:t>
      </w:r>
    </w:p>
    <w:p w:rsidR="00AB45F8" w:rsidRDefault="00AB45F8" w:rsidP="003679B7">
      <w:pPr>
        <w:pStyle w:val="Heading2"/>
        <w:ind w:left="720" w:firstLine="0"/>
        <w:rPr>
          <w:sz w:val="20"/>
          <w:szCs w:val="20"/>
        </w:rPr>
      </w:pPr>
    </w:p>
    <w:p w:rsidR="00AB45F8" w:rsidRPr="003679B7" w:rsidRDefault="00AB45F8" w:rsidP="00DD6C43">
      <w:pPr>
        <w:pStyle w:val="Heading2"/>
        <w:numPr>
          <w:ilvl w:val="0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Amonyaklı bakır (I) nitrat hangi mad</w:t>
      </w:r>
      <w:r>
        <w:rPr>
          <w:sz w:val="20"/>
          <w:szCs w:val="20"/>
        </w:rPr>
        <w:t>denin tanınmasında kullanılır?</w:t>
      </w:r>
    </w:p>
    <w:p w:rsidR="00AB45F8" w:rsidRPr="003679B7" w:rsidRDefault="00AB45F8" w:rsidP="00DD6C43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DD6C43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Metan</w:t>
      </w:r>
    </w:p>
    <w:p w:rsidR="00AB45F8" w:rsidRPr="003679B7" w:rsidRDefault="00AB45F8" w:rsidP="00DD6C43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Aseton</w:t>
      </w:r>
    </w:p>
    <w:p w:rsidR="00AB45F8" w:rsidRPr="003679B7" w:rsidRDefault="00AB45F8" w:rsidP="00DD6C43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Eten</w:t>
      </w:r>
    </w:p>
    <w:p w:rsidR="00AB45F8" w:rsidRPr="003679B7" w:rsidRDefault="00AB45F8" w:rsidP="00DD6C43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Asetik asit</w:t>
      </w:r>
    </w:p>
    <w:p w:rsidR="00AB45F8" w:rsidRPr="003679B7" w:rsidRDefault="00AB45F8" w:rsidP="00DD6C43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Asetilen</w:t>
      </w:r>
    </w:p>
    <w:p w:rsidR="00AB45F8" w:rsidRPr="003679B7" w:rsidRDefault="00AB45F8" w:rsidP="00404876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8B72AC">
      <w:pPr>
        <w:pStyle w:val="Heading2"/>
        <w:numPr>
          <w:ilvl w:val="0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Amidler nelerden oluşur?</w:t>
      </w:r>
    </w:p>
    <w:p w:rsidR="00AB45F8" w:rsidRPr="003679B7" w:rsidRDefault="00AB45F8" w:rsidP="008B72AC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8B72AC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Karboksilli asitlerle amonyak veya aminlerden</w:t>
      </w:r>
    </w:p>
    <w:p w:rsidR="00AB45F8" w:rsidRPr="003679B7" w:rsidRDefault="00AB45F8" w:rsidP="008B72AC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Alkol ve aminlerden</w:t>
      </w:r>
    </w:p>
    <w:p w:rsidR="00AB45F8" w:rsidRPr="003679B7" w:rsidRDefault="00AB45F8" w:rsidP="008B72AC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Eter ve aminlerden</w:t>
      </w:r>
    </w:p>
    <w:p w:rsidR="00AB45F8" w:rsidRPr="003679B7" w:rsidRDefault="00AB45F8" w:rsidP="008B72AC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 xml:space="preserve">Karboksilli asit ve alkollerden </w:t>
      </w:r>
    </w:p>
    <w:p w:rsidR="00AB45F8" w:rsidRPr="003679B7" w:rsidRDefault="00AB45F8" w:rsidP="008B72AC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Amonyak ve alkollerden</w:t>
      </w:r>
    </w:p>
    <w:p w:rsidR="00AB45F8" w:rsidRPr="003679B7" w:rsidRDefault="00AB45F8" w:rsidP="0041371D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621D64">
      <w:pPr>
        <w:pStyle w:val="Heading2"/>
        <w:numPr>
          <w:ilvl w:val="0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Aşağıdaki maddelerden hangisi asit özelliği göstermez?</w:t>
      </w:r>
    </w:p>
    <w:p w:rsidR="00AB45F8" w:rsidRPr="003679B7" w:rsidRDefault="00AB45F8" w:rsidP="00404876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621D64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 xml:space="preserve">HCOOH </w:t>
      </w:r>
    </w:p>
    <w:p w:rsidR="00AB45F8" w:rsidRPr="003679B7" w:rsidRDefault="00AB45F8" w:rsidP="00621D64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CH</w:t>
      </w:r>
      <w:r w:rsidRPr="003679B7">
        <w:rPr>
          <w:sz w:val="20"/>
          <w:szCs w:val="20"/>
          <w:vertAlign w:val="subscript"/>
        </w:rPr>
        <w:t>3</w:t>
      </w:r>
      <w:r w:rsidRPr="003679B7">
        <w:rPr>
          <w:sz w:val="20"/>
          <w:szCs w:val="20"/>
        </w:rPr>
        <w:t xml:space="preserve">CHOHCOOH </w:t>
      </w:r>
    </w:p>
    <w:p w:rsidR="00AB45F8" w:rsidRPr="003679B7" w:rsidRDefault="00AB45F8" w:rsidP="00621D64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C</w:t>
      </w:r>
      <w:r w:rsidRPr="003679B7">
        <w:rPr>
          <w:sz w:val="20"/>
          <w:szCs w:val="20"/>
          <w:vertAlign w:val="subscript"/>
        </w:rPr>
        <w:t>6</w:t>
      </w:r>
      <w:r w:rsidRPr="003679B7">
        <w:rPr>
          <w:sz w:val="20"/>
          <w:szCs w:val="20"/>
        </w:rPr>
        <w:t>H</w:t>
      </w:r>
      <w:r w:rsidRPr="003679B7">
        <w:rPr>
          <w:sz w:val="20"/>
          <w:szCs w:val="20"/>
          <w:vertAlign w:val="subscript"/>
        </w:rPr>
        <w:t>5</w:t>
      </w:r>
      <w:r w:rsidRPr="003679B7">
        <w:rPr>
          <w:sz w:val="20"/>
          <w:szCs w:val="20"/>
        </w:rPr>
        <w:t xml:space="preserve">OH </w:t>
      </w:r>
    </w:p>
    <w:p w:rsidR="00AB45F8" w:rsidRPr="003679B7" w:rsidRDefault="00AB45F8" w:rsidP="00621D64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CHCl</w:t>
      </w:r>
      <w:r w:rsidRPr="003679B7">
        <w:rPr>
          <w:sz w:val="20"/>
          <w:szCs w:val="20"/>
          <w:vertAlign w:val="subscript"/>
        </w:rPr>
        <w:t>2</w:t>
      </w:r>
      <w:r w:rsidRPr="003679B7">
        <w:rPr>
          <w:sz w:val="20"/>
          <w:szCs w:val="20"/>
        </w:rPr>
        <w:t>COOH</w:t>
      </w:r>
    </w:p>
    <w:p w:rsidR="00AB45F8" w:rsidRPr="003679B7" w:rsidRDefault="00AB45F8" w:rsidP="00E025E3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CH</w:t>
      </w:r>
      <w:r w:rsidRPr="003679B7">
        <w:rPr>
          <w:sz w:val="20"/>
          <w:szCs w:val="20"/>
          <w:vertAlign w:val="subscript"/>
        </w:rPr>
        <w:t>2</w:t>
      </w:r>
      <w:r w:rsidRPr="003679B7">
        <w:rPr>
          <w:sz w:val="20"/>
          <w:szCs w:val="20"/>
        </w:rPr>
        <w:t>OHCH</w:t>
      </w:r>
      <w:r w:rsidRPr="003679B7">
        <w:rPr>
          <w:sz w:val="20"/>
          <w:szCs w:val="20"/>
          <w:vertAlign w:val="subscript"/>
        </w:rPr>
        <w:t>2</w:t>
      </w:r>
      <w:r w:rsidRPr="003679B7">
        <w:rPr>
          <w:sz w:val="20"/>
          <w:szCs w:val="20"/>
        </w:rPr>
        <w:t>CHO</w:t>
      </w:r>
    </w:p>
    <w:p w:rsidR="00AB45F8" w:rsidRPr="003679B7" w:rsidRDefault="00AB45F8" w:rsidP="00C33CCE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3D1679">
      <w:pPr>
        <w:pStyle w:val="Heading2"/>
        <w:numPr>
          <w:ilvl w:val="0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C</w:t>
      </w:r>
      <w:r w:rsidRPr="003679B7">
        <w:rPr>
          <w:sz w:val="20"/>
          <w:szCs w:val="20"/>
          <w:vertAlign w:val="subscript"/>
        </w:rPr>
        <w:t>3</w:t>
      </w:r>
      <w:r w:rsidRPr="003679B7">
        <w:rPr>
          <w:sz w:val="20"/>
          <w:szCs w:val="20"/>
        </w:rPr>
        <w:t>H</w:t>
      </w:r>
      <w:r w:rsidRPr="003679B7">
        <w:rPr>
          <w:sz w:val="20"/>
          <w:szCs w:val="20"/>
          <w:vertAlign w:val="subscript"/>
        </w:rPr>
        <w:t>6</w:t>
      </w:r>
      <w:r w:rsidRPr="003679B7">
        <w:rPr>
          <w:sz w:val="20"/>
          <w:szCs w:val="20"/>
        </w:rPr>
        <w:t>O oran formülündeki bir organik madde</w:t>
      </w:r>
      <w:r>
        <w:rPr>
          <w:sz w:val="20"/>
          <w:szCs w:val="20"/>
        </w:rPr>
        <w:t xml:space="preserve"> için kaç yapı izomeri vardır?</w:t>
      </w:r>
    </w:p>
    <w:p w:rsidR="00AB45F8" w:rsidRPr="003679B7" w:rsidRDefault="00AB45F8" w:rsidP="003D1679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3D1679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2</w:t>
      </w:r>
    </w:p>
    <w:p w:rsidR="00AB45F8" w:rsidRPr="003679B7" w:rsidRDefault="00AB45F8" w:rsidP="003D1679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4</w:t>
      </w:r>
    </w:p>
    <w:p w:rsidR="00AB45F8" w:rsidRPr="003679B7" w:rsidRDefault="00AB45F8" w:rsidP="003D1679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5</w:t>
      </w:r>
    </w:p>
    <w:p w:rsidR="00AB45F8" w:rsidRPr="003679B7" w:rsidRDefault="00AB45F8" w:rsidP="003D1679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6</w:t>
      </w:r>
    </w:p>
    <w:p w:rsidR="00AB45F8" w:rsidRPr="003679B7" w:rsidRDefault="00AB45F8" w:rsidP="003D1679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 xml:space="preserve">8 </w:t>
      </w:r>
    </w:p>
    <w:p w:rsidR="00AB45F8" w:rsidRPr="003679B7" w:rsidRDefault="00AB45F8" w:rsidP="003D1679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3D1679">
      <w:pPr>
        <w:pStyle w:val="Heading2"/>
        <w:numPr>
          <w:ilvl w:val="0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Esterler, hangi iki sını</w:t>
      </w:r>
      <w:r>
        <w:rPr>
          <w:sz w:val="20"/>
          <w:szCs w:val="20"/>
        </w:rPr>
        <w:t xml:space="preserve">f organik bileşikten türerler? </w:t>
      </w:r>
    </w:p>
    <w:p w:rsidR="00AB45F8" w:rsidRPr="003679B7" w:rsidRDefault="00AB45F8" w:rsidP="003D1679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3D1679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Alkol ve amin</w:t>
      </w:r>
    </w:p>
    <w:p w:rsidR="00AB45F8" w:rsidRPr="003679B7" w:rsidRDefault="00AB45F8" w:rsidP="003D1679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Alkol ve eter</w:t>
      </w:r>
    </w:p>
    <w:p w:rsidR="00AB45F8" w:rsidRPr="003679B7" w:rsidRDefault="00AB45F8" w:rsidP="003D1679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Alkol ve karboksilli asit</w:t>
      </w:r>
    </w:p>
    <w:p w:rsidR="00AB45F8" w:rsidRPr="003679B7" w:rsidRDefault="00AB45F8" w:rsidP="003D1679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Eter ve karboksilli asit</w:t>
      </w:r>
    </w:p>
    <w:p w:rsidR="00AB45F8" w:rsidRPr="003679B7" w:rsidRDefault="00AB45F8" w:rsidP="003D1679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Eter ve amin</w:t>
      </w:r>
    </w:p>
    <w:p w:rsidR="00AB45F8" w:rsidRPr="003679B7" w:rsidRDefault="00AB45F8" w:rsidP="003D1679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1317CF">
      <w:pPr>
        <w:pStyle w:val="Heading2"/>
        <w:numPr>
          <w:ilvl w:val="0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Aşağıdaki bileşiklerden hangisi veya hangilerinin sudaki çözünürlüğünün</w:t>
      </w:r>
      <w:r>
        <w:rPr>
          <w:sz w:val="20"/>
          <w:szCs w:val="20"/>
        </w:rPr>
        <w:t xml:space="preserve"> çok az olacağını beklersiniz? </w:t>
      </w:r>
    </w:p>
    <w:p w:rsidR="00AB45F8" w:rsidRPr="003679B7" w:rsidRDefault="00AB45F8" w:rsidP="001317CF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1317CF">
      <w:pPr>
        <w:rPr>
          <w:rFonts w:ascii="Arial" w:hAnsi="Arial" w:cs="Arial"/>
          <w:sz w:val="20"/>
          <w:szCs w:val="20"/>
          <w:vertAlign w:val="subscript"/>
        </w:rPr>
      </w:pPr>
      <w:r w:rsidRPr="003679B7">
        <w:rPr>
          <w:rFonts w:ascii="Arial" w:hAnsi="Arial" w:cs="Arial"/>
          <w:sz w:val="20"/>
          <w:szCs w:val="20"/>
        </w:rPr>
        <w:t xml:space="preserve">               I. CH</w:t>
      </w:r>
      <w:r w:rsidRPr="003679B7">
        <w:rPr>
          <w:rFonts w:ascii="Arial" w:hAnsi="Arial" w:cs="Arial"/>
          <w:sz w:val="20"/>
          <w:szCs w:val="20"/>
          <w:vertAlign w:val="subscript"/>
        </w:rPr>
        <w:t>3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OH</w:t>
      </w:r>
    </w:p>
    <w:p w:rsidR="00AB45F8" w:rsidRPr="003679B7" w:rsidRDefault="00AB45F8" w:rsidP="001317CF">
      <w:pPr>
        <w:rPr>
          <w:rFonts w:ascii="Arial" w:hAnsi="Arial" w:cs="Arial"/>
          <w:sz w:val="20"/>
          <w:szCs w:val="20"/>
          <w:vertAlign w:val="subscript"/>
        </w:rPr>
      </w:pPr>
      <w:r w:rsidRPr="003679B7">
        <w:rPr>
          <w:rFonts w:ascii="Arial" w:hAnsi="Arial" w:cs="Arial"/>
          <w:sz w:val="20"/>
          <w:szCs w:val="20"/>
        </w:rPr>
        <w:t xml:space="preserve">              II. CH</w:t>
      </w:r>
      <w:r w:rsidRPr="003679B7">
        <w:rPr>
          <w:rFonts w:ascii="Arial" w:hAnsi="Arial" w:cs="Arial"/>
          <w:sz w:val="20"/>
          <w:szCs w:val="20"/>
          <w:vertAlign w:val="subscript"/>
        </w:rPr>
        <w:t>3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Cl</w:t>
      </w:r>
    </w:p>
    <w:p w:rsidR="00AB45F8" w:rsidRPr="003679B7" w:rsidRDefault="00AB45F8" w:rsidP="001317CF">
      <w:pPr>
        <w:rPr>
          <w:rFonts w:ascii="Arial" w:hAnsi="Arial" w:cs="Arial"/>
          <w:sz w:val="20"/>
          <w:szCs w:val="20"/>
          <w:vertAlign w:val="subscript"/>
        </w:rPr>
      </w:pPr>
      <w:r w:rsidRPr="003679B7">
        <w:rPr>
          <w:rFonts w:ascii="Arial" w:hAnsi="Arial" w:cs="Arial"/>
          <w:sz w:val="20"/>
          <w:szCs w:val="20"/>
        </w:rPr>
        <w:t xml:space="preserve">             III. CH</w:t>
      </w:r>
      <w:r w:rsidRPr="003679B7">
        <w:rPr>
          <w:rFonts w:ascii="Arial" w:hAnsi="Arial" w:cs="Arial"/>
          <w:sz w:val="20"/>
          <w:szCs w:val="20"/>
          <w:vertAlign w:val="subscript"/>
        </w:rPr>
        <w:t>3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OCH</w:t>
      </w:r>
      <w:r w:rsidRPr="003679B7">
        <w:rPr>
          <w:rFonts w:ascii="Arial" w:hAnsi="Arial" w:cs="Arial"/>
          <w:sz w:val="20"/>
          <w:szCs w:val="20"/>
          <w:vertAlign w:val="subscript"/>
        </w:rPr>
        <w:t>3</w:t>
      </w:r>
    </w:p>
    <w:p w:rsidR="00AB45F8" w:rsidRPr="003679B7" w:rsidRDefault="00AB45F8" w:rsidP="001317CF">
      <w:pPr>
        <w:rPr>
          <w:rFonts w:ascii="Arial" w:hAnsi="Arial" w:cs="Arial"/>
          <w:sz w:val="20"/>
          <w:szCs w:val="20"/>
          <w:vertAlign w:val="subscript"/>
        </w:rPr>
      </w:pPr>
      <w:r w:rsidRPr="003679B7">
        <w:rPr>
          <w:rFonts w:ascii="Arial" w:hAnsi="Arial" w:cs="Arial"/>
          <w:sz w:val="20"/>
          <w:szCs w:val="20"/>
          <w:vertAlign w:val="superscript"/>
        </w:rPr>
        <w:t xml:space="preserve">                   </w:t>
      </w:r>
      <w:r w:rsidRPr="003679B7">
        <w:rPr>
          <w:rFonts w:ascii="Arial" w:hAnsi="Arial" w:cs="Arial"/>
          <w:sz w:val="20"/>
          <w:szCs w:val="20"/>
        </w:rPr>
        <w:t>IV. HOCH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OH</w:t>
      </w:r>
    </w:p>
    <w:p w:rsidR="00AB45F8" w:rsidRPr="003679B7" w:rsidRDefault="00AB45F8" w:rsidP="001317CF">
      <w:p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 xml:space="preserve">             V. CH</w:t>
      </w:r>
      <w:r w:rsidRPr="003679B7">
        <w:rPr>
          <w:rFonts w:ascii="Arial" w:hAnsi="Arial" w:cs="Arial"/>
          <w:sz w:val="20"/>
          <w:szCs w:val="20"/>
          <w:vertAlign w:val="subscript"/>
        </w:rPr>
        <w:t>3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3</w:t>
      </w:r>
    </w:p>
    <w:p w:rsidR="00AB45F8" w:rsidRPr="003679B7" w:rsidRDefault="00AB45F8" w:rsidP="001317CF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1317CF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Yalnız II</w:t>
      </w:r>
    </w:p>
    <w:p w:rsidR="00AB45F8" w:rsidRPr="003679B7" w:rsidRDefault="00AB45F8" w:rsidP="001317CF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Yalnız IV</w:t>
      </w:r>
    </w:p>
    <w:p w:rsidR="00AB45F8" w:rsidRPr="003679B7" w:rsidRDefault="00AB45F8" w:rsidP="001317CF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II ve IV</w:t>
      </w:r>
    </w:p>
    <w:p w:rsidR="00AB45F8" w:rsidRPr="003679B7" w:rsidRDefault="00AB45F8" w:rsidP="001317CF">
      <w:pPr>
        <w:pStyle w:val="Heading2"/>
        <w:numPr>
          <w:ilvl w:val="1"/>
          <w:numId w:val="1"/>
        </w:numPr>
        <w:tabs>
          <w:tab w:val="num" w:pos="1080"/>
        </w:tabs>
        <w:rPr>
          <w:sz w:val="20"/>
          <w:szCs w:val="20"/>
        </w:rPr>
      </w:pPr>
      <w:r w:rsidRPr="003679B7">
        <w:rPr>
          <w:sz w:val="20"/>
          <w:szCs w:val="20"/>
        </w:rPr>
        <w:t>II ve V</w:t>
      </w:r>
    </w:p>
    <w:p w:rsidR="00AB45F8" w:rsidRDefault="00AB45F8" w:rsidP="001317CF">
      <w:pPr>
        <w:pStyle w:val="Heading2"/>
        <w:numPr>
          <w:ilvl w:val="1"/>
          <w:numId w:val="1"/>
        </w:numPr>
        <w:tabs>
          <w:tab w:val="num" w:pos="1080"/>
        </w:tabs>
        <w:rPr>
          <w:sz w:val="20"/>
          <w:szCs w:val="20"/>
        </w:rPr>
      </w:pPr>
      <w:r w:rsidRPr="003679B7">
        <w:rPr>
          <w:sz w:val="20"/>
          <w:szCs w:val="20"/>
        </w:rPr>
        <w:t>I ve IV</w:t>
      </w:r>
    </w:p>
    <w:p w:rsidR="00AB45F8" w:rsidRPr="003679B7" w:rsidRDefault="00AB45F8" w:rsidP="003679B7"/>
    <w:p w:rsidR="00AB45F8" w:rsidRPr="003679B7" w:rsidRDefault="00AB45F8" w:rsidP="003D1679">
      <w:pPr>
        <w:pStyle w:val="Heading2"/>
        <w:numPr>
          <w:ilvl w:val="0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Yağlar, han</w:t>
      </w:r>
      <w:r>
        <w:rPr>
          <w:sz w:val="20"/>
          <w:szCs w:val="20"/>
        </w:rPr>
        <w:t xml:space="preserve">gi sınıf bileşiklere örnektir? </w:t>
      </w:r>
    </w:p>
    <w:p w:rsidR="00AB45F8" w:rsidRPr="003679B7" w:rsidRDefault="00AB45F8" w:rsidP="003D1679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Karbonhidrat</w:t>
      </w:r>
    </w:p>
    <w:p w:rsidR="00AB45F8" w:rsidRPr="003679B7" w:rsidRDefault="00AB45F8" w:rsidP="003D1679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Amid</w:t>
      </w:r>
    </w:p>
    <w:p w:rsidR="00AB45F8" w:rsidRPr="003679B7" w:rsidRDefault="00AB45F8" w:rsidP="003D1679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Alkol</w:t>
      </w:r>
    </w:p>
    <w:p w:rsidR="00AB45F8" w:rsidRPr="003679B7" w:rsidRDefault="00AB45F8" w:rsidP="003D1679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Protein</w:t>
      </w:r>
    </w:p>
    <w:p w:rsidR="00AB45F8" w:rsidRPr="003679B7" w:rsidRDefault="00AB45F8" w:rsidP="003D1679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 xml:space="preserve">Ester </w:t>
      </w:r>
    </w:p>
    <w:p w:rsidR="00AB45F8" w:rsidRPr="003679B7" w:rsidRDefault="00AB45F8" w:rsidP="003D1679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3D1679">
      <w:pPr>
        <w:pStyle w:val="Heading2"/>
        <w:numPr>
          <w:ilvl w:val="0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C</w:t>
      </w:r>
      <w:r w:rsidRPr="003679B7">
        <w:rPr>
          <w:sz w:val="20"/>
          <w:szCs w:val="20"/>
          <w:vertAlign w:val="subscript"/>
        </w:rPr>
        <w:t>4</w:t>
      </w:r>
      <w:r w:rsidRPr="003679B7">
        <w:rPr>
          <w:sz w:val="20"/>
          <w:szCs w:val="20"/>
        </w:rPr>
        <w:t>H</w:t>
      </w:r>
      <w:r w:rsidRPr="003679B7">
        <w:rPr>
          <w:sz w:val="20"/>
          <w:szCs w:val="20"/>
          <w:vertAlign w:val="subscript"/>
        </w:rPr>
        <w:t>8</w:t>
      </w:r>
      <w:r w:rsidRPr="003679B7">
        <w:rPr>
          <w:sz w:val="20"/>
          <w:szCs w:val="20"/>
        </w:rPr>
        <w:t xml:space="preserve"> molekül formülündeki bir organik madde için mümkün ola</w:t>
      </w:r>
      <w:r>
        <w:rPr>
          <w:sz w:val="20"/>
          <w:szCs w:val="20"/>
        </w:rPr>
        <w:t xml:space="preserve">n bütün izomerler kaç adettir? </w:t>
      </w:r>
    </w:p>
    <w:p w:rsidR="00AB45F8" w:rsidRPr="003679B7" w:rsidRDefault="00AB45F8" w:rsidP="003D1679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3D1679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2</w:t>
      </w:r>
    </w:p>
    <w:p w:rsidR="00AB45F8" w:rsidRPr="003679B7" w:rsidRDefault="00AB45F8" w:rsidP="003D1679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3</w:t>
      </w:r>
    </w:p>
    <w:p w:rsidR="00AB45F8" w:rsidRPr="003679B7" w:rsidRDefault="00AB45F8" w:rsidP="003D1679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4</w:t>
      </w:r>
    </w:p>
    <w:p w:rsidR="00AB45F8" w:rsidRPr="003679B7" w:rsidRDefault="00AB45F8" w:rsidP="003D1679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6</w:t>
      </w:r>
    </w:p>
    <w:p w:rsidR="00AB45F8" w:rsidRPr="003679B7" w:rsidRDefault="00AB45F8" w:rsidP="003D1679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 xml:space="preserve">8 </w:t>
      </w:r>
    </w:p>
    <w:p w:rsidR="00AB45F8" w:rsidRPr="003679B7" w:rsidRDefault="00AB45F8" w:rsidP="003D1679">
      <w:pPr>
        <w:pStyle w:val="Heading2"/>
        <w:ind w:left="720" w:firstLine="0"/>
        <w:rPr>
          <w:sz w:val="20"/>
          <w:szCs w:val="20"/>
        </w:rPr>
      </w:pPr>
    </w:p>
    <w:p w:rsidR="00AB45F8" w:rsidRPr="003679B7" w:rsidRDefault="00AB45F8" w:rsidP="003D1679">
      <w:pPr>
        <w:pStyle w:val="Heading2"/>
        <w:numPr>
          <w:ilvl w:val="0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Yağların bütününün hidrolizinde, ortak bir ürün orta</w:t>
      </w:r>
      <w:r>
        <w:rPr>
          <w:sz w:val="20"/>
          <w:szCs w:val="20"/>
        </w:rPr>
        <w:t xml:space="preserve">ya çıkar. Bu ürünün adı nedir? </w:t>
      </w:r>
    </w:p>
    <w:p w:rsidR="00AB45F8" w:rsidRPr="003679B7" w:rsidRDefault="00AB45F8" w:rsidP="003D1679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3D1679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Etilen glikol</w:t>
      </w:r>
    </w:p>
    <w:p w:rsidR="00AB45F8" w:rsidRPr="003679B7" w:rsidRDefault="00AB45F8" w:rsidP="003D1679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Gliserin</w:t>
      </w:r>
    </w:p>
    <w:p w:rsidR="00AB45F8" w:rsidRPr="003679B7" w:rsidRDefault="00AB45F8" w:rsidP="003D1679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Palmitik asit</w:t>
      </w:r>
    </w:p>
    <w:p w:rsidR="00AB45F8" w:rsidRPr="003679B7" w:rsidRDefault="00AB45F8" w:rsidP="003D1679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Asetik asit</w:t>
      </w:r>
    </w:p>
    <w:p w:rsidR="00AB45F8" w:rsidRPr="003679B7" w:rsidRDefault="00AB45F8" w:rsidP="003D1679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Bütanol</w:t>
      </w:r>
    </w:p>
    <w:p w:rsidR="00AB45F8" w:rsidRPr="003679B7" w:rsidRDefault="00AB45F8" w:rsidP="003D1679">
      <w:pPr>
        <w:pStyle w:val="Heading2"/>
        <w:ind w:left="720" w:firstLine="0"/>
        <w:rPr>
          <w:sz w:val="20"/>
          <w:szCs w:val="20"/>
        </w:rPr>
      </w:pPr>
    </w:p>
    <w:p w:rsidR="00AB45F8" w:rsidRPr="003679B7" w:rsidRDefault="00AB45F8" w:rsidP="00DD6C43">
      <w:pPr>
        <w:pStyle w:val="Heading2"/>
        <w:numPr>
          <w:ilvl w:val="0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 xml:space="preserve">Aşağıdaki maddelerden hangisi, yanında belirtilen türdeki kimyasal </w:t>
      </w:r>
      <w:r>
        <w:rPr>
          <w:sz w:val="20"/>
          <w:szCs w:val="20"/>
        </w:rPr>
        <w:t xml:space="preserve">reaksiyonu vermez? </w:t>
      </w:r>
    </w:p>
    <w:p w:rsidR="00AB45F8" w:rsidRPr="003679B7" w:rsidRDefault="00AB45F8" w:rsidP="00DD6C43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DD6C43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C</w:t>
      </w:r>
      <w:r w:rsidRPr="003679B7">
        <w:rPr>
          <w:sz w:val="20"/>
          <w:szCs w:val="20"/>
          <w:vertAlign w:val="subscript"/>
        </w:rPr>
        <w:t>2</w:t>
      </w:r>
      <w:r w:rsidRPr="003679B7">
        <w:rPr>
          <w:sz w:val="20"/>
          <w:szCs w:val="20"/>
        </w:rPr>
        <w:t>H</w:t>
      </w:r>
      <w:r w:rsidRPr="003679B7">
        <w:rPr>
          <w:sz w:val="20"/>
          <w:szCs w:val="20"/>
          <w:vertAlign w:val="subscript"/>
        </w:rPr>
        <w:t>6</w:t>
      </w:r>
      <w:r w:rsidRPr="003679B7">
        <w:rPr>
          <w:sz w:val="20"/>
          <w:szCs w:val="20"/>
        </w:rPr>
        <w:t>, sübstitüsyon</w:t>
      </w:r>
    </w:p>
    <w:p w:rsidR="00AB45F8" w:rsidRPr="003679B7" w:rsidRDefault="00AB45F8" w:rsidP="00DD6C43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C</w:t>
      </w:r>
      <w:r w:rsidRPr="003679B7">
        <w:rPr>
          <w:sz w:val="20"/>
          <w:szCs w:val="20"/>
          <w:vertAlign w:val="subscript"/>
        </w:rPr>
        <w:t>3</w:t>
      </w:r>
      <w:r w:rsidRPr="003679B7">
        <w:rPr>
          <w:sz w:val="20"/>
          <w:szCs w:val="20"/>
        </w:rPr>
        <w:t>H</w:t>
      </w:r>
      <w:r w:rsidRPr="003679B7">
        <w:rPr>
          <w:sz w:val="20"/>
          <w:szCs w:val="20"/>
          <w:vertAlign w:val="subscript"/>
        </w:rPr>
        <w:t>6</w:t>
      </w:r>
      <w:r w:rsidRPr="003679B7">
        <w:rPr>
          <w:sz w:val="20"/>
          <w:szCs w:val="20"/>
        </w:rPr>
        <w:t>, katılma</w:t>
      </w:r>
    </w:p>
    <w:p w:rsidR="00AB45F8" w:rsidRPr="003679B7" w:rsidRDefault="00AB45F8" w:rsidP="00DD6C43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CH</w:t>
      </w:r>
      <w:r w:rsidRPr="003679B7">
        <w:rPr>
          <w:sz w:val="20"/>
          <w:szCs w:val="20"/>
          <w:vertAlign w:val="subscript"/>
        </w:rPr>
        <w:t>3</w:t>
      </w:r>
      <w:r w:rsidRPr="003679B7">
        <w:rPr>
          <w:sz w:val="20"/>
          <w:szCs w:val="20"/>
        </w:rPr>
        <w:t xml:space="preserve">CHO, yükseltgenme </w:t>
      </w:r>
    </w:p>
    <w:p w:rsidR="00AB45F8" w:rsidRPr="003679B7" w:rsidRDefault="00AB45F8" w:rsidP="00DD6C43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CH</w:t>
      </w:r>
      <w:r w:rsidRPr="003679B7">
        <w:rPr>
          <w:sz w:val="20"/>
          <w:szCs w:val="20"/>
          <w:vertAlign w:val="subscript"/>
        </w:rPr>
        <w:t>3</w:t>
      </w:r>
      <w:r w:rsidRPr="003679B7">
        <w:rPr>
          <w:sz w:val="20"/>
          <w:szCs w:val="20"/>
        </w:rPr>
        <w:t xml:space="preserve">COOH, esterleşme </w:t>
      </w:r>
    </w:p>
    <w:p w:rsidR="00AB45F8" w:rsidRPr="003679B7" w:rsidRDefault="00AB45F8" w:rsidP="00DD6C43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C</w:t>
      </w:r>
      <w:r w:rsidRPr="003679B7">
        <w:rPr>
          <w:sz w:val="20"/>
          <w:szCs w:val="20"/>
          <w:vertAlign w:val="subscript"/>
        </w:rPr>
        <w:t>2</w:t>
      </w:r>
      <w:r w:rsidRPr="003679B7">
        <w:rPr>
          <w:sz w:val="20"/>
          <w:szCs w:val="20"/>
        </w:rPr>
        <w:t>H</w:t>
      </w:r>
      <w:r w:rsidRPr="003679B7">
        <w:rPr>
          <w:sz w:val="20"/>
          <w:szCs w:val="20"/>
          <w:vertAlign w:val="subscript"/>
        </w:rPr>
        <w:t>4</w:t>
      </w:r>
      <w:r w:rsidRPr="003679B7">
        <w:rPr>
          <w:sz w:val="20"/>
          <w:szCs w:val="20"/>
        </w:rPr>
        <w:t>, kondenzasyon</w:t>
      </w:r>
    </w:p>
    <w:p w:rsidR="00AB45F8" w:rsidRPr="003679B7" w:rsidRDefault="00AB45F8" w:rsidP="00DD6C43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DD6C43">
      <w:pPr>
        <w:pStyle w:val="Heading2"/>
        <w:numPr>
          <w:ilvl w:val="0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 xml:space="preserve">Sekonder alkoller bir basamak yükseltgendiklerinde hangi bileşik grubunu </w:t>
      </w:r>
      <w:r>
        <w:rPr>
          <w:sz w:val="20"/>
          <w:szCs w:val="20"/>
        </w:rPr>
        <w:t xml:space="preserve">oluştururlar? </w:t>
      </w:r>
    </w:p>
    <w:p w:rsidR="00AB45F8" w:rsidRPr="003679B7" w:rsidRDefault="00AB45F8" w:rsidP="00DD6C43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DD6C43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Ketonları</w:t>
      </w:r>
    </w:p>
    <w:p w:rsidR="00AB45F8" w:rsidRPr="003679B7" w:rsidRDefault="00AB45F8" w:rsidP="00DD6C43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Karboksilli asitleri</w:t>
      </w:r>
    </w:p>
    <w:p w:rsidR="00AB45F8" w:rsidRPr="003679B7" w:rsidRDefault="00AB45F8" w:rsidP="00DD6C43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Esterleri</w:t>
      </w:r>
    </w:p>
    <w:p w:rsidR="00AB45F8" w:rsidRPr="003679B7" w:rsidRDefault="00AB45F8" w:rsidP="00DD6C43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Aldehitleri</w:t>
      </w:r>
    </w:p>
    <w:p w:rsidR="00AB45F8" w:rsidRPr="003679B7" w:rsidRDefault="00AB45F8" w:rsidP="00DD6C43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 xml:space="preserve">Eterleri </w:t>
      </w:r>
    </w:p>
    <w:p w:rsidR="00AB45F8" w:rsidRPr="003679B7" w:rsidRDefault="00AB45F8" w:rsidP="003D1679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1317CF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Aşağıdakilerden hangisi ya da han</w:t>
      </w:r>
      <w:r>
        <w:rPr>
          <w:rFonts w:ascii="Arial" w:hAnsi="Arial" w:cs="Arial"/>
          <w:sz w:val="20"/>
          <w:szCs w:val="20"/>
        </w:rPr>
        <w:t xml:space="preserve">gileri 2-bütanolün izomeridir? </w:t>
      </w:r>
    </w:p>
    <w:p w:rsidR="00AB45F8" w:rsidRPr="003679B7" w:rsidRDefault="00AB45F8" w:rsidP="001317CF">
      <w:pPr>
        <w:pStyle w:val="ListParagraph"/>
        <w:rPr>
          <w:rFonts w:ascii="Arial" w:hAnsi="Arial" w:cs="Arial"/>
          <w:sz w:val="20"/>
          <w:szCs w:val="20"/>
        </w:rPr>
      </w:pPr>
    </w:p>
    <w:p w:rsidR="00AB45F8" w:rsidRPr="003679B7" w:rsidRDefault="00AB45F8" w:rsidP="001317CF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 xml:space="preserve">Metil propil eter  </w:t>
      </w:r>
    </w:p>
    <w:p w:rsidR="00AB45F8" w:rsidRPr="003679B7" w:rsidRDefault="00AB45F8" w:rsidP="001317CF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Dimetil eter</w:t>
      </w:r>
    </w:p>
    <w:p w:rsidR="00AB45F8" w:rsidRPr="003679B7" w:rsidRDefault="00AB45F8" w:rsidP="001317CF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2-metil-2-propanol</w:t>
      </w:r>
    </w:p>
    <w:p w:rsidR="00AB45F8" w:rsidRPr="003679B7" w:rsidRDefault="00AB45F8" w:rsidP="001317CF">
      <w:pPr>
        <w:pStyle w:val="ListParagraph"/>
        <w:ind w:left="1800"/>
        <w:rPr>
          <w:rFonts w:ascii="Arial" w:hAnsi="Arial" w:cs="Arial"/>
          <w:sz w:val="20"/>
          <w:szCs w:val="20"/>
        </w:rPr>
      </w:pPr>
    </w:p>
    <w:p w:rsidR="00AB45F8" w:rsidRPr="003679B7" w:rsidRDefault="00AB45F8" w:rsidP="001317CF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Yalnız I</w:t>
      </w:r>
    </w:p>
    <w:p w:rsidR="00AB45F8" w:rsidRPr="003679B7" w:rsidRDefault="00AB45F8" w:rsidP="001317CF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Yalnız II</w:t>
      </w:r>
    </w:p>
    <w:p w:rsidR="00AB45F8" w:rsidRPr="003679B7" w:rsidRDefault="00AB45F8" w:rsidP="001317CF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I ve II</w:t>
      </w:r>
    </w:p>
    <w:p w:rsidR="00AB45F8" w:rsidRPr="003679B7" w:rsidRDefault="00AB45F8" w:rsidP="001317CF">
      <w:pPr>
        <w:pStyle w:val="Heading2"/>
        <w:numPr>
          <w:ilvl w:val="1"/>
          <w:numId w:val="1"/>
        </w:numPr>
        <w:tabs>
          <w:tab w:val="num" w:pos="1080"/>
        </w:tabs>
        <w:rPr>
          <w:sz w:val="20"/>
          <w:szCs w:val="20"/>
        </w:rPr>
      </w:pPr>
      <w:r w:rsidRPr="003679B7">
        <w:rPr>
          <w:sz w:val="20"/>
          <w:szCs w:val="20"/>
        </w:rPr>
        <w:t>I ve III</w:t>
      </w:r>
    </w:p>
    <w:p w:rsidR="00AB45F8" w:rsidRDefault="00AB45F8" w:rsidP="001317CF">
      <w:pPr>
        <w:pStyle w:val="Heading2"/>
        <w:numPr>
          <w:ilvl w:val="1"/>
          <w:numId w:val="1"/>
        </w:numPr>
        <w:tabs>
          <w:tab w:val="num" w:pos="1080"/>
        </w:tabs>
        <w:rPr>
          <w:sz w:val="20"/>
          <w:szCs w:val="20"/>
        </w:rPr>
      </w:pPr>
      <w:r w:rsidRPr="003679B7">
        <w:rPr>
          <w:sz w:val="20"/>
          <w:szCs w:val="20"/>
        </w:rPr>
        <w:t>II ve III</w:t>
      </w:r>
    </w:p>
    <w:p w:rsidR="00AB45F8" w:rsidRPr="003679B7" w:rsidRDefault="00AB45F8" w:rsidP="003679B7"/>
    <w:p w:rsidR="00AB45F8" w:rsidRPr="003679B7" w:rsidRDefault="00AB45F8" w:rsidP="00885998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Aşağıdakilerden hangisi yükseltge</w:t>
      </w:r>
      <w:r>
        <w:rPr>
          <w:rFonts w:ascii="Arial" w:hAnsi="Arial" w:cs="Arial"/>
          <w:sz w:val="20"/>
          <w:szCs w:val="20"/>
        </w:rPr>
        <w:t xml:space="preserve">nirse etil metil keton oluşur? </w:t>
      </w:r>
    </w:p>
    <w:p w:rsidR="00AB45F8" w:rsidRPr="003679B7" w:rsidRDefault="00AB45F8" w:rsidP="00885998">
      <w:pPr>
        <w:pStyle w:val="ListParagraph"/>
        <w:rPr>
          <w:rFonts w:ascii="Arial" w:hAnsi="Arial" w:cs="Arial"/>
          <w:sz w:val="20"/>
          <w:szCs w:val="20"/>
        </w:rPr>
      </w:pPr>
    </w:p>
    <w:p w:rsidR="00AB45F8" w:rsidRPr="003679B7" w:rsidRDefault="00AB45F8" w:rsidP="00885998">
      <w:pPr>
        <w:pStyle w:val="ListParagraph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Etil metil eter</w:t>
      </w:r>
    </w:p>
    <w:p w:rsidR="00AB45F8" w:rsidRPr="003679B7" w:rsidRDefault="00AB45F8" w:rsidP="00885998">
      <w:pPr>
        <w:pStyle w:val="ListParagraph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1-bütanol</w:t>
      </w:r>
    </w:p>
    <w:p w:rsidR="00AB45F8" w:rsidRPr="003679B7" w:rsidRDefault="00AB45F8" w:rsidP="00885998">
      <w:pPr>
        <w:pStyle w:val="ListParagraph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2-bütanol</w:t>
      </w:r>
    </w:p>
    <w:p w:rsidR="00AB45F8" w:rsidRPr="003679B7" w:rsidRDefault="00AB45F8" w:rsidP="00885998">
      <w:pPr>
        <w:pStyle w:val="ListParagraph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2-propanol</w:t>
      </w:r>
    </w:p>
    <w:p w:rsidR="00AB45F8" w:rsidRPr="003679B7" w:rsidRDefault="00AB45F8" w:rsidP="00885998">
      <w:pPr>
        <w:pStyle w:val="ListParagraph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2-metil-1-propanol</w:t>
      </w:r>
    </w:p>
    <w:p w:rsidR="00AB45F8" w:rsidRPr="003679B7" w:rsidRDefault="00AB45F8" w:rsidP="00885998">
      <w:pPr>
        <w:pStyle w:val="ListParagraph"/>
        <w:ind w:left="1440"/>
        <w:rPr>
          <w:rFonts w:ascii="Arial" w:hAnsi="Arial" w:cs="Arial"/>
          <w:sz w:val="20"/>
          <w:szCs w:val="20"/>
        </w:rPr>
      </w:pPr>
    </w:p>
    <w:p w:rsidR="00AB45F8" w:rsidRPr="003679B7" w:rsidRDefault="00AB45F8" w:rsidP="001317CF">
      <w:pPr>
        <w:pStyle w:val="Heading2"/>
        <w:numPr>
          <w:ilvl w:val="0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CH</w:t>
      </w:r>
      <w:r w:rsidRPr="003679B7">
        <w:rPr>
          <w:sz w:val="20"/>
          <w:szCs w:val="20"/>
          <w:vertAlign w:val="subscript"/>
        </w:rPr>
        <w:t>3</w:t>
      </w:r>
      <w:r w:rsidRPr="003679B7">
        <w:rPr>
          <w:sz w:val="20"/>
          <w:szCs w:val="20"/>
        </w:rPr>
        <w:t>COH bileşiği ile ilgili olarak aşağ</w:t>
      </w:r>
      <w:r>
        <w:rPr>
          <w:sz w:val="20"/>
          <w:szCs w:val="20"/>
        </w:rPr>
        <w:t xml:space="preserve">ıdakilerden hangisi yanlıştır? </w:t>
      </w:r>
    </w:p>
    <w:p w:rsidR="00AB45F8" w:rsidRPr="003679B7" w:rsidRDefault="00AB45F8" w:rsidP="001317CF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1317CF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Karbonil grubu içerir.</w:t>
      </w:r>
    </w:p>
    <w:p w:rsidR="00AB45F8" w:rsidRPr="003679B7" w:rsidRDefault="00AB45F8" w:rsidP="001317CF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Amonyaklı AgNO</w:t>
      </w:r>
      <w:r w:rsidRPr="003679B7">
        <w:rPr>
          <w:sz w:val="20"/>
          <w:szCs w:val="20"/>
          <w:vertAlign w:val="subscript"/>
        </w:rPr>
        <w:t xml:space="preserve">3 </w:t>
      </w:r>
      <w:r w:rsidRPr="003679B7">
        <w:rPr>
          <w:sz w:val="20"/>
          <w:szCs w:val="20"/>
        </w:rPr>
        <w:t>ile tepkime verir.</w:t>
      </w:r>
    </w:p>
    <w:p w:rsidR="00AB45F8" w:rsidRPr="003679B7" w:rsidRDefault="00AB45F8" w:rsidP="001317CF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Etanoik asidin indirgenmesinden oluşur.</w:t>
      </w:r>
    </w:p>
    <w:p w:rsidR="00AB45F8" w:rsidRPr="003679B7" w:rsidRDefault="00AB45F8" w:rsidP="001317CF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Etil alkolün yükseltgenmesinden oluşur.</w:t>
      </w:r>
    </w:p>
    <w:p w:rsidR="00AB45F8" w:rsidRPr="003679B7" w:rsidRDefault="00AB45F8" w:rsidP="001317CF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Asetonun izomeridir.</w:t>
      </w:r>
    </w:p>
    <w:p w:rsidR="00AB45F8" w:rsidRPr="003679B7" w:rsidRDefault="00AB45F8" w:rsidP="001317CF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885998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Birbirinden farklı alkil grupları içeren bir tersiyer alkolün karbo</w:t>
      </w:r>
      <w:r>
        <w:rPr>
          <w:rFonts w:ascii="Arial" w:hAnsi="Arial" w:cs="Arial"/>
          <w:sz w:val="20"/>
          <w:szCs w:val="20"/>
        </w:rPr>
        <w:t xml:space="preserve">n atomu sayısı en az kaç olur? </w:t>
      </w:r>
    </w:p>
    <w:p w:rsidR="00AB45F8" w:rsidRPr="003679B7" w:rsidRDefault="00AB45F8" w:rsidP="00885998">
      <w:pPr>
        <w:pStyle w:val="ListParagraph"/>
        <w:rPr>
          <w:rFonts w:ascii="Arial" w:hAnsi="Arial" w:cs="Arial"/>
          <w:sz w:val="20"/>
          <w:szCs w:val="20"/>
        </w:rPr>
      </w:pPr>
    </w:p>
    <w:p w:rsidR="00AB45F8" w:rsidRPr="003679B7" w:rsidRDefault="00AB45F8" w:rsidP="00885998">
      <w:pPr>
        <w:pStyle w:val="ListParagraph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8</w:t>
      </w:r>
    </w:p>
    <w:p w:rsidR="00AB45F8" w:rsidRPr="003679B7" w:rsidRDefault="00AB45F8" w:rsidP="00885998">
      <w:pPr>
        <w:pStyle w:val="ListParagraph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7</w:t>
      </w:r>
    </w:p>
    <w:p w:rsidR="00AB45F8" w:rsidRPr="003679B7" w:rsidRDefault="00AB45F8" w:rsidP="00885998">
      <w:pPr>
        <w:pStyle w:val="ListParagraph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6</w:t>
      </w:r>
    </w:p>
    <w:p w:rsidR="00AB45F8" w:rsidRPr="003679B7" w:rsidRDefault="00AB45F8" w:rsidP="00885998">
      <w:pPr>
        <w:pStyle w:val="ListParagraph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5</w:t>
      </w:r>
    </w:p>
    <w:p w:rsidR="00AB45F8" w:rsidRPr="003679B7" w:rsidRDefault="00AB45F8" w:rsidP="00885998">
      <w:pPr>
        <w:pStyle w:val="ListParagraph"/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 xml:space="preserve">4  </w:t>
      </w:r>
    </w:p>
    <w:p w:rsidR="00AB45F8" w:rsidRPr="003679B7" w:rsidRDefault="00AB45F8" w:rsidP="00885998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1317CF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Aşağıda verilen molekül kütleleri birbirine yakın maddelerden hangisinin kaynama noktasının en yüksektir</w:t>
      </w:r>
      <w:r>
        <w:rPr>
          <w:rFonts w:ascii="Arial" w:hAnsi="Arial" w:cs="Arial"/>
          <w:sz w:val="20"/>
          <w:szCs w:val="20"/>
        </w:rPr>
        <w:t xml:space="preserve">? </w:t>
      </w:r>
    </w:p>
    <w:p w:rsidR="00AB45F8" w:rsidRPr="003679B7" w:rsidRDefault="00AB45F8" w:rsidP="001317CF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1317CF">
      <w:pPr>
        <w:rPr>
          <w:rFonts w:ascii="Arial" w:hAnsi="Arial" w:cs="Arial"/>
          <w:sz w:val="20"/>
          <w:szCs w:val="20"/>
          <w:vertAlign w:val="subscript"/>
        </w:rPr>
      </w:pPr>
      <w:r w:rsidRPr="003679B7">
        <w:rPr>
          <w:rFonts w:ascii="Arial" w:hAnsi="Arial" w:cs="Arial"/>
          <w:sz w:val="20"/>
          <w:szCs w:val="20"/>
        </w:rPr>
        <w:t xml:space="preserve">               I. CH</w:t>
      </w:r>
      <w:r w:rsidRPr="003679B7">
        <w:rPr>
          <w:rFonts w:ascii="Arial" w:hAnsi="Arial" w:cs="Arial"/>
          <w:sz w:val="20"/>
          <w:szCs w:val="20"/>
          <w:vertAlign w:val="subscript"/>
        </w:rPr>
        <w:t>3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OH</w:t>
      </w:r>
    </w:p>
    <w:p w:rsidR="00AB45F8" w:rsidRPr="003679B7" w:rsidRDefault="00AB45F8" w:rsidP="001317CF">
      <w:pPr>
        <w:rPr>
          <w:rFonts w:ascii="Arial" w:hAnsi="Arial" w:cs="Arial"/>
          <w:sz w:val="20"/>
          <w:szCs w:val="20"/>
          <w:vertAlign w:val="subscript"/>
        </w:rPr>
      </w:pPr>
      <w:r w:rsidRPr="003679B7">
        <w:rPr>
          <w:rFonts w:ascii="Arial" w:hAnsi="Arial" w:cs="Arial"/>
          <w:sz w:val="20"/>
          <w:szCs w:val="20"/>
        </w:rPr>
        <w:t xml:space="preserve">              II. CH</w:t>
      </w:r>
      <w:r w:rsidRPr="003679B7">
        <w:rPr>
          <w:rFonts w:ascii="Arial" w:hAnsi="Arial" w:cs="Arial"/>
          <w:sz w:val="20"/>
          <w:szCs w:val="20"/>
          <w:vertAlign w:val="subscript"/>
        </w:rPr>
        <w:t>3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Cl</w:t>
      </w:r>
    </w:p>
    <w:p w:rsidR="00AB45F8" w:rsidRPr="003679B7" w:rsidRDefault="00AB45F8" w:rsidP="001317CF">
      <w:pPr>
        <w:rPr>
          <w:rFonts w:ascii="Arial" w:hAnsi="Arial" w:cs="Arial"/>
          <w:sz w:val="20"/>
          <w:szCs w:val="20"/>
          <w:vertAlign w:val="subscript"/>
        </w:rPr>
      </w:pPr>
      <w:r w:rsidRPr="003679B7">
        <w:rPr>
          <w:rFonts w:ascii="Arial" w:hAnsi="Arial" w:cs="Arial"/>
          <w:sz w:val="20"/>
          <w:szCs w:val="20"/>
        </w:rPr>
        <w:t xml:space="preserve">             III. CH</w:t>
      </w:r>
      <w:r w:rsidRPr="003679B7">
        <w:rPr>
          <w:rFonts w:ascii="Arial" w:hAnsi="Arial" w:cs="Arial"/>
          <w:sz w:val="20"/>
          <w:szCs w:val="20"/>
          <w:vertAlign w:val="subscript"/>
        </w:rPr>
        <w:t>3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OCH</w:t>
      </w:r>
      <w:r w:rsidRPr="003679B7">
        <w:rPr>
          <w:rFonts w:ascii="Arial" w:hAnsi="Arial" w:cs="Arial"/>
          <w:sz w:val="20"/>
          <w:szCs w:val="20"/>
          <w:vertAlign w:val="subscript"/>
        </w:rPr>
        <w:t>3</w:t>
      </w:r>
    </w:p>
    <w:p w:rsidR="00AB45F8" w:rsidRPr="003679B7" w:rsidRDefault="00AB45F8" w:rsidP="001317CF">
      <w:pPr>
        <w:rPr>
          <w:rFonts w:ascii="Arial" w:hAnsi="Arial" w:cs="Arial"/>
          <w:sz w:val="20"/>
          <w:szCs w:val="20"/>
          <w:vertAlign w:val="subscript"/>
        </w:rPr>
      </w:pPr>
      <w:r w:rsidRPr="003679B7">
        <w:rPr>
          <w:rFonts w:ascii="Arial" w:hAnsi="Arial" w:cs="Arial"/>
          <w:sz w:val="20"/>
          <w:szCs w:val="20"/>
          <w:vertAlign w:val="superscript"/>
        </w:rPr>
        <w:t xml:space="preserve">                   </w:t>
      </w:r>
      <w:r w:rsidRPr="003679B7">
        <w:rPr>
          <w:rFonts w:ascii="Arial" w:hAnsi="Arial" w:cs="Arial"/>
          <w:sz w:val="20"/>
          <w:szCs w:val="20"/>
        </w:rPr>
        <w:t>IV. HOCH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OH</w:t>
      </w:r>
    </w:p>
    <w:p w:rsidR="00AB45F8" w:rsidRPr="003679B7" w:rsidRDefault="00AB45F8" w:rsidP="001317CF">
      <w:pPr>
        <w:rPr>
          <w:rFonts w:ascii="Arial" w:hAnsi="Arial" w:cs="Arial"/>
          <w:sz w:val="20"/>
          <w:szCs w:val="20"/>
          <w:vertAlign w:val="subscript"/>
        </w:rPr>
      </w:pPr>
      <w:r w:rsidRPr="003679B7">
        <w:rPr>
          <w:rFonts w:ascii="Arial" w:hAnsi="Arial" w:cs="Arial"/>
          <w:sz w:val="20"/>
          <w:szCs w:val="20"/>
        </w:rPr>
        <w:t xml:space="preserve">             V. CH</w:t>
      </w:r>
      <w:r w:rsidRPr="003679B7">
        <w:rPr>
          <w:rFonts w:ascii="Arial" w:hAnsi="Arial" w:cs="Arial"/>
          <w:sz w:val="20"/>
          <w:szCs w:val="20"/>
          <w:vertAlign w:val="subscript"/>
        </w:rPr>
        <w:t>3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3</w:t>
      </w:r>
    </w:p>
    <w:p w:rsidR="00AB45F8" w:rsidRPr="003679B7" w:rsidRDefault="00AB45F8" w:rsidP="001317CF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1317CF">
      <w:pPr>
        <w:pStyle w:val="Heading2"/>
        <w:numPr>
          <w:ilvl w:val="0"/>
          <w:numId w:val="15"/>
        </w:numPr>
        <w:tabs>
          <w:tab w:val="num" w:pos="550"/>
        </w:tabs>
        <w:rPr>
          <w:sz w:val="20"/>
          <w:szCs w:val="20"/>
        </w:rPr>
      </w:pPr>
      <w:r w:rsidRPr="003679B7">
        <w:rPr>
          <w:sz w:val="20"/>
          <w:szCs w:val="20"/>
        </w:rPr>
        <w:t>I</w:t>
      </w:r>
    </w:p>
    <w:p w:rsidR="00AB45F8" w:rsidRPr="003679B7" w:rsidRDefault="00AB45F8" w:rsidP="001317CF">
      <w:pPr>
        <w:pStyle w:val="Heading2"/>
        <w:numPr>
          <w:ilvl w:val="0"/>
          <w:numId w:val="15"/>
        </w:numPr>
        <w:tabs>
          <w:tab w:val="num" w:pos="550"/>
        </w:tabs>
        <w:rPr>
          <w:sz w:val="20"/>
          <w:szCs w:val="20"/>
        </w:rPr>
      </w:pPr>
      <w:r w:rsidRPr="003679B7">
        <w:rPr>
          <w:sz w:val="20"/>
          <w:szCs w:val="20"/>
        </w:rPr>
        <w:t>II</w:t>
      </w:r>
    </w:p>
    <w:p w:rsidR="00AB45F8" w:rsidRPr="003679B7" w:rsidRDefault="00AB45F8" w:rsidP="001317CF">
      <w:pPr>
        <w:pStyle w:val="Heading2"/>
        <w:numPr>
          <w:ilvl w:val="0"/>
          <w:numId w:val="15"/>
        </w:numPr>
        <w:tabs>
          <w:tab w:val="num" w:pos="550"/>
        </w:tabs>
        <w:rPr>
          <w:sz w:val="20"/>
          <w:szCs w:val="20"/>
        </w:rPr>
      </w:pPr>
      <w:r w:rsidRPr="003679B7">
        <w:rPr>
          <w:sz w:val="20"/>
          <w:szCs w:val="20"/>
        </w:rPr>
        <w:t>III</w:t>
      </w:r>
    </w:p>
    <w:p w:rsidR="00AB45F8" w:rsidRPr="003679B7" w:rsidRDefault="00AB45F8" w:rsidP="001317CF">
      <w:pPr>
        <w:pStyle w:val="Heading2"/>
        <w:numPr>
          <w:ilvl w:val="0"/>
          <w:numId w:val="15"/>
        </w:numPr>
        <w:tabs>
          <w:tab w:val="num" w:pos="550"/>
        </w:tabs>
        <w:rPr>
          <w:sz w:val="20"/>
          <w:szCs w:val="20"/>
        </w:rPr>
      </w:pPr>
      <w:r w:rsidRPr="003679B7">
        <w:rPr>
          <w:sz w:val="20"/>
          <w:szCs w:val="20"/>
        </w:rPr>
        <w:t>IV</w:t>
      </w:r>
    </w:p>
    <w:p w:rsidR="00AB45F8" w:rsidRPr="003679B7" w:rsidRDefault="00AB45F8" w:rsidP="001317CF">
      <w:pPr>
        <w:pStyle w:val="Heading2"/>
        <w:numPr>
          <w:ilvl w:val="0"/>
          <w:numId w:val="15"/>
        </w:numPr>
        <w:tabs>
          <w:tab w:val="num" w:pos="550"/>
        </w:tabs>
        <w:rPr>
          <w:sz w:val="20"/>
          <w:szCs w:val="20"/>
        </w:rPr>
      </w:pPr>
      <w:r w:rsidRPr="003679B7">
        <w:rPr>
          <w:sz w:val="20"/>
          <w:szCs w:val="20"/>
        </w:rPr>
        <w:t>V</w:t>
      </w:r>
    </w:p>
    <w:p w:rsidR="00AB45F8" w:rsidRPr="003679B7" w:rsidRDefault="00AB45F8" w:rsidP="001317CF">
      <w:pPr>
        <w:pStyle w:val="Heading2"/>
        <w:ind w:left="720" w:firstLine="0"/>
        <w:rPr>
          <w:sz w:val="20"/>
          <w:szCs w:val="20"/>
        </w:rPr>
      </w:pPr>
    </w:p>
    <w:p w:rsidR="00AB45F8" w:rsidRPr="003679B7" w:rsidRDefault="00AB45F8" w:rsidP="0006061E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Aşağıdaki bileşiklerden hangisi ya da hangileri Fehling çözeltisinden Cu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>
        <w:rPr>
          <w:rFonts w:ascii="Arial" w:hAnsi="Arial" w:cs="Arial"/>
          <w:sz w:val="20"/>
          <w:szCs w:val="20"/>
        </w:rPr>
        <w:t xml:space="preserve">O çöktürür? </w:t>
      </w:r>
    </w:p>
    <w:p w:rsidR="00AB45F8" w:rsidRPr="003679B7" w:rsidRDefault="00AB45F8" w:rsidP="0006061E">
      <w:pPr>
        <w:pStyle w:val="ListParagraph"/>
        <w:rPr>
          <w:rFonts w:ascii="Arial" w:hAnsi="Arial" w:cs="Arial"/>
          <w:sz w:val="20"/>
          <w:szCs w:val="20"/>
        </w:rPr>
      </w:pPr>
    </w:p>
    <w:p w:rsidR="00AB45F8" w:rsidRPr="003679B7" w:rsidRDefault="00AB45F8" w:rsidP="0006061E">
      <w:pPr>
        <w:pStyle w:val="ListParagraph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Etil alkol</w:t>
      </w:r>
    </w:p>
    <w:p w:rsidR="00AB45F8" w:rsidRPr="003679B7" w:rsidRDefault="00AB45F8" w:rsidP="0006061E">
      <w:pPr>
        <w:pStyle w:val="ListParagraph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Etanal</w:t>
      </w:r>
    </w:p>
    <w:p w:rsidR="00AB45F8" w:rsidRPr="003679B7" w:rsidRDefault="00AB45F8" w:rsidP="0006061E">
      <w:pPr>
        <w:pStyle w:val="ListParagraph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Formaldehit</w:t>
      </w:r>
    </w:p>
    <w:p w:rsidR="00AB45F8" w:rsidRPr="003679B7" w:rsidRDefault="00AB45F8" w:rsidP="0006061E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06061E">
      <w:pPr>
        <w:pStyle w:val="Heading2"/>
        <w:numPr>
          <w:ilvl w:val="0"/>
          <w:numId w:val="6"/>
        </w:numPr>
        <w:rPr>
          <w:sz w:val="20"/>
          <w:szCs w:val="20"/>
        </w:rPr>
      </w:pPr>
      <w:r w:rsidRPr="003679B7">
        <w:rPr>
          <w:sz w:val="20"/>
          <w:szCs w:val="20"/>
        </w:rPr>
        <w:t xml:space="preserve">Yalnız I     </w:t>
      </w:r>
    </w:p>
    <w:p w:rsidR="00AB45F8" w:rsidRPr="003679B7" w:rsidRDefault="00AB45F8" w:rsidP="0006061E">
      <w:pPr>
        <w:pStyle w:val="Heading2"/>
        <w:numPr>
          <w:ilvl w:val="0"/>
          <w:numId w:val="6"/>
        </w:numPr>
        <w:rPr>
          <w:sz w:val="20"/>
          <w:szCs w:val="20"/>
        </w:rPr>
      </w:pPr>
      <w:r w:rsidRPr="003679B7">
        <w:rPr>
          <w:sz w:val="20"/>
          <w:szCs w:val="20"/>
        </w:rPr>
        <w:t xml:space="preserve">Yalnız II    </w:t>
      </w:r>
    </w:p>
    <w:p w:rsidR="00AB45F8" w:rsidRPr="003679B7" w:rsidRDefault="00AB45F8" w:rsidP="0006061E">
      <w:pPr>
        <w:pStyle w:val="Heading2"/>
        <w:numPr>
          <w:ilvl w:val="0"/>
          <w:numId w:val="6"/>
        </w:numPr>
        <w:rPr>
          <w:sz w:val="20"/>
          <w:szCs w:val="20"/>
        </w:rPr>
      </w:pPr>
      <w:r w:rsidRPr="003679B7">
        <w:rPr>
          <w:sz w:val="20"/>
          <w:szCs w:val="20"/>
        </w:rPr>
        <w:t xml:space="preserve">Yalnız III      </w:t>
      </w:r>
    </w:p>
    <w:p w:rsidR="00AB45F8" w:rsidRPr="003679B7" w:rsidRDefault="00AB45F8" w:rsidP="0006061E">
      <w:pPr>
        <w:pStyle w:val="Heading2"/>
        <w:numPr>
          <w:ilvl w:val="0"/>
          <w:numId w:val="6"/>
        </w:numPr>
        <w:rPr>
          <w:sz w:val="20"/>
          <w:szCs w:val="20"/>
        </w:rPr>
      </w:pPr>
      <w:r w:rsidRPr="003679B7">
        <w:rPr>
          <w:sz w:val="20"/>
          <w:szCs w:val="20"/>
        </w:rPr>
        <w:t xml:space="preserve">I ve III         </w:t>
      </w:r>
    </w:p>
    <w:p w:rsidR="00AB45F8" w:rsidRDefault="00AB45F8" w:rsidP="00C33CCE">
      <w:pPr>
        <w:pStyle w:val="Heading2"/>
        <w:numPr>
          <w:ilvl w:val="0"/>
          <w:numId w:val="6"/>
        </w:numPr>
        <w:rPr>
          <w:sz w:val="20"/>
          <w:szCs w:val="20"/>
        </w:rPr>
      </w:pPr>
      <w:r w:rsidRPr="003679B7">
        <w:rPr>
          <w:sz w:val="20"/>
          <w:szCs w:val="20"/>
        </w:rPr>
        <w:t>II ve II</w:t>
      </w:r>
    </w:p>
    <w:p w:rsidR="00AB45F8" w:rsidRPr="003679B7" w:rsidRDefault="00AB45F8" w:rsidP="003679B7"/>
    <w:p w:rsidR="00AB45F8" w:rsidRPr="003679B7" w:rsidRDefault="00AB45F8" w:rsidP="007966C9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Anestezik madde olarak hâlâ kullanılan et</w:t>
      </w:r>
      <w:r>
        <w:rPr>
          <w:rFonts w:ascii="Arial" w:hAnsi="Arial" w:cs="Arial"/>
          <w:sz w:val="20"/>
          <w:szCs w:val="20"/>
        </w:rPr>
        <w:t xml:space="preserve">er aşağıdakilerden hangisidir? </w:t>
      </w:r>
    </w:p>
    <w:p w:rsidR="00AB45F8" w:rsidRPr="003679B7" w:rsidRDefault="00AB45F8" w:rsidP="007966C9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7966C9">
      <w:pPr>
        <w:pStyle w:val="Heading2"/>
        <w:numPr>
          <w:ilvl w:val="0"/>
          <w:numId w:val="8"/>
        </w:numPr>
        <w:rPr>
          <w:sz w:val="20"/>
          <w:szCs w:val="20"/>
        </w:rPr>
      </w:pPr>
      <w:r w:rsidRPr="003679B7">
        <w:rPr>
          <w:sz w:val="20"/>
          <w:szCs w:val="20"/>
        </w:rPr>
        <w:t>Diizopropil eter</w:t>
      </w:r>
    </w:p>
    <w:p w:rsidR="00AB45F8" w:rsidRPr="003679B7" w:rsidRDefault="00AB45F8" w:rsidP="007966C9">
      <w:pPr>
        <w:pStyle w:val="Heading2"/>
        <w:numPr>
          <w:ilvl w:val="0"/>
          <w:numId w:val="8"/>
        </w:numPr>
        <w:rPr>
          <w:sz w:val="20"/>
          <w:szCs w:val="20"/>
        </w:rPr>
      </w:pPr>
      <w:r w:rsidRPr="003679B7">
        <w:rPr>
          <w:sz w:val="20"/>
          <w:szCs w:val="20"/>
        </w:rPr>
        <w:t>Etil propil eter</w:t>
      </w:r>
    </w:p>
    <w:p w:rsidR="00AB45F8" w:rsidRPr="003679B7" w:rsidRDefault="00AB45F8" w:rsidP="007966C9">
      <w:pPr>
        <w:pStyle w:val="Heading2"/>
        <w:numPr>
          <w:ilvl w:val="0"/>
          <w:numId w:val="8"/>
        </w:numPr>
        <w:rPr>
          <w:sz w:val="20"/>
          <w:szCs w:val="20"/>
        </w:rPr>
      </w:pPr>
      <w:r w:rsidRPr="003679B7">
        <w:rPr>
          <w:sz w:val="20"/>
          <w:szCs w:val="20"/>
        </w:rPr>
        <w:t>Etil metil eter</w:t>
      </w:r>
    </w:p>
    <w:p w:rsidR="00AB45F8" w:rsidRPr="003679B7" w:rsidRDefault="00AB45F8" w:rsidP="007966C9">
      <w:pPr>
        <w:pStyle w:val="Heading2"/>
        <w:numPr>
          <w:ilvl w:val="0"/>
          <w:numId w:val="8"/>
        </w:numPr>
        <w:rPr>
          <w:sz w:val="20"/>
          <w:szCs w:val="20"/>
        </w:rPr>
      </w:pPr>
      <w:r w:rsidRPr="003679B7">
        <w:rPr>
          <w:sz w:val="20"/>
          <w:szCs w:val="20"/>
        </w:rPr>
        <w:t>Dietil eter</w:t>
      </w:r>
    </w:p>
    <w:p w:rsidR="00AB45F8" w:rsidRPr="003679B7" w:rsidRDefault="00AB45F8" w:rsidP="007966C9">
      <w:pPr>
        <w:pStyle w:val="Heading2"/>
        <w:numPr>
          <w:ilvl w:val="0"/>
          <w:numId w:val="8"/>
        </w:numPr>
        <w:rPr>
          <w:sz w:val="20"/>
          <w:szCs w:val="20"/>
        </w:rPr>
      </w:pPr>
      <w:r w:rsidRPr="003679B7">
        <w:rPr>
          <w:sz w:val="20"/>
          <w:szCs w:val="20"/>
        </w:rPr>
        <w:t>Dimetil eter</w:t>
      </w:r>
    </w:p>
    <w:p w:rsidR="00AB45F8" w:rsidRPr="003679B7" w:rsidRDefault="00AB45F8" w:rsidP="00C33CCE">
      <w:pPr>
        <w:rPr>
          <w:rFonts w:ascii="Arial" w:hAnsi="Arial" w:cs="Arial"/>
          <w:b/>
          <w:sz w:val="20"/>
          <w:szCs w:val="20"/>
        </w:rPr>
      </w:pPr>
    </w:p>
    <w:p w:rsidR="00AB45F8" w:rsidRPr="003679B7" w:rsidRDefault="00AB45F8" w:rsidP="007966C9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Aşağıda verilenlerden hangisi nükleofil r</w:t>
      </w:r>
      <w:r>
        <w:rPr>
          <w:rFonts w:ascii="Arial" w:hAnsi="Arial" w:cs="Arial"/>
          <w:sz w:val="20"/>
          <w:szCs w:val="20"/>
        </w:rPr>
        <w:t xml:space="preserve">eaktif olarak sınıflandırılır? </w:t>
      </w:r>
    </w:p>
    <w:p w:rsidR="00AB45F8" w:rsidRPr="003679B7" w:rsidRDefault="00AB45F8" w:rsidP="007966C9">
      <w:pPr>
        <w:jc w:val="both"/>
        <w:rPr>
          <w:rFonts w:ascii="Arial" w:hAnsi="Arial" w:cs="Arial"/>
          <w:sz w:val="20"/>
          <w:szCs w:val="20"/>
        </w:rPr>
      </w:pPr>
    </w:p>
    <w:p w:rsidR="00AB45F8" w:rsidRPr="003679B7" w:rsidRDefault="00AB45F8" w:rsidP="007966C9">
      <w:pPr>
        <w:pStyle w:val="Heading2"/>
        <w:numPr>
          <w:ilvl w:val="0"/>
          <w:numId w:val="10"/>
        </w:numPr>
        <w:rPr>
          <w:sz w:val="20"/>
          <w:szCs w:val="20"/>
        </w:rPr>
      </w:pPr>
      <w:r w:rsidRPr="003679B7">
        <w:rPr>
          <w:sz w:val="20"/>
          <w:szCs w:val="20"/>
        </w:rPr>
        <w:t>NO</w:t>
      </w:r>
      <w:r w:rsidRPr="003679B7">
        <w:rPr>
          <w:sz w:val="20"/>
          <w:szCs w:val="20"/>
          <w:vertAlign w:val="subscript"/>
        </w:rPr>
        <w:t>2</w:t>
      </w:r>
      <w:r w:rsidRPr="003679B7">
        <w:rPr>
          <w:sz w:val="20"/>
          <w:szCs w:val="20"/>
        </w:rPr>
        <w:t xml:space="preserve"> </w:t>
      </w:r>
    </w:p>
    <w:p w:rsidR="00AB45F8" w:rsidRPr="003679B7" w:rsidRDefault="00AB45F8" w:rsidP="007966C9">
      <w:pPr>
        <w:pStyle w:val="Heading2"/>
        <w:numPr>
          <w:ilvl w:val="0"/>
          <w:numId w:val="10"/>
        </w:numPr>
        <w:tabs>
          <w:tab w:val="num" w:pos="550"/>
        </w:tabs>
        <w:rPr>
          <w:sz w:val="20"/>
          <w:szCs w:val="20"/>
        </w:rPr>
      </w:pPr>
      <w:r w:rsidRPr="003679B7">
        <w:rPr>
          <w:sz w:val="20"/>
          <w:szCs w:val="20"/>
        </w:rPr>
        <w:t>H</w:t>
      </w:r>
      <w:r w:rsidRPr="003679B7">
        <w:rPr>
          <w:sz w:val="20"/>
          <w:szCs w:val="20"/>
          <w:vertAlign w:val="subscript"/>
        </w:rPr>
        <w:t>2</w:t>
      </w:r>
      <w:r w:rsidRPr="003679B7">
        <w:rPr>
          <w:sz w:val="20"/>
          <w:szCs w:val="20"/>
        </w:rPr>
        <w:t>SO</w:t>
      </w:r>
      <w:r w:rsidRPr="003679B7">
        <w:rPr>
          <w:sz w:val="20"/>
          <w:szCs w:val="20"/>
          <w:vertAlign w:val="subscript"/>
        </w:rPr>
        <w:t>4</w:t>
      </w:r>
    </w:p>
    <w:p w:rsidR="00AB45F8" w:rsidRPr="003679B7" w:rsidRDefault="00AB45F8" w:rsidP="007966C9">
      <w:pPr>
        <w:pStyle w:val="Heading2"/>
        <w:numPr>
          <w:ilvl w:val="0"/>
          <w:numId w:val="10"/>
        </w:numPr>
        <w:tabs>
          <w:tab w:val="num" w:pos="550"/>
        </w:tabs>
        <w:rPr>
          <w:sz w:val="20"/>
          <w:szCs w:val="20"/>
        </w:rPr>
      </w:pPr>
      <w:r w:rsidRPr="003679B7">
        <w:rPr>
          <w:sz w:val="20"/>
          <w:szCs w:val="20"/>
        </w:rPr>
        <w:t>CH</w:t>
      </w:r>
      <w:r w:rsidRPr="003679B7">
        <w:rPr>
          <w:sz w:val="20"/>
          <w:szCs w:val="20"/>
          <w:vertAlign w:val="subscript"/>
        </w:rPr>
        <w:t>3</w:t>
      </w:r>
      <w:r w:rsidRPr="003679B7">
        <w:rPr>
          <w:sz w:val="20"/>
          <w:szCs w:val="20"/>
        </w:rPr>
        <w:t xml:space="preserve">COCl </w:t>
      </w:r>
    </w:p>
    <w:p w:rsidR="00AB45F8" w:rsidRPr="003679B7" w:rsidRDefault="00AB45F8" w:rsidP="007966C9">
      <w:pPr>
        <w:pStyle w:val="Heading2"/>
        <w:numPr>
          <w:ilvl w:val="0"/>
          <w:numId w:val="10"/>
        </w:numPr>
        <w:tabs>
          <w:tab w:val="num" w:pos="550"/>
        </w:tabs>
        <w:rPr>
          <w:sz w:val="20"/>
          <w:szCs w:val="20"/>
        </w:rPr>
      </w:pPr>
      <w:r w:rsidRPr="003679B7">
        <w:rPr>
          <w:sz w:val="20"/>
          <w:szCs w:val="20"/>
        </w:rPr>
        <w:t>NaOH</w:t>
      </w:r>
    </w:p>
    <w:p w:rsidR="00AB45F8" w:rsidRPr="003679B7" w:rsidRDefault="00AB45F8" w:rsidP="007966C9">
      <w:pPr>
        <w:pStyle w:val="Heading2"/>
        <w:numPr>
          <w:ilvl w:val="0"/>
          <w:numId w:val="10"/>
        </w:numPr>
        <w:tabs>
          <w:tab w:val="num" w:pos="550"/>
        </w:tabs>
        <w:rPr>
          <w:sz w:val="20"/>
          <w:szCs w:val="20"/>
        </w:rPr>
      </w:pPr>
      <w:r w:rsidRPr="003679B7">
        <w:rPr>
          <w:sz w:val="20"/>
          <w:szCs w:val="20"/>
        </w:rPr>
        <w:t>Cl</w:t>
      </w:r>
      <w:r w:rsidRPr="003679B7">
        <w:rPr>
          <w:sz w:val="20"/>
          <w:szCs w:val="20"/>
          <w:vertAlign w:val="subscript"/>
        </w:rPr>
        <w:t>2</w:t>
      </w:r>
    </w:p>
    <w:p w:rsidR="00AB45F8" w:rsidRPr="003679B7" w:rsidRDefault="00AB45F8" w:rsidP="007966C9">
      <w:pPr>
        <w:pStyle w:val="ListParagraph"/>
        <w:rPr>
          <w:rFonts w:ascii="Arial" w:hAnsi="Arial" w:cs="Arial"/>
          <w:sz w:val="20"/>
          <w:szCs w:val="20"/>
        </w:rPr>
      </w:pPr>
    </w:p>
    <w:p w:rsidR="00AB45F8" w:rsidRPr="003679B7" w:rsidRDefault="00AB45F8" w:rsidP="007966C9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Aşağıdaki maddelerden hang</w:t>
      </w:r>
      <w:r>
        <w:rPr>
          <w:rFonts w:ascii="Arial" w:hAnsi="Arial" w:cs="Arial"/>
          <w:sz w:val="20"/>
          <w:szCs w:val="20"/>
        </w:rPr>
        <w:t xml:space="preserve">isi ya da hangileri apolardır? </w:t>
      </w:r>
    </w:p>
    <w:p w:rsidR="00AB45F8" w:rsidRPr="003679B7" w:rsidRDefault="00AB45F8" w:rsidP="007966C9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7966C9">
      <w:pPr>
        <w:rPr>
          <w:rFonts w:ascii="Arial" w:hAnsi="Arial" w:cs="Arial"/>
          <w:sz w:val="20"/>
          <w:szCs w:val="20"/>
          <w:vertAlign w:val="subscript"/>
        </w:rPr>
      </w:pPr>
      <w:r w:rsidRPr="003679B7">
        <w:rPr>
          <w:rFonts w:ascii="Arial" w:hAnsi="Arial" w:cs="Arial"/>
          <w:sz w:val="20"/>
          <w:szCs w:val="20"/>
        </w:rPr>
        <w:t xml:space="preserve">               I. CH</w:t>
      </w:r>
      <w:r w:rsidRPr="003679B7">
        <w:rPr>
          <w:rFonts w:ascii="Arial" w:hAnsi="Arial" w:cs="Arial"/>
          <w:sz w:val="20"/>
          <w:szCs w:val="20"/>
          <w:vertAlign w:val="subscript"/>
        </w:rPr>
        <w:t>3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OH</w:t>
      </w:r>
    </w:p>
    <w:p w:rsidR="00AB45F8" w:rsidRPr="003679B7" w:rsidRDefault="00AB45F8" w:rsidP="007966C9">
      <w:pPr>
        <w:rPr>
          <w:rFonts w:ascii="Arial" w:hAnsi="Arial" w:cs="Arial"/>
          <w:sz w:val="20"/>
          <w:szCs w:val="20"/>
          <w:vertAlign w:val="subscript"/>
        </w:rPr>
      </w:pPr>
      <w:r w:rsidRPr="003679B7">
        <w:rPr>
          <w:rFonts w:ascii="Arial" w:hAnsi="Arial" w:cs="Arial"/>
          <w:sz w:val="20"/>
          <w:szCs w:val="20"/>
        </w:rPr>
        <w:t xml:space="preserve">              II. CH</w:t>
      </w:r>
      <w:r w:rsidRPr="003679B7">
        <w:rPr>
          <w:rFonts w:ascii="Arial" w:hAnsi="Arial" w:cs="Arial"/>
          <w:sz w:val="20"/>
          <w:szCs w:val="20"/>
          <w:vertAlign w:val="subscript"/>
        </w:rPr>
        <w:t>3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Cl</w:t>
      </w:r>
    </w:p>
    <w:p w:rsidR="00AB45F8" w:rsidRPr="003679B7" w:rsidRDefault="00AB45F8" w:rsidP="007966C9">
      <w:pPr>
        <w:rPr>
          <w:rFonts w:ascii="Arial" w:hAnsi="Arial" w:cs="Arial"/>
          <w:sz w:val="20"/>
          <w:szCs w:val="20"/>
          <w:vertAlign w:val="subscript"/>
        </w:rPr>
      </w:pPr>
      <w:r w:rsidRPr="003679B7">
        <w:rPr>
          <w:rFonts w:ascii="Arial" w:hAnsi="Arial" w:cs="Arial"/>
          <w:sz w:val="20"/>
          <w:szCs w:val="20"/>
        </w:rPr>
        <w:t xml:space="preserve">             III. CH</w:t>
      </w:r>
      <w:r w:rsidRPr="003679B7">
        <w:rPr>
          <w:rFonts w:ascii="Arial" w:hAnsi="Arial" w:cs="Arial"/>
          <w:sz w:val="20"/>
          <w:szCs w:val="20"/>
          <w:vertAlign w:val="subscript"/>
        </w:rPr>
        <w:t>3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OCH</w:t>
      </w:r>
      <w:r w:rsidRPr="003679B7">
        <w:rPr>
          <w:rFonts w:ascii="Arial" w:hAnsi="Arial" w:cs="Arial"/>
          <w:sz w:val="20"/>
          <w:szCs w:val="20"/>
          <w:vertAlign w:val="subscript"/>
        </w:rPr>
        <w:t>3</w:t>
      </w:r>
    </w:p>
    <w:p w:rsidR="00AB45F8" w:rsidRPr="003679B7" w:rsidRDefault="00AB45F8" w:rsidP="007966C9">
      <w:pPr>
        <w:rPr>
          <w:rFonts w:ascii="Arial" w:hAnsi="Arial" w:cs="Arial"/>
          <w:sz w:val="20"/>
          <w:szCs w:val="20"/>
          <w:vertAlign w:val="subscript"/>
        </w:rPr>
      </w:pPr>
      <w:r w:rsidRPr="003679B7">
        <w:rPr>
          <w:rFonts w:ascii="Arial" w:hAnsi="Arial" w:cs="Arial"/>
          <w:sz w:val="20"/>
          <w:szCs w:val="20"/>
          <w:vertAlign w:val="superscript"/>
        </w:rPr>
        <w:t xml:space="preserve">                   </w:t>
      </w:r>
      <w:r w:rsidRPr="003679B7">
        <w:rPr>
          <w:rFonts w:ascii="Arial" w:hAnsi="Arial" w:cs="Arial"/>
          <w:sz w:val="20"/>
          <w:szCs w:val="20"/>
        </w:rPr>
        <w:t>IV. HOCH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OH</w:t>
      </w:r>
    </w:p>
    <w:p w:rsidR="00AB45F8" w:rsidRPr="003679B7" w:rsidRDefault="00AB45F8" w:rsidP="007966C9">
      <w:pPr>
        <w:rPr>
          <w:rFonts w:ascii="Arial" w:hAnsi="Arial" w:cs="Arial"/>
          <w:sz w:val="20"/>
          <w:szCs w:val="20"/>
          <w:vertAlign w:val="subscript"/>
        </w:rPr>
      </w:pPr>
      <w:r w:rsidRPr="003679B7">
        <w:rPr>
          <w:rFonts w:ascii="Arial" w:hAnsi="Arial" w:cs="Arial"/>
          <w:sz w:val="20"/>
          <w:szCs w:val="20"/>
        </w:rPr>
        <w:t xml:space="preserve">             V. CH</w:t>
      </w:r>
      <w:r w:rsidRPr="003679B7">
        <w:rPr>
          <w:rFonts w:ascii="Arial" w:hAnsi="Arial" w:cs="Arial"/>
          <w:sz w:val="20"/>
          <w:szCs w:val="20"/>
          <w:vertAlign w:val="subscript"/>
        </w:rPr>
        <w:t>3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3</w:t>
      </w:r>
    </w:p>
    <w:p w:rsidR="00AB45F8" w:rsidRPr="003679B7" w:rsidRDefault="00AB45F8" w:rsidP="007966C9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7966C9">
      <w:pPr>
        <w:pStyle w:val="Heading2"/>
        <w:numPr>
          <w:ilvl w:val="0"/>
          <w:numId w:val="12"/>
        </w:numPr>
        <w:tabs>
          <w:tab w:val="num" w:pos="550"/>
        </w:tabs>
        <w:rPr>
          <w:sz w:val="20"/>
          <w:szCs w:val="20"/>
        </w:rPr>
      </w:pPr>
      <w:r w:rsidRPr="003679B7">
        <w:rPr>
          <w:sz w:val="20"/>
          <w:szCs w:val="20"/>
        </w:rPr>
        <w:t>Yalnız II</w:t>
      </w:r>
    </w:p>
    <w:p w:rsidR="00AB45F8" w:rsidRPr="003679B7" w:rsidRDefault="00AB45F8" w:rsidP="007966C9">
      <w:pPr>
        <w:pStyle w:val="Heading2"/>
        <w:numPr>
          <w:ilvl w:val="0"/>
          <w:numId w:val="12"/>
        </w:numPr>
        <w:tabs>
          <w:tab w:val="num" w:pos="550"/>
        </w:tabs>
        <w:rPr>
          <w:sz w:val="20"/>
          <w:szCs w:val="20"/>
        </w:rPr>
      </w:pPr>
      <w:r w:rsidRPr="003679B7">
        <w:rPr>
          <w:sz w:val="20"/>
          <w:szCs w:val="20"/>
        </w:rPr>
        <w:t>Yalnız III</w:t>
      </w:r>
    </w:p>
    <w:p w:rsidR="00AB45F8" w:rsidRPr="003679B7" w:rsidRDefault="00AB45F8" w:rsidP="007966C9">
      <w:pPr>
        <w:pStyle w:val="Heading2"/>
        <w:numPr>
          <w:ilvl w:val="0"/>
          <w:numId w:val="12"/>
        </w:numPr>
        <w:tabs>
          <w:tab w:val="num" w:pos="550"/>
        </w:tabs>
        <w:rPr>
          <w:sz w:val="20"/>
          <w:szCs w:val="20"/>
        </w:rPr>
      </w:pPr>
      <w:r w:rsidRPr="003679B7">
        <w:rPr>
          <w:sz w:val="20"/>
          <w:szCs w:val="20"/>
        </w:rPr>
        <w:t>Yalnız V</w:t>
      </w:r>
    </w:p>
    <w:p w:rsidR="00AB45F8" w:rsidRPr="003679B7" w:rsidRDefault="00AB45F8" w:rsidP="007966C9">
      <w:pPr>
        <w:pStyle w:val="Heading2"/>
        <w:numPr>
          <w:ilvl w:val="0"/>
          <w:numId w:val="12"/>
        </w:numPr>
        <w:tabs>
          <w:tab w:val="num" w:pos="550"/>
        </w:tabs>
        <w:rPr>
          <w:sz w:val="20"/>
          <w:szCs w:val="20"/>
        </w:rPr>
      </w:pPr>
      <w:r w:rsidRPr="003679B7">
        <w:rPr>
          <w:sz w:val="20"/>
          <w:szCs w:val="20"/>
        </w:rPr>
        <w:t>II ve IV</w:t>
      </w:r>
    </w:p>
    <w:p w:rsidR="00AB45F8" w:rsidRPr="003679B7" w:rsidRDefault="00AB45F8" w:rsidP="007966C9">
      <w:pPr>
        <w:pStyle w:val="Heading2"/>
        <w:numPr>
          <w:ilvl w:val="0"/>
          <w:numId w:val="12"/>
        </w:numPr>
        <w:tabs>
          <w:tab w:val="num" w:pos="550"/>
        </w:tabs>
        <w:rPr>
          <w:sz w:val="20"/>
          <w:szCs w:val="20"/>
        </w:rPr>
      </w:pPr>
      <w:r w:rsidRPr="003679B7">
        <w:rPr>
          <w:sz w:val="20"/>
          <w:szCs w:val="20"/>
        </w:rPr>
        <w:t>I ve III</w:t>
      </w:r>
    </w:p>
    <w:p w:rsidR="00AB45F8" w:rsidRPr="003679B7" w:rsidRDefault="00AB45F8" w:rsidP="007966C9">
      <w:pPr>
        <w:pStyle w:val="Heading2"/>
        <w:ind w:left="709" w:firstLine="0"/>
        <w:rPr>
          <w:b/>
          <w:sz w:val="20"/>
          <w:szCs w:val="20"/>
        </w:rPr>
      </w:pPr>
    </w:p>
    <w:p w:rsidR="00AB45F8" w:rsidRPr="003679B7" w:rsidRDefault="00AB45F8" w:rsidP="007966C9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C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H</w:t>
      </w:r>
      <w:r w:rsidRPr="003679B7">
        <w:rPr>
          <w:rFonts w:ascii="Arial" w:hAnsi="Arial" w:cs="Arial"/>
          <w:sz w:val="20"/>
          <w:szCs w:val="20"/>
          <w:vertAlign w:val="subscript"/>
        </w:rPr>
        <w:t>5</w:t>
      </w:r>
      <w:r w:rsidRPr="003679B7">
        <w:rPr>
          <w:rFonts w:ascii="Arial" w:hAnsi="Arial" w:cs="Arial"/>
          <w:sz w:val="20"/>
          <w:szCs w:val="20"/>
        </w:rPr>
        <w:t>OH bileşiğinde moleküller arası en güçlü kimyasal bağ aşağıdakilerden hangisidir?</w:t>
      </w:r>
      <w:r>
        <w:rPr>
          <w:rFonts w:ascii="Arial" w:hAnsi="Arial" w:cs="Arial"/>
          <w:sz w:val="20"/>
          <w:szCs w:val="20"/>
        </w:rPr>
        <w:t xml:space="preserve"> </w:t>
      </w:r>
      <w:r w:rsidRPr="003679B7">
        <w:rPr>
          <w:rFonts w:ascii="Arial" w:hAnsi="Arial" w:cs="Arial"/>
          <w:sz w:val="20"/>
          <w:szCs w:val="20"/>
        </w:rPr>
        <w:t xml:space="preserve"> </w:t>
      </w:r>
    </w:p>
    <w:p w:rsidR="00AB45F8" w:rsidRPr="003679B7" w:rsidRDefault="00AB45F8" w:rsidP="007966C9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A34C16">
      <w:pPr>
        <w:pStyle w:val="Heading2"/>
        <w:numPr>
          <w:ilvl w:val="0"/>
          <w:numId w:val="13"/>
        </w:numPr>
        <w:rPr>
          <w:sz w:val="20"/>
          <w:szCs w:val="20"/>
        </w:rPr>
      </w:pPr>
      <w:r w:rsidRPr="003679B7">
        <w:rPr>
          <w:sz w:val="20"/>
          <w:szCs w:val="20"/>
        </w:rPr>
        <w:t>Kovalent bağ</w:t>
      </w:r>
    </w:p>
    <w:p w:rsidR="00AB45F8" w:rsidRPr="003679B7" w:rsidRDefault="00AB45F8" w:rsidP="00A34C16">
      <w:pPr>
        <w:pStyle w:val="Heading2"/>
        <w:numPr>
          <w:ilvl w:val="0"/>
          <w:numId w:val="13"/>
        </w:numPr>
        <w:tabs>
          <w:tab w:val="num" w:pos="550"/>
        </w:tabs>
        <w:rPr>
          <w:sz w:val="20"/>
          <w:szCs w:val="20"/>
        </w:rPr>
      </w:pPr>
      <w:r w:rsidRPr="003679B7">
        <w:rPr>
          <w:sz w:val="20"/>
          <w:szCs w:val="20"/>
        </w:rPr>
        <w:t xml:space="preserve">Hidrojen bağı </w:t>
      </w:r>
    </w:p>
    <w:p w:rsidR="00AB45F8" w:rsidRPr="003679B7" w:rsidRDefault="00AB45F8" w:rsidP="00A34C16">
      <w:pPr>
        <w:pStyle w:val="Heading2"/>
        <w:numPr>
          <w:ilvl w:val="0"/>
          <w:numId w:val="13"/>
        </w:numPr>
        <w:tabs>
          <w:tab w:val="num" w:pos="550"/>
        </w:tabs>
        <w:rPr>
          <w:sz w:val="20"/>
          <w:szCs w:val="20"/>
        </w:rPr>
      </w:pPr>
      <w:r w:rsidRPr="003679B7">
        <w:rPr>
          <w:sz w:val="20"/>
          <w:szCs w:val="20"/>
        </w:rPr>
        <w:t>İyonik bağ</w:t>
      </w:r>
    </w:p>
    <w:p w:rsidR="00AB45F8" w:rsidRPr="003679B7" w:rsidRDefault="00AB45F8" w:rsidP="00A34C16">
      <w:pPr>
        <w:pStyle w:val="Heading2"/>
        <w:numPr>
          <w:ilvl w:val="0"/>
          <w:numId w:val="13"/>
        </w:numPr>
        <w:tabs>
          <w:tab w:val="num" w:pos="550"/>
        </w:tabs>
        <w:rPr>
          <w:sz w:val="20"/>
          <w:szCs w:val="20"/>
        </w:rPr>
      </w:pPr>
      <w:r w:rsidRPr="003679B7">
        <w:rPr>
          <w:sz w:val="20"/>
          <w:szCs w:val="20"/>
        </w:rPr>
        <w:t>Dipol dipol etkileşmesi</w:t>
      </w:r>
    </w:p>
    <w:p w:rsidR="00AB45F8" w:rsidRPr="003679B7" w:rsidRDefault="00AB45F8" w:rsidP="00A34C16">
      <w:pPr>
        <w:pStyle w:val="Heading2"/>
        <w:numPr>
          <w:ilvl w:val="0"/>
          <w:numId w:val="13"/>
        </w:numPr>
        <w:tabs>
          <w:tab w:val="num" w:pos="550"/>
        </w:tabs>
        <w:rPr>
          <w:sz w:val="20"/>
          <w:szCs w:val="20"/>
        </w:rPr>
      </w:pPr>
      <w:r w:rsidRPr="003679B7">
        <w:rPr>
          <w:sz w:val="20"/>
          <w:szCs w:val="20"/>
        </w:rPr>
        <w:t>London kuvvetleri</w:t>
      </w:r>
    </w:p>
    <w:p w:rsidR="00AB45F8" w:rsidRPr="003679B7" w:rsidRDefault="00AB45F8" w:rsidP="00C33CCE">
      <w:pPr>
        <w:rPr>
          <w:rFonts w:ascii="Arial" w:hAnsi="Arial" w:cs="Arial"/>
          <w:b/>
          <w:sz w:val="20"/>
          <w:szCs w:val="20"/>
        </w:rPr>
      </w:pPr>
    </w:p>
    <w:p w:rsidR="00AB45F8" w:rsidRPr="003679B7" w:rsidRDefault="00AB45F8" w:rsidP="00A34C16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Metil etil eter ile izomer olan mad</w:t>
      </w:r>
      <w:r>
        <w:rPr>
          <w:rFonts w:ascii="Arial" w:hAnsi="Arial" w:cs="Arial"/>
          <w:sz w:val="20"/>
          <w:szCs w:val="20"/>
        </w:rPr>
        <w:t xml:space="preserve">de aşağıdakilerden hangisidir? </w:t>
      </w:r>
    </w:p>
    <w:p w:rsidR="00AB45F8" w:rsidRPr="003679B7" w:rsidRDefault="00AB45F8" w:rsidP="00A34C16">
      <w:pPr>
        <w:pStyle w:val="ListParagraph"/>
        <w:rPr>
          <w:rFonts w:ascii="Arial" w:hAnsi="Arial" w:cs="Arial"/>
          <w:b/>
          <w:sz w:val="20"/>
          <w:szCs w:val="20"/>
        </w:rPr>
      </w:pPr>
    </w:p>
    <w:p w:rsidR="00AB45F8" w:rsidRPr="003679B7" w:rsidRDefault="00AB45F8" w:rsidP="00A34C16">
      <w:pPr>
        <w:pStyle w:val="Heading2"/>
        <w:numPr>
          <w:ilvl w:val="0"/>
          <w:numId w:val="14"/>
        </w:numPr>
        <w:rPr>
          <w:sz w:val="20"/>
          <w:szCs w:val="20"/>
        </w:rPr>
      </w:pPr>
      <w:r w:rsidRPr="003679B7">
        <w:rPr>
          <w:sz w:val="20"/>
          <w:szCs w:val="20"/>
        </w:rPr>
        <w:t>Propan</w:t>
      </w:r>
    </w:p>
    <w:p w:rsidR="00AB45F8" w:rsidRPr="003679B7" w:rsidRDefault="00AB45F8" w:rsidP="00A34C16">
      <w:pPr>
        <w:pStyle w:val="Heading2"/>
        <w:numPr>
          <w:ilvl w:val="0"/>
          <w:numId w:val="14"/>
        </w:numPr>
        <w:rPr>
          <w:sz w:val="20"/>
          <w:szCs w:val="20"/>
        </w:rPr>
      </w:pPr>
      <w:r w:rsidRPr="003679B7">
        <w:rPr>
          <w:sz w:val="20"/>
          <w:szCs w:val="20"/>
        </w:rPr>
        <w:t xml:space="preserve">Propil alkol </w:t>
      </w:r>
    </w:p>
    <w:p w:rsidR="00AB45F8" w:rsidRPr="003679B7" w:rsidRDefault="00AB45F8" w:rsidP="00A34C16">
      <w:pPr>
        <w:pStyle w:val="Heading2"/>
        <w:numPr>
          <w:ilvl w:val="0"/>
          <w:numId w:val="14"/>
        </w:numPr>
        <w:rPr>
          <w:sz w:val="20"/>
          <w:szCs w:val="20"/>
        </w:rPr>
      </w:pPr>
      <w:r w:rsidRPr="003679B7">
        <w:rPr>
          <w:sz w:val="20"/>
          <w:szCs w:val="20"/>
        </w:rPr>
        <w:t>Propen</w:t>
      </w:r>
    </w:p>
    <w:p w:rsidR="00AB45F8" w:rsidRPr="003679B7" w:rsidRDefault="00AB45F8" w:rsidP="00A34C16">
      <w:pPr>
        <w:pStyle w:val="Heading2"/>
        <w:numPr>
          <w:ilvl w:val="0"/>
          <w:numId w:val="14"/>
        </w:numPr>
        <w:rPr>
          <w:sz w:val="20"/>
          <w:szCs w:val="20"/>
        </w:rPr>
      </w:pPr>
      <w:r w:rsidRPr="003679B7">
        <w:rPr>
          <w:sz w:val="20"/>
          <w:szCs w:val="20"/>
        </w:rPr>
        <w:t>Propandiol</w:t>
      </w:r>
    </w:p>
    <w:p w:rsidR="00AB45F8" w:rsidRPr="003679B7" w:rsidRDefault="00AB45F8" w:rsidP="00A34C16">
      <w:pPr>
        <w:pStyle w:val="Heading2"/>
        <w:numPr>
          <w:ilvl w:val="0"/>
          <w:numId w:val="14"/>
        </w:numPr>
        <w:rPr>
          <w:sz w:val="20"/>
          <w:szCs w:val="20"/>
        </w:rPr>
      </w:pPr>
      <w:r w:rsidRPr="003679B7">
        <w:rPr>
          <w:sz w:val="20"/>
          <w:szCs w:val="20"/>
        </w:rPr>
        <w:t>Propin</w:t>
      </w:r>
    </w:p>
    <w:p w:rsidR="00AB45F8" w:rsidRPr="003679B7" w:rsidRDefault="00AB45F8" w:rsidP="00A34C16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1317CF">
      <w:pPr>
        <w:pStyle w:val="Heading2"/>
        <w:numPr>
          <w:ilvl w:val="0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CH</w:t>
      </w:r>
      <w:r w:rsidRPr="003679B7">
        <w:rPr>
          <w:sz w:val="20"/>
          <w:szCs w:val="20"/>
          <w:vertAlign w:val="subscript"/>
        </w:rPr>
        <w:t>3</w:t>
      </w:r>
      <w:r w:rsidRPr="003679B7">
        <w:rPr>
          <w:sz w:val="20"/>
          <w:szCs w:val="20"/>
        </w:rPr>
        <w:t>CONH</w:t>
      </w:r>
      <w:r w:rsidRPr="003679B7">
        <w:rPr>
          <w:sz w:val="20"/>
          <w:szCs w:val="20"/>
          <w:vertAlign w:val="subscript"/>
        </w:rPr>
        <w:t>2</w:t>
      </w:r>
      <w:r>
        <w:rPr>
          <w:sz w:val="20"/>
          <w:szCs w:val="20"/>
        </w:rPr>
        <w:t xml:space="preserve"> bileşiğinin adı nedir? </w:t>
      </w:r>
    </w:p>
    <w:p w:rsidR="00AB45F8" w:rsidRPr="003679B7" w:rsidRDefault="00AB45F8" w:rsidP="001317CF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1317CF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Metilkarboksiamin</w:t>
      </w:r>
    </w:p>
    <w:p w:rsidR="00AB45F8" w:rsidRPr="003679B7" w:rsidRDefault="00AB45F8" w:rsidP="001317CF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Etilamin</w:t>
      </w:r>
    </w:p>
    <w:p w:rsidR="00AB45F8" w:rsidRPr="003679B7" w:rsidRDefault="00AB45F8" w:rsidP="001317CF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Etilamid</w:t>
      </w:r>
    </w:p>
    <w:p w:rsidR="00AB45F8" w:rsidRPr="003679B7" w:rsidRDefault="00AB45F8" w:rsidP="001317CF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>Asetamid</w:t>
      </w:r>
    </w:p>
    <w:p w:rsidR="00AB45F8" w:rsidRPr="003679B7" w:rsidRDefault="00AB45F8" w:rsidP="001317CF">
      <w:pPr>
        <w:pStyle w:val="Heading2"/>
        <w:numPr>
          <w:ilvl w:val="1"/>
          <w:numId w:val="1"/>
        </w:numPr>
        <w:rPr>
          <w:sz w:val="20"/>
          <w:szCs w:val="20"/>
        </w:rPr>
      </w:pPr>
      <w:r w:rsidRPr="003679B7">
        <w:rPr>
          <w:sz w:val="20"/>
          <w:szCs w:val="20"/>
        </w:rPr>
        <w:t xml:space="preserve">Metanamid </w:t>
      </w:r>
    </w:p>
    <w:p w:rsidR="00AB45F8" w:rsidRPr="003679B7" w:rsidRDefault="00AB45F8" w:rsidP="001317CF">
      <w:pPr>
        <w:pStyle w:val="ListParagraph"/>
        <w:rPr>
          <w:rFonts w:ascii="Arial" w:hAnsi="Arial" w:cs="Arial"/>
          <w:sz w:val="20"/>
          <w:szCs w:val="20"/>
        </w:rPr>
      </w:pPr>
    </w:p>
    <w:p w:rsidR="00AB45F8" w:rsidRPr="003679B7" w:rsidRDefault="00AB45F8" w:rsidP="00E15624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Aşağıdaki türlerden hangisi veya hangileri düzgün d</w:t>
      </w:r>
      <w:r>
        <w:rPr>
          <w:rFonts w:ascii="Arial" w:hAnsi="Arial" w:cs="Arial"/>
          <w:sz w:val="20"/>
          <w:szCs w:val="20"/>
        </w:rPr>
        <w:t xml:space="preserve">ört yüzlü geometriye sahiptir? </w:t>
      </w:r>
    </w:p>
    <w:p w:rsidR="00AB45F8" w:rsidRPr="003679B7" w:rsidRDefault="00AB45F8" w:rsidP="00E15624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E15624">
      <w:pPr>
        <w:rPr>
          <w:rFonts w:ascii="Arial" w:hAnsi="Arial" w:cs="Arial"/>
          <w:sz w:val="20"/>
          <w:szCs w:val="20"/>
          <w:vertAlign w:val="subscript"/>
        </w:rPr>
      </w:pPr>
      <w:r w:rsidRPr="003679B7">
        <w:rPr>
          <w:rFonts w:ascii="Arial" w:hAnsi="Arial" w:cs="Arial"/>
          <w:sz w:val="20"/>
          <w:szCs w:val="20"/>
        </w:rPr>
        <w:t xml:space="preserve">              I. CO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</w:p>
    <w:p w:rsidR="00AB45F8" w:rsidRPr="003679B7" w:rsidRDefault="00AB45F8" w:rsidP="00E15624">
      <w:pPr>
        <w:rPr>
          <w:rFonts w:ascii="Arial" w:hAnsi="Arial" w:cs="Arial"/>
          <w:sz w:val="20"/>
          <w:szCs w:val="20"/>
          <w:vertAlign w:val="subscript"/>
        </w:rPr>
      </w:pPr>
      <w:r w:rsidRPr="003679B7">
        <w:rPr>
          <w:rFonts w:ascii="Arial" w:hAnsi="Arial" w:cs="Arial"/>
          <w:sz w:val="20"/>
          <w:szCs w:val="20"/>
        </w:rPr>
        <w:t xml:space="preserve">             II. CH</w:t>
      </w:r>
      <w:r w:rsidRPr="003679B7">
        <w:rPr>
          <w:rFonts w:ascii="Arial" w:hAnsi="Arial" w:cs="Arial"/>
          <w:sz w:val="20"/>
          <w:szCs w:val="20"/>
          <w:vertAlign w:val="subscript"/>
        </w:rPr>
        <w:t>4</w:t>
      </w:r>
    </w:p>
    <w:p w:rsidR="00AB45F8" w:rsidRPr="003679B7" w:rsidRDefault="00AB45F8" w:rsidP="00E15624">
      <w:p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 xml:space="preserve">            III. BCl</w:t>
      </w:r>
      <w:r w:rsidRPr="003679B7">
        <w:rPr>
          <w:rFonts w:ascii="Arial" w:hAnsi="Arial" w:cs="Arial"/>
          <w:sz w:val="20"/>
          <w:szCs w:val="20"/>
          <w:vertAlign w:val="subscript"/>
        </w:rPr>
        <w:t>3</w:t>
      </w:r>
      <w:r w:rsidRPr="003679B7">
        <w:rPr>
          <w:rFonts w:ascii="Arial" w:hAnsi="Arial" w:cs="Arial"/>
          <w:sz w:val="20"/>
          <w:szCs w:val="20"/>
        </w:rPr>
        <w:t xml:space="preserve"> </w:t>
      </w:r>
    </w:p>
    <w:p w:rsidR="00AB45F8" w:rsidRPr="003679B7" w:rsidRDefault="00AB45F8" w:rsidP="00E15624">
      <w:pPr>
        <w:rPr>
          <w:rFonts w:ascii="Arial" w:hAnsi="Arial" w:cs="Arial"/>
          <w:sz w:val="20"/>
          <w:szCs w:val="20"/>
          <w:vertAlign w:val="subscript"/>
        </w:rPr>
      </w:pPr>
      <w:r w:rsidRPr="003679B7">
        <w:rPr>
          <w:rFonts w:ascii="Arial" w:hAnsi="Arial" w:cs="Arial"/>
          <w:sz w:val="20"/>
          <w:szCs w:val="20"/>
        </w:rPr>
        <w:t xml:space="preserve">           </w:t>
      </w:r>
      <w:r w:rsidRPr="003679B7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3679B7">
        <w:rPr>
          <w:rFonts w:ascii="Arial" w:hAnsi="Arial" w:cs="Arial"/>
          <w:sz w:val="20"/>
          <w:szCs w:val="20"/>
        </w:rPr>
        <w:t>IV. (BF</w:t>
      </w:r>
      <w:r w:rsidRPr="003679B7">
        <w:rPr>
          <w:rFonts w:ascii="Arial" w:hAnsi="Arial" w:cs="Arial"/>
          <w:sz w:val="20"/>
          <w:szCs w:val="20"/>
          <w:vertAlign w:val="subscript"/>
        </w:rPr>
        <w:t>4</w:t>
      </w:r>
      <w:r w:rsidRPr="003679B7">
        <w:rPr>
          <w:rFonts w:ascii="Arial" w:hAnsi="Arial" w:cs="Arial"/>
          <w:sz w:val="20"/>
          <w:szCs w:val="20"/>
        </w:rPr>
        <w:t>)</w:t>
      </w:r>
      <w:r w:rsidRPr="003679B7">
        <w:rPr>
          <w:rFonts w:ascii="Arial" w:hAnsi="Arial" w:cs="Arial"/>
          <w:sz w:val="20"/>
          <w:szCs w:val="20"/>
          <w:vertAlign w:val="superscript"/>
        </w:rPr>
        <w:t>-</w:t>
      </w:r>
    </w:p>
    <w:p w:rsidR="00AB45F8" w:rsidRPr="003679B7" w:rsidRDefault="00AB45F8" w:rsidP="00E15624">
      <w:pPr>
        <w:pStyle w:val="Heading2"/>
        <w:ind w:left="550" w:firstLine="0"/>
        <w:jc w:val="both"/>
        <w:rPr>
          <w:sz w:val="20"/>
          <w:szCs w:val="20"/>
        </w:rPr>
      </w:pPr>
    </w:p>
    <w:p w:rsidR="00AB45F8" w:rsidRPr="003679B7" w:rsidRDefault="00AB45F8" w:rsidP="00E15624">
      <w:pPr>
        <w:pStyle w:val="Heading2"/>
        <w:numPr>
          <w:ilvl w:val="0"/>
          <w:numId w:val="17"/>
        </w:numPr>
        <w:tabs>
          <w:tab w:val="num" w:pos="550"/>
        </w:tabs>
        <w:rPr>
          <w:sz w:val="20"/>
          <w:szCs w:val="20"/>
        </w:rPr>
      </w:pPr>
      <w:r w:rsidRPr="003679B7">
        <w:rPr>
          <w:sz w:val="20"/>
          <w:szCs w:val="20"/>
        </w:rPr>
        <w:t>Yalnız I</w:t>
      </w:r>
    </w:p>
    <w:p w:rsidR="00AB45F8" w:rsidRPr="003679B7" w:rsidRDefault="00AB45F8" w:rsidP="00E15624">
      <w:pPr>
        <w:pStyle w:val="Heading2"/>
        <w:numPr>
          <w:ilvl w:val="0"/>
          <w:numId w:val="17"/>
        </w:numPr>
        <w:tabs>
          <w:tab w:val="num" w:pos="550"/>
        </w:tabs>
        <w:rPr>
          <w:sz w:val="20"/>
          <w:szCs w:val="20"/>
        </w:rPr>
      </w:pPr>
      <w:r w:rsidRPr="003679B7">
        <w:rPr>
          <w:sz w:val="20"/>
          <w:szCs w:val="20"/>
        </w:rPr>
        <w:t>Yalnız II</w:t>
      </w:r>
    </w:p>
    <w:p w:rsidR="00AB45F8" w:rsidRPr="003679B7" w:rsidRDefault="00AB45F8" w:rsidP="00E15624">
      <w:pPr>
        <w:pStyle w:val="Heading2"/>
        <w:numPr>
          <w:ilvl w:val="0"/>
          <w:numId w:val="17"/>
        </w:numPr>
        <w:tabs>
          <w:tab w:val="num" w:pos="550"/>
        </w:tabs>
        <w:rPr>
          <w:sz w:val="20"/>
          <w:szCs w:val="20"/>
        </w:rPr>
      </w:pPr>
      <w:r w:rsidRPr="003679B7">
        <w:rPr>
          <w:sz w:val="20"/>
          <w:szCs w:val="20"/>
        </w:rPr>
        <w:t>I ve IV</w:t>
      </w:r>
    </w:p>
    <w:p w:rsidR="00AB45F8" w:rsidRPr="003679B7" w:rsidRDefault="00AB45F8" w:rsidP="00E15624">
      <w:pPr>
        <w:pStyle w:val="Heading2"/>
        <w:numPr>
          <w:ilvl w:val="0"/>
          <w:numId w:val="17"/>
        </w:numPr>
        <w:tabs>
          <w:tab w:val="num" w:pos="550"/>
        </w:tabs>
        <w:rPr>
          <w:sz w:val="20"/>
          <w:szCs w:val="20"/>
        </w:rPr>
      </w:pPr>
      <w:r w:rsidRPr="003679B7">
        <w:rPr>
          <w:sz w:val="20"/>
          <w:szCs w:val="20"/>
        </w:rPr>
        <w:t>II ve III</w:t>
      </w:r>
    </w:p>
    <w:p w:rsidR="00AB45F8" w:rsidRPr="003679B7" w:rsidRDefault="00AB45F8" w:rsidP="00E15624">
      <w:pPr>
        <w:pStyle w:val="Heading2"/>
        <w:numPr>
          <w:ilvl w:val="0"/>
          <w:numId w:val="17"/>
        </w:numPr>
        <w:tabs>
          <w:tab w:val="num" w:pos="550"/>
        </w:tabs>
        <w:rPr>
          <w:sz w:val="20"/>
          <w:szCs w:val="20"/>
        </w:rPr>
      </w:pPr>
      <w:r w:rsidRPr="003679B7">
        <w:rPr>
          <w:sz w:val="20"/>
          <w:szCs w:val="20"/>
        </w:rPr>
        <w:t>II ve IV</w:t>
      </w:r>
    </w:p>
    <w:p w:rsidR="00AB45F8" w:rsidRPr="003679B7" w:rsidRDefault="00AB45F8" w:rsidP="00C33CCE">
      <w:pPr>
        <w:rPr>
          <w:rFonts w:ascii="Arial" w:hAnsi="Arial" w:cs="Arial"/>
          <w:b/>
          <w:sz w:val="20"/>
          <w:szCs w:val="20"/>
        </w:rPr>
      </w:pPr>
    </w:p>
    <w:p w:rsidR="00AB45F8" w:rsidRPr="004E7C98" w:rsidRDefault="00AB45F8" w:rsidP="004E7C98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4E7C98">
        <w:rPr>
          <w:rFonts w:ascii="Arial" w:hAnsi="Arial" w:cs="Arial"/>
          <w:sz w:val="20"/>
          <w:szCs w:val="20"/>
        </w:rPr>
        <w:t>HCOOCH</w:t>
      </w:r>
      <w:r w:rsidRPr="004E7C98">
        <w:rPr>
          <w:rFonts w:ascii="Arial" w:hAnsi="Arial" w:cs="Arial"/>
          <w:sz w:val="20"/>
          <w:szCs w:val="20"/>
          <w:vertAlign w:val="subscript"/>
        </w:rPr>
        <w:t xml:space="preserve">3 </w:t>
      </w:r>
      <w:r w:rsidRPr="004E7C98">
        <w:rPr>
          <w:rFonts w:ascii="Arial" w:hAnsi="Arial" w:cs="Arial"/>
          <w:sz w:val="20"/>
          <w:szCs w:val="20"/>
        </w:rPr>
        <w:t xml:space="preserve">bileşiğini elde etmek için hangi madde çifti kullanılmalıdır? </w:t>
      </w:r>
    </w:p>
    <w:p w:rsidR="00AB45F8" w:rsidRPr="003679B7" w:rsidRDefault="00AB45F8" w:rsidP="004E7C98">
      <w:pPr>
        <w:pStyle w:val="Heading2"/>
        <w:ind w:left="550" w:firstLine="0"/>
        <w:jc w:val="both"/>
        <w:rPr>
          <w:sz w:val="20"/>
          <w:szCs w:val="20"/>
        </w:rPr>
      </w:pPr>
    </w:p>
    <w:p w:rsidR="00AB45F8" w:rsidRPr="004E7C98" w:rsidRDefault="00AB45F8" w:rsidP="004E7C98">
      <w:pPr>
        <w:pStyle w:val="Heading2"/>
        <w:numPr>
          <w:ilvl w:val="0"/>
          <w:numId w:val="46"/>
        </w:numPr>
        <w:rPr>
          <w:sz w:val="20"/>
          <w:szCs w:val="20"/>
        </w:rPr>
      </w:pPr>
      <w:r w:rsidRPr="004E7C98">
        <w:rPr>
          <w:sz w:val="20"/>
          <w:szCs w:val="20"/>
        </w:rPr>
        <w:t>Asetik asit, metil alkol</w:t>
      </w:r>
    </w:p>
    <w:p w:rsidR="00AB45F8" w:rsidRPr="004E7C98" w:rsidRDefault="00AB45F8" w:rsidP="004E7C98">
      <w:pPr>
        <w:pStyle w:val="Heading2"/>
        <w:numPr>
          <w:ilvl w:val="0"/>
          <w:numId w:val="46"/>
        </w:numPr>
        <w:rPr>
          <w:sz w:val="20"/>
          <w:szCs w:val="20"/>
        </w:rPr>
      </w:pPr>
      <w:r w:rsidRPr="004E7C98">
        <w:rPr>
          <w:sz w:val="20"/>
          <w:szCs w:val="20"/>
        </w:rPr>
        <w:t>Asetik asit, etil alkol</w:t>
      </w:r>
    </w:p>
    <w:p w:rsidR="00AB45F8" w:rsidRPr="004E7C98" w:rsidRDefault="00AB45F8" w:rsidP="004E7C98">
      <w:pPr>
        <w:pStyle w:val="Heading2"/>
        <w:numPr>
          <w:ilvl w:val="0"/>
          <w:numId w:val="46"/>
        </w:numPr>
        <w:rPr>
          <w:sz w:val="20"/>
          <w:szCs w:val="20"/>
        </w:rPr>
      </w:pPr>
      <w:r w:rsidRPr="004E7C98">
        <w:rPr>
          <w:sz w:val="20"/>
          <w:szCs w:val="20"/>
        </w:rPr>
        <w:t>Metanoik asit, etil alkol</w:t>
      </w:r>
    </w:p>
    <w:p w:rsidR="00AB45F8" w:rsidRPr="004E7C98" w:rsidRDefault="00AB45F8" w:rsidP="004E7C98">
      <w:pPr>
        <w:pStyle w:val="Heading2"/>
        <w:numPr>
          <w:ilvl w:val="0"/>
          <w:numId w:val="46"/>
        </w:numPr>
        <w:rPr>
          <w:sz w:val="20"/>
          <w:szCs w:val="20"/>
        </w:rPr>
      </w:pPr>
      <w:r w:rsidRPr="004E7C98">
        <w:rPr>
          <w:sz w:val="20"/>
          <w:szCs w:val="20"/>
        </w:rPr>
        <w:t>Metanoik asit, metanol</w:t>
      </w:r>
    </w:p>
    <w:p w:rsidR="00AB45F8" w:rsidRDefault="00AB45F8" w:rsidP="004E7C98">
      <w:pPr>
        <w:pStyle w:val="Heading2"/>
        <w:numPr>
          <w:ilvl w:val="0"/>
          <w:numId w:val="46"/>
        </w:numPr>
        <w:tabs>
          <w:tab w:val="num" w:pos="550"/>
        </w:tabs>
        <w:rPr>
          <w:sz w:val="20"/>
          <w:szCs w:val="20"/>
        </w:rPr>
      </w:pPr>
      <w:r w:rsidRPr="004E7C98">
        <w:rPr>
          <w:sz w:val="20"/>
          <w:szCs w:val="20"/>
        </w:rPr>
        <w:t>Propiyonik asit, metil alkol</w:t>
      </w:r>
    </w:p>
    <w:p w:rsidR="00AB45F8" w:rsidRPr="004E7C98" w:rsidRDefault="00AB45F8" w:rsidP="004E7C98"/>
    <w:p w:rsidR="00AB45F8" w:rsidRPr="004E7C98" w:rsidRDefault="00AB45F8" w:rsidP="004E7C98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4E7C98">
        <w:rPr>
          <w:rFonts w:ascii="Arial" w:hAnsi="Arial" w:cs="Arial"/>
          <w:sz w:val="20"/>
          <w:szCs w:val="20"/>
        </w:rPr>
        <w:t>Aşağıda verilenlerden hangisi nükleofil reaktif olarak sınıflandırılır?</w:t>
      </w:r>
    </w:p>
    <w:p w:rsidR="00AB45F8" w:rsidRPr="004E7C98" w:rsidRDefault="00AB45F8" w:rsidP="004E7C98">
      <w:pPr>
        <w:pStyle w:val="ListParagraph"/>
        <w:rPr>
          <w:rFonts w:ascii="Arial" w:hAnsi="Arial" w:cs="Arial"/>
          <w:sz w:val="20"/>
          <w:szCs w:val="20"/>
        </w:rPr>
      </w:pPr>
    </w:p>
    <w:p w:rsidR="00AB45F8" w:rsidRDefault="00AB45F8" w:rsidP="004E7C98">
      <w:pPr>
        <w:pStyle w:val="Heading2"/>
        <w:numPr>
          <w:ilvl w:val="0"/>
          <w:numId w:val="47"/>
        </w:numPr>
        <w:rPr>
          <w:sz w:val="20"/>
          <w:szCs w:val="20"/>
        </w:rPr>
      </w:pPr>
      <w:r w:rsidRPr="004E7C98">
        <w:rPr>
          <w:sz w:val="20"/>
          <w:szCs w:val="20"/>
        </w:rPr>
        <w:t>NO</w:t>
      </w:r>
      <w:r w:rsidRPr="004E7C98">
        <w:rPr>
          <w:sz w:val="20"/>
          <w:szCs w:val="20"/>
          <w:vertAlign w:val="subscript"/>
        </w:rPr>
        <w:t>2</w:t>
      </w:r>
    </w:p>
    <w:p w:rsidR="00AB45F8" w:rsidRDefault="00AB45F8" w:rsidP="004E7C98">
      <w:pPr>
        <w:pStyle w:val="Heading2"/>
        <w:numPr>
          <w:ilvl w:val="0"/>
          <w:numId w:val="47"/>
        </w:numPr>
        <w:rPr>
          <w:sz w:val="20"/>
          <w:szCs w:val="20"/>
        </w:rPr>
      </w:pPr>
      <w:r w:rsidRPr="004E7C98">
        <w:rPr>
          <w:sz w:val="20"/>
          <w:szCs w:val="20"/>
        </w:rPr>
        <w:t>H</w:t>
      </w:r>
      <w:r w:rsidRPr="004E7C98">
        <w:rPr>
          <w:sz w:val="20"/>
          <w:szCs w:val="20"/>
          <w:vertAlign w:val="subscript"/>
        </w:rPr>
        <w:t>2</w:t>
      </w:r>
      <w:r w:rsidRPr="004E7C98">
        <w:rPr>
          <w:sz w:val="20"/>
          <w:szCs w:val="20"/>
        </w:rPr>
        <w:t>SO</w:t>
      </w:r>
      <w:r w:rsidRPr="004E7C98">
        <w:rPr>
          <w:sz w:val="20"/>
          <w:szCs w:val="20"/>
          <w:vertAlign w:val="subscript"/>
        </w:rPr>
        <w:t>4</w:t>
      </w:r>
    </w:p>
    <w:p w:rsidR="00AB45F8" w:rsidRDefault="00AB45F8" w:rsidP="004E7C98">
      <w:pPr>
        <w:pStyle w:val="Heading2"/>
        <w:numPr>
          <w:ilvl w:val="0"/>
          <w:numId w:val="47"/>
        </w:numPr>
        <w:rPr>
          <w:sz w:val="20"/>
          <w:szCs w:val="20"/>
        </w:rPr>
      </w:pPr>
      <w:r w:rsidRPr="004E7C98">
        <w:rPr>
          <w:sz w:val="20"/>
          <w:szCs w:val="20"/>
        </w:rPr>
        <w:t>CH</w:t>
      </w:r>
      <w:r w:rsidRPr="004E7C98">
        <w:rPr>
          <w:sz w:val="20"/>
          <w:szCs w:val="20"/>
          <w:vertAlign w:val="subscript"/>
        </w:rPr>
        <w:t>3</w:t>
      </w:r>
      <w:r w:rsidRPr="004E7C98">
        <w:rPr>
          <w:sz w:val="20"/>
          <w:szCs w:val="20"/>
        </w:rPr>
        <w:t>COCl</w:t>
      </w:r>
    </w:p>
    <w:p w:rsidR="00AB45F8" w:rsidRDefault="00AB45F8" w:rsidP="004E7C98">
      <w:pPr>
        <w:pStyle w:val="Heading2"/>
        <w:numPr>
          <w:ilvl w:val="0"/>
          <w:numId w:val="47"/>
        </w:numPr>
        <w:rPr>
          <w:sz w:val="20"/>
          <w:szCs w:val="20"/>
        </w:rPr>
      </w:pPr>
      <w:r w:rsidRPr="004E7C98">
        <w:rPr>
          <w:sz w:val="20"/>
          <w:szCs w:val="20"/>
        </w:rPr>
        <w:t>NaOH</w:t>
      </w:r>
    </w:p>
    <w:p w:rsidR="00AB45F8" w:rsidRPr="004E7C98" w:rsidRDefault="00AB45F8" w:rsidP="004E7C98">
      <w:pPr>
        <w:pStyle w:val="Heading2"/>
        <w:numPr>
          <w:ilvl w:val="0"/>
          <w:numId w:val="47"/>
        </w:numPr>
        <w:rPr>
          <w:sz w:val="20"/>
          <w:szCs w:val="20"/>
        </w:rPr>
      </w:pPr>
      <w:r w:rsidRPr="004E7C98">
        <w:rPr>
          <w:sz w:val="20"/>
          <w:szCs w:val="20"/>
        </w:rPr>
        <w:t>Cl</w:t>
      </w:r>
      <w:r w:rsidRPr="004E7C98">
        <w:rPr>
          <w:sz w:val="20"/>
          <w:szCs w:val="20"/>
          <w:vertAlign w:val="subscript"/>
        </w:rPr>
        <w:t>2</w:t>
      </w:r>
    </w:p>
    <w:p w:rsidR="00AB45F8" w:rsidRDefault="00AB45F8" w:rsidP="00534F30">
      <w:pPr>
        <w:pStyle w:val="Heading2"/>
        <w:spacing w:line="360" w:lineRule="auto"/>
        <w:ind w:left="0" w:firstLine="0"/>
        <w:rPr>
          <w:sz w:val="20"/>
          <w:szCs w:val="20"/>
        </w:rPr>
      </w:pPr>
    </w:p>
    <w:p w:rsidR="00AB45F8" w:rsidRDefault="00AB45F8" w:rsidP="00534F30">
      <w:pPr>
        <w:pStyle w:val="Heading2"/>
        <w:spacing w:line="360" w:lineRule="auto"/>
        <w:ind w:left="0" w:firstLine="0"/>
        <w:rPr>
          <w:sz w:val="20"/>
          <w:szCs w:val="20"/>
        </w:rPr>
      </w:pPr>
    </w:p>
    <w:p w:rsidR="00AB45F8" w:rsidRDefault="00AB45F8" w:rsidP="00534F30">
      <w:pPr>
        <w:pStyle w:val="Heading2"/>
        <w:spacing w:line="360" w:lineRule="auto"/>
        <w:ind w:left="0" w:firstLine="0"/>
        <w:rPr>
          <w:sz w:val="20"/>
          <w:szCs w:val="20"/>
        </w:rPr>
      </w:pPr>
    </w:p>
    <w:p w:rsidR="00AB45F8" w:rsidRDefault="00AB45F8" w:rsidP="00534F30">
      <w:pPr>
        <w:pStyle w:val="Heading2"/>
        <w:spacing w:line="360" w:lineRule="auto"/>
        <w:ind w:left="0" w:firstLine="0"/>
        <w:rPr>
          <w:sz w:val="20"/>
          <w:szCs w:val="20"/>
        </w:rPr>
      </w:pPr>
    </w:p>
    <w:p w:rsidR="00AB45F8" w:rsidRDefault="00AB45F8" w:rsidP="00534F30">
      <w:pPr>
        <w:pStyle w:val="Heading2"/>
        <w:spacing w:line="360" w:lineRule="auto"/>
        <w:ind w:left="0" w:firstLine="0"/>
        <w:rPr>
          <w:sz w:val="20"/>
          <w:szCs w:val="20"/>
        </w:rPr>
      </w:pPr>
    </w:p>
    <w:p w:rsidR="00AB45F8" w:rsidRDefault="00AB45F8" w:rsidP="00534F30">
      <w:pPr>
        <w:pStyle w:val="Heading2"/>
        <w:spacing w:line="360" w:lineRule="auto"/>
        <w:ind w:left="0" w:firstLine="0"/>
        <w:rPr>
          <w:sz w:val="20"/>
          <w:szCs w:val="20"/>
        </w:rPr>
      </w:pPr>
    </w:p>
    <w:p w:rsidR="00AB45F8" w:rsidRDefault="00AB45F8" w:rsidP="00534F30">
      <w:pPr>
        <w:pStyle w:val="Heading2"/>
        <w:spacing w:line="360" w:lineRule="auto"/>
        <w:ind w:left="0" w:firstLine="0"/>
        <w:rPr>
          <w:sz w:val="20"/>
          <w:szCs w:val="20"/>
        </w:rPr>
      </w:pPr>
    </w:p>
    <w:p w:rsidR="00AB45F8" w:rsidRDefault="00AB45F8" w:rsidP="00534F30">
      <w:pPr>
        <w:pStyle w:val="Heading2"/>
        <w:spacing w:line="360" w:lineRule="auto"/>
        <w:ind w:left="0" w:firstLine="0"/>
        <w:rPr>
          <w:sz w:val="20"/>
          <w:szCs w:val="20"/>
        </w:rPr>
      </w:pPr>
    </w:p>
    <w:p w:rsidR="00AB45F8" w:rsidRDefault="00AB45F8" w:rsidP="00534F30">
      <w:pPr>
        <w:pStyle w:val="Heading2"/>
        <w:spacing w:line="360" w:lineRule="auto"/>
        <w:ind w:left="0" w:firstLine="0"/>
        <w:rPr>
          <w:sz w:val="20"/>
          <w:szCs w:val="20"/>
        </w:rPr>
      </w:pPr>
    </w:p>
    <w:p w:rsidR="00AB45F8" w:rsidRDefault="00AB45F8" w:rsidP="00534F30">
      <w:pPr>
        <w:pStyle w:val="Heading2"/>
        <w:spacing w:line="360" w:lineRule="auto"/>
        <w:ind w:left="0" w:firstLine="0"/>
        <w:rPr>
          <w:sz w:val="20"/>
          <w:szCs w:val="20"/>
        </w:rPr>
      </w:pPr>
    </w:p>
    <w:p w:rsidR="00AB45F8" w:rsidRDefault="00AB45F8" w:rsidP="00534F30">
      <w:pPr>
        <w:pStyle w:val="Heading2"/>
        <w:spacing w:line="360" w:lineRule="auto"/>
        <w:ind w:left="0" w:firstLine="0"/>
        <w:rPr>
          <w:sz w:val="20"/>
          <w:szCs w:val="20"/>
        </w:rPr>
      </w:pPr>
    </w:p>
    <w:p w:rsidR="00AB45F8" w:rsidRDefault="00AB45F8" w:rsidP="00534F30">
      <w:pPr>
        <w:pStyle w:val="Heading2"/>
        <w:spacing w:line="360" w:lineRule="auto"/>
        <w:ind w:left="0" w:firstLine="0"/>
        <w:rPr>
          <w:sz w:val="20"/>
          <w:szCs w:val="20"/>
        </w:rPr>
      </w:pPr>
    </w:p>
    <w:p w:rsidR="00AB45F8" w:rsidRDefault="00AB45F8" w:rsidP="00534F30">
      <w:pPr>
        <w:pStyle w:val="Heading2"/>
        <w:spacing w:line="360" w:lineRule="auto"/>
        <w:ind w:left="0" w:firstLine="0"/>
        <w:rPr>
          <w:sz w:val="20"/>
          <w:szCs w:val="20"/>
        </w:rPr>
      </w:pPr>
    </w:p>
    <w:p w:rsidR="00AB45F8" w:rsidRDefault="00AB45F8" w:rsidP="00534F30">
      <w:pPr>
        <w:pStyle w:val="Heading2"/>
        <w:spacing w:line="360" w:lineRule="auto"/>
        <w:ind w:left="0" w:firstLine="0"/>
        <w:rPr>
          <w:sz w:val="20"/>
          <w:szCs w:val="20"/>
        </w:rPr>
      </w:pPr>
    </w:p>
    <w:p w:rsidR="00AB45F8" w:rsidRDefault="00AB45F8" w:rsidP="00534F30">
      <w:pPr>
        <w:pStyle w:val="Heading2"/>
        <w:spacing w:line="360" w:lineRule="auto"/>
        <w:ind w:left="0" w:firstLine="0"/>
        <w:rPr>
          <w:sz w:val="20"/>
          <w:szCs w:val="20"/>
        </w:rPr>
      </w:pPr>
    </w:p>
    <w:p w:rsidR="00AB45F8" w:rsidRDefault="00AB45F8" w:rsidP="00534F30">
      <w:pPr>
        <w:pStyle w:val="Heading2"/>
        <w:spacing w:line="360" w:lineRule="auto"/>
        <w:ind w:left="0" w:firstLine="0"/>
        <w:rPr>
          <w:sz w:val="20"/>
          <w:szCs w:val="20"/>
        </w:rPr>
      </w:pPr>
    </w:p>
    <w:p w:rsidR="00AB45F8" w:rsidRDefault="00AB45F8" w:rsidP="00534F30">
      <w:pPr>
        <w:pStyle w:val="Heading2"/>
        <w:spacing w:line="360" w:lineRule="auto"/>
        <w:ind w:left="0" w:firstLine="0"/>
        <w:rPr>
          <w:sz w:val="20"/>
          <w:szCs w:val="20"/>
        </w:rPr>
      </w:pPr>
    </w:p>
    <w:p w:rsidR="00AB45F8" w:rsidRDefault="00AB45F8" w:rsidP="00534F30">
      <w:pPr>
        <w:pStyle w:val="Heading2"/>
        <w:spacing w:line="360" w:lineRule="auto"/>
        <w:ind w:left="0" w:firstLine="0"/>
        <w:rPr>
          <w:sz w:val="20"/>
          <w:szCs w:val="20"/>
        </w:rPr>
      </w:pPr>
    </w:p>
    <w:p w:rsidR="00AB45F8" w:rsidRDefault="00AB45F8" w:rsidP="00534F30">
      <w:pPr>
        <w:pStyle w:val="Heading2"/>
        <w:spacing w:line="360" w:lineRule="auto"/>
        <w:ind w:left="0" w:firstLine="0"/>
        <w:rPr>
          <w:sz w:val="20"/>
          <w:szCs w:val="20"/>
        </w:rPr>
      </w:pPr>
    </w:p>
    <w:p w:rsidR="00AB45F8" w:rsidRDefault="00AB45F8" w:rsidP="00534F30">
      <w:pPr>
        <w:pStyle w:val="Heading2"/>
        <w:spacing w:line="360" w:lineRule="auto"/>
        <w:ind w:left="0" w:firstLine="0"/>
        <w:rPr>
          <w:sz w:val="20"/>
          <w:szCs w:val="20"/>
        </w:rPr>
      </w:pPr>
    </w:p>
    <w:p w:rsidR="00AB45F8" w:rsidRDefault="00AB45F8" w:rsidP="00534F30">
      <w:pPr>
        <w:pStyle w:val="Heading2"/>
        <w:spacing w:line="360" w:lineRule="auto"/>
        <w:ind w:left="0" w:firstLine="0"/>
        <w:rPr>
          <w:sz w:val="20"/>
          <w:szCs w:val="20"/>
        </w:rPr>
      </w:pPr>
    </w:p>
    <w:p w:rsidR="00AB45F8" w:rsidRDefault="00AB45F8" w:rsidP="00534F30">
      <w:pPr>
        <w:pStyle w:val="Heading2"/>
        <w:spacing w:line="360" w:lineRule="auto"/>
        <w:ind w:left="0" w:firstLine="0"/>
        <w:rPr>
          <w:sz w:val="20"/>
          <w:szCs w:val="20"/>
        </w:rPr>
      </w:pPr>
    </w:p>
    <w:p w:rsidR="00AB45F8" w:rsidRDefault="00AB45F8" w:rsidP="00534F30">
      <w:pPr>
        <w:pStyle w:val="Heading2"/>
        <w:spacing w:line="360" w:lineRule="auto"/>
        <w:ind w:left="0" w:firstLine="0"/>
        <w:rPr>
          <w:sz w:val="20"/>
          <w:szCs w:val="20"/>
        </w:rPr>
      </w:pPr>
    </w:p>
    <w:p w:rsidR="00AB45F8" w:rsidRDefault="00AB45F8" w:rsidP="00534F30">
      <w:pPr>
        <w:pStyle w:val="Heading2"/>
        <w:spacing w:line="360" w:lineRule="auto"/>
        <w:ind w:left="0" w:firstLine="0"/>
        <w:rPr>
          <w:sz w:val="20"/>
          <w:szCs w:val="20"/>
        </w:rPr>
      </w:pPr>
    </w:p>
    <w:p w:rsidR="00AB45F8" w:rsidRDefault="00AB45F8" w:rsidP="00534F30">
      <w:pPr>
        <w:pStyle w:val="Heading2"/>
        <w:spacing w:line="360" w:lineRule="auto"/>
        <w:ind w:left="0" w:firstLine="0"/>
        <w:rPr>
          <w:sz w:val="20"/>
          <w:szCs w:val="20"/>
        </w:rPr>
      </w:pPr>
    </w:p>
    <w:p w:rsidR="00AB45F8" w:rsidRDefault="00AB45F8" w:rsidP="00534F30">
      <w:pPr>
        <w:pStyle w:val="Heading2"/>
        <w:spacing w:line="360" w:lineRule="auto"/>
        <w:ind w:left="0" w:firstLine="0"/>
        <w:rPr>
          <w:sz w:val="20"/>
          <w:szCs w:val="20"/>
        </w:rPr>
      </w:pPr>
    </w:p>
    <w:p w:rsidR="00AB45F8" w:rsidRDefault="00AB45F8" w:rsidP="00534F30">
      <w:pPr>
        <w:pStyle w:val="Heading2"/>
        <w:spacing w:line="360" w:lineRule="auto"/>
        <w:ind w:left="0" w:firstLine="0"/>
        <w:rPr>
          <w:sz w:val="20"/>
          <w:szCs w:val="20"/>
        </w:rPr>
      </w:pPr>
    </w:p>
    <w:p w:rsidR="00AB45F8" w:rsidRDefault="00AB45F8" w:rsidP="00534F30">
      <w:pPr>
        <w:pStyle w:val="Heading2"/>
        <w:spacing w:line="360" w:lineRule="auto"/>
        <w:ind w:left="0" w:firstLine="0"/>
        <w:rPr>
          <w:sz w:val="20"/>
          <w:szCs w:val="20"/>
        </w:rPr>
      </w:pPr>
    </w:p>
    <w:p w:rsidR="00AB45F8" w:rsidRDefault="00AB45F8" w:rsidP="00534F30">
      <w:pPr>
        <w:pStyle w:val="Heading2"/>
        <w:spacing w:line="360" w:lineRule="auto"/>
        <w:ind w:left="0" w:firstLine="0"/>
        <w:rPr>
          <w:sz w:val="20"/>
          <w:szCs w:val="20"/>
        </w:rPr>
      </w:pPr>
    </w:p>
    <w:p w:rsidR="00AB45F8" w:rsidRPr="00ED0457" w:rsidRDefault="00AB45F8" w:rsidP="00534F30">
      <w:pPr>
        <w:pStyle w:val="Heading2"/>
        <w:spacing w:line="360" w:lineRule="auto"/>
        <w:ind w:left="0" w:firstLine="0"/>
        <w:rPr>
          <w:sz w:val="20"/>
          <w:szCs w:val="20"/>
        </w:rPr>
      </w:pPr>
      <w:r w:rsidRPr="00ED0457">
        <w:rPr>
          <w:sz w:val="20"/>
          <w:szCs w:val="20"/>
        </w:rPr>
        <w:t xml:space="preserve">Adı, soyadı:                        </w:t>
      </w:r>
    </w:p>
    <w:p w:rsidR="00AB45F8" w:rsidRPr="00ED0457" w:rsidRDefault="00AB45F8" w:rsidP="00534F30">
      <w:pPr>
        <w:spacing w:line="360" w:lineRule="auto"/>
        <w:rPr>
          <w:rFonts w:ascii="Arial" w:hAnsi="Arial" w:cs="Arial"/>
          <w:sz w:val="20"/>
          <w:szCs w:val="20"/>
        </w:rPr>
      </w:pPr>
      <w:r w:rsidRPr="00ED0457">
        <w:rPr>
          <w:rFonts w:ascii="Arial" w:hAnsi="Arial" w:cs="Arial"/>
          <w:sz w:val="20"/>
          <w:szCs w:val="20"/>
        </w:rPr>
        <w:t>Sınıfı, numarası:</w:t>
      </w:r>
    </w:p>
    <w:p w:rsidR="00AB45F8" w:rsidRPr="00ED0457" w:rsidRDefault="00AB45F8" w:rsidP="00534F30">
      <w:pPr>
        <w:pStyle w:val="Heading1"/>
        <w:spacing w:line="360" w:lineRule="auto"/>
        <w:ind w:right="-18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……………………………………………………….. </w:t>
      </w:r>
      <w:r w:rsidRPr="00ED0457">
        <w:rPr>
          <w:sz w:val="20"/>
          <w:szCs w:val="20"/>
        </w:rPr>
        <w:t>2011–2012 EĞİTİM VE ÖĞRETİM YILI 12. SINIF</w:t>
      </w:r>
      <w:r>
        <w:rPr>
          <w:sz w:val="20"/>
          <w:szCs w:val="20"/>
        </w:rPr>
        <w:t xml:space="preserve"> KİMYA ORTALAMA YÜKSELTME VE SORUMLULUK </w:t>
      </w:r>
      <w:r w:rsidRPr="00ED0457">
        <w:rPr>
          <w:sz w:val="20"/>
          <w:szCs w:val="20"/>
        </w:rPr>
        <w:t>SINAVI</w:t>
      </w:r>
      <w:r>
        <w:rPr>
          <w:sz w:val="20"/>
          <w:szCs w:val="20"/>
        </w:rPr>
        <w:t xml:space="preserve"> CEVAP ANAHTARI</w:t>
      </w:r>
    </w:p>
    <w:p w:rsidR="00AB45F8" w:rsidRPr="00ED0457" w:rsidRDefault="00AB45F8" w:rsidP="00534F30">
      <w:pPr>
        <w:spacing w:line="360" w:lineRule="auto"/>
        <w:rPr>
          <w:rFonts w:ascii="Arial" w:hAnsi="Arial" w:cs="Arial"/>
          <w:sz w:val="20"/>
          <w:szCs w:val="20"/>
        </w:rPr>
      </w:pPr>
      <w:r w:rsidRPr="00ED0457">
        <w:rPr>
          <w:rFonts w:ascii="Arial" w:hAnsi="Arial" w:cs="Arial"/>
          <w:sz w:val="20"/>
          <w:szCs w:val="20"/>
        </w:rPr>
        <w:t>Sınav yeri ve tarihi:</w:t>
      </w:r>
    </w:p>
    <w:p w:rsidR="00AB45F8" w:rsidRPr="00ED0457" w:rsidRDefault="00AB45F8" w:rsidP="005C37BD">
      <w:pPr>
        <w:spacing w:line="360" w:lineRule="auto"/>
        <w:rPr>
          <w:rFonts w:ascii="Arial" w:hAnsi="Arial" w:cs="Arial"/>
          <w:sz w:val="20"/>
          <w:szCs w:val="20"/>
        </w:rPr>
      </w:pPr>
      <w:r w:rsidRPr="00ED0457">
        <w:rPr>
          <w:rFonts w:ascii="Arial" w:hAnsi="Arial" w:cs="Arial"/>
          <w:sz w:val="20"/>
          <w:szCs w:val="20"/>
        </w:rPr>
        <w:t>Sınav süresi ve saati:</w:t>
      </w:r>
      <w:r>
        <w:rPr>
          <w:rFonts w:ascii="Arial" w:hAnsi="Arial" w:cs="Arial"/>
          <w:sz w:val="20"/>
          <w:szCs w:val="20"/>
        </w:rPr>
        <w:t xml:space="preserve"> 60 dakika,</w:t>
      </w:r>
    </w:p>
    <w:p w:rsidR="00AB45F8" w:rsidRPr="00ED0457" w:rsidRDefault="00AB45F8" w:rsidP="00534F30">
      <w:pPr>
        <w:spacing w:line="360" w:lineRule="auto"/>
        <w:rPr>
          <w:rFonts w:ascii="Arial" w:hAnsi="Arial" w:cs="Arial"/>
          <w:sz w:val="20"/>
          <w:szCs w:val="20"/>
        </w:rPr>
      </w:pPr>
      <w:r w:rsidRPr="00ED0457">
        <w:rPr>
          <w:rFonts w:ascii="Arial" w:hAnsi="Arial" w:cs="Arial"/>
          <w:sz w:val="20"/>
          <w:szCs w:val="20"/>
        </w:rPr>
        <w:t>Puan dağılı</w:t>
      </w:r>
      <w:r>
        <w:rPr>
          <w:rFonts w:ascii="Arial" w:hAnsi="Arial" w:cs="Arial"/>
          <w:sz w:val="20"/>
          <w:szCs w:val="20"/>
        </w:rPr>
        <w:t>mı: İlk 4 soru 1’er puan, diğer sorular 3’er</w:t>
      </w:r>
      <w:r w:rsidRPr="00ED0457">
        <w:rPr>
          <w:rFonts w:ascii="Arial" w:hAnsi="Arial" w:cs="Arial"/>
          <w:sz w:val="20"/>
          <w:szCs w:val="20"/>
        </w:rPr>
        <w:t xml:space="preserve"> puandır.</w:t>
      </w:r>
      <w:r>
        <w:rPr>
          <w:rFonts w:ascii="Arial" w:hAnsi="Arial" w:cs="Arial"/>
          <w:sz w:val="20"/>
          <w:szCs w:val="20"/>
        </w:rPr>
        <w:t xml:space="preserve"> Yanlış, doğruyu götürmeyecektir</w:t>
      </w:r>
      <w:r w:rsidRPr="00ED0457">
        <w:rPr>
          <w:rFonts w:ascii="Arial" w:hAnsi="Arial" w:cs="Arial"/>
          <w:sz w:val="20"/>
          <w:szCs w:val="20"/>
        </w:rPr>
        <w:t>.</w:t>
      </w:r>
    </w:p>
    <w:p w:rsidR="00AB45F8" w:rsidRPr="00ED0457" w:rsidRDefault="00AB45F8" w:rsidP="00534F30">
      <w:pPr>
        <w:pStyle w:val="Heading1"/>
        <w:spacing w:line="360" w:lineRule="auto"/>
        <w:jc w:val="right"/>
        <w:rPr>
          <w:sz w:val="20"/>
          <w:szCs w:val="20"/>
        </w:rPr>
        <w:sectPr w:rsidR="00AB45F8" w:rsidRPr="00ED0457" w:rsidSect="00534F30">
          <w:footerReference w:type="even" r:id="rId9"/>
          <w:footerReference w:type="default" r:id="rId10"/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ED0457">
        <w:rPr>
          <w:sz w:val="20"/>
          <w:szCs w:val="20"/>
        </w:rPr>
        <w:t xml:space="preserve">                                                                                              Başarılar…</w:t>
      </w:r>
    </w:p>
    <w:p w:rsidR="00AB45F8" w:rsidRPr="003679B7" w:rsidRDefault="00AB45F8" w:rsidP="00534F30">
      <w:pPr>
        <w:pStyle w:val="Heading2"/>
        <w:numPr>
          <w:ilvl w:val="0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Aşağıdakilerden hangi madde yükseltgenmeye zorlanırsa bir organik ürün vermez? C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C</w:t>
      </w:r>
      <w:r w:rsidRPr="003679B7">
        <w:rPr>
          <w:sz w:val="20"/>
          <w:szCs w:val="20"/>
          <w:vertAlign w:val="subscript"/>
        </w:rPr>
        <w:t>2</w:t>
      </w:r>
      <w:r w:rsidRPr="003679B7">
        <w:rPr>
          <w:sz w:val="20"/>
          <w:szCs w:val="20"/>
        </w:rPr>
        <w:t>H</w:t>
      </w:r>
      <w:r w:rsidRPr="003679B7">
        <w:rPr>
          <w:sz w:val="20"/>
          <w:szCs w:val="20"/>
          <w:vertAlign w:val="subscript"/>
        </w:rPr>
        <w:t>5</w:t>
      </w:r>
      <w:r w:rsidRPr="003679B7">
        <w:rPr>
          <w:sz w:val="20"/>
          <w:szCs w:val="20"/>
        </w:rPr>
        <w:t xml:space="preserve">OH 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CH</w:t>
      </w:r>
      <w:r w:rsidRPr="003679B7">
        <w:rPr>
          <w:sz w:val="20"/>
          <w:szCs w:val="20"/>
          <w:vertAlign w:val="subscript"/>
        </w:rPr>
        <w:t>3</w:t>
      </w:r>
      <w:r w:rsidRPr="003679B7">
        <w:rPr>
          <w:sz w:val="20"/>
          <w:szCs w:val="20"/>
        </w:rPr>
        <w:t xml:space="preserve">CHO 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(CH</w:t>
      </w:r>
      <w:r w:rsidRPr="003679B7">
        <w:rPr>
          <w:sz w:val="20"/>
          <w:szCs w:val="20"/>
          <w:vertAlign w:val="subscript"/>
        </w:rPr>
        <w:t>3</w:t>
      </w:r>
      <w:r w:rsidRPr="003679B7">
        <w:rPr>
          <w:sz w:val="20"/>
          <w:szCs w:val="20"/>
        </w:rPr>
        <w:t>)</w:t>
      </w:r>
      <w:r w:rsidRPr="003679B7">
        <w:rPr>
          <w:sz w:val="20"/>
          <w:szCs w:val="20"/>
          <w:vertAlign w:val="subscript"/>
        </w:rPr>
        <w:t>3</w:t>
      </w:r>
      <w:r w:rsidRPr="003679B7">
        <w:rPr>
          <w:sz w:val="20"/>
          <w:szCs w:val="20"/>
        </w:rPr>
        <w:t xml:space="preserve">COH 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CH</w:t>
      </w:r>
      <w:r w:rsidRPr="003679B7">
        <w:rPr>
          <w:sz w:val="20"/>
          <w:szCs w:val="20"/>
          <w:vertAlign w:val="subscript"/>
        </w:rPr>
        <w:t>3</w:t>
      </w:r>
      <w:r w:rsidRPr="003679B7">
        <w:rPr>
          <w:sz w:val="20"/>
          <w:szCs w:val="20"/>
        </w:rPr>
        <w:t xml:space="preserve">OH 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CH</w:t>
      </w:r>
      <w:r w:rsidRPr="003679B7">
        <w:rPr>
          <w:sz w:val="20"/>
          <w:szCs w:val="20"/>
          <w:vertAlign w:val="subscript"/>
        </w:rPr>
        <w:t>3</w:t>
      </w:r>
      <w:r w:rsidRPr="003679B7">
        <w:rPr>
          <w:sz w:val="20"/>
          <w:szCs w:val="20"/>
        </w:rPr>
        <w:t>CHOHCH</w:t>
      </w:r>
      <w:r w:rsidRPr="003679B7">
        <w:rPr>
          <w:sz w:val="20"/>
          <w:szCs w:val="20"/>
          <w:vertAlign w:val="subscript"/>
        </w:rPr>
        <w:t>3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0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“Fehling çözeltisi” hangi maddelere ve nasıl etki eder? B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Ketonlara yükseltgen olarak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Aldehitlere yükseltgen olarak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Ketonlara indirgen olarak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Aldehitlere indirgen olarak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Eterlere indirgen olarak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0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CH</w:t>
      </w:r>
      <w:r w:rsidRPr="003679B7">
        <w:rPr>
          <w:sz w:val="20"/>
          <w:szCs w:val="20"/>
          <w:vertAlign w:val="subscript"/>
        </w:rPr>
        <w:t>3</w:t>
      </w:r>
      <w:r w:rsidRPr="003679B7">
        <w:rPr>
          <w:sz w:val="20"/>
          <w:szCs w:val="20"/>
        </w:rPr>
        <w:t>COOCH</w:t>
      </w:r>
      <w:r w:rsidRPr="003679B7">
        <w:rPr>
          <w:sz w:val="20"/>
          <w:szCs w:val="20"/>
          <w:vertAlign w:val="subscript"/>
        </w:rPr>
        <w:t xml:space="preserve">3 </w:t>
      </w:r>
      <w:r w:rsidRPr="003679B7">
        <w:rPr>
          <w:sz w:val="20"/>
          <w:szCs w:val="20"/>
        </w:rPr>
        <w:t>esterindeki köprü oksijeni (iki tek bağ yapmış oksijen), esteri oluşturan maddelerden hangisine aittir? B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Karboksilli asit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Alkol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Eter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 xml:space="preserve">Aldehit 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Keton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0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Zeytinyağının hidrolizinde en fazla açığa çıkan yağ asidi aşağıdakilerden hangisidir? C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C</w:t>
      </w:r>
      <w:r w:rsidRPr="003679B7">
        <w:rPr>
          <w:sz w:val="20"/>
          <w:szCs w:val="20"/>
          <w:vertAlign w:val="subscript"/>
        </w:rPr>
        <w:t>3</w:t>
      </w:r>
      <w:r w:rsidRPr="003679B7">
        <w:rPr>
          <w:sz w:val="20"/>
          <w:szCs w:val="20"/>
        </w:rPr>
        <w:t>H</w:t>
      </w:r>
      <w:r w:rsidRPr="003679B7">
        <w:rPr>
          <w:sz w:val="20"/>
          <w:szCs w:val="20"/>
          <w:vertAlign w:val="subscript"/>
        </w:rPr>
        <w:t>7</w:t>
      </w:r>
      <w:r w:rsidRPr="003679B7">
        <w:rPr>
          <w:sz w:val="20"/>
          <w:szCs w:val="20"/>
        </w:rPr>
        <w:t>COOH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C</w:t>
      </w:r>
      <w:r w:rsidRPr="003679B7">
        <w:rPr>
          <w:sz w:val="20"/>
          <w:szCs w:val="20"/>
          <w:vertAlign w:val="subscript"/>
        </w:rPr>
        <w:t>15</w:t>
      </w:r>
      <w:r w:rsidRPr="003679B7">
        <w:rPr>
          <w:sz w:val="20"/>
          <w:szCs w:val="20"/>
        </w:rPr>
        <w:t>H</w:t>
      </w:r>
      <w:r w:rsidRPr="003679B7">
        <w:rPr>
          <w:sz w:val="20"/>
          <w:szCs w:val="20"/>
          <w:vertAlign w:val="subscript"/>
        </w:rPr>
        <w:t>31</w:t>
      </w:r>
      <w:r w:rsidRPr="003679B7">
        <w:rPr>
          <w:sz w:val="20"/>
          <w:szCs w:val="20"/>
        </w:rPr>
        <w:t>COOH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C</w:t>
      </w:r>
      <w:r w:rsidRPr="003679B7">
        <w:rPr>
          <w:sz w:val="20"/>
          <w:szCs w:val="20"/>
          <w:vertAlign w:val="subscript"/>
        </w:rPr>
        <w:t>17</w:t>
      </w:r>
      <w:r w:rsidRPr="003679B7">
        <w:rPr>
          <w:sz w:val="20"/>
          <w:szCs w:val="20"/>
        </w:rPr>
        <w:t>H</w:t>
      </w:r>
      <w:r w:rsidRPr="003679B7">
        <w:rPr>
          <w:sz w:val="20"/>
          <w:szCs w:val="20"/>
          <w:vertAlign w:val="subscript"/>
        </w:rPr>
        <w:t>33</w:t>
      </w:r>
      <w:r w:rsidRPr="003679B7">
        <w:rPr>
          <w:sz w:val="20"/>
          <w:szCs w:val="20"/>
        </w:rPr>
        <w:t>COOH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C</w:t>
      </w:r>
      <w:r w:rsidRPr="003679B7">
        <w:rPr>
          <w:sz w:val="20"/>
          <w:szCs w:val="20"/>
          <w:vertAlign w:val="subscript"/>
        </w:rPr>
        <w:t>17</w:t>
      </w:r>
      <w:r w:rsidRPr="003679B7">
        <w:rPr>
          <w:sz w:val="20"/>
          <w:szCs w:val="20"/>
        </w:rPr>
        <w:t>H</w:t>
      </w:r>
      <w:r w:rsidRPr="003679B7">
        <w:rPr>
          <w:sz w:val="20"/>
          <w:szCs w:val="20"/>
          <w:vertAlign w:val="subscript"/>
        </w:rPr>
        <w:t>35</w:t>
      </w:r>
      <w:r w:rsidRPr="003679B7">
        <w:rPr>
          <w:sz w:val="20"/>
          <w:szCs w:val="20"/>
        </w:rPr>
        <w:t>COOH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C</w:t>
      </w:r>
      <w:r w:rsidRPr="003679B7">
        <w:rPr>
          <w:sz w:val="20"/>
          <w:szCs w:val="20"/>
          <w:vertAlign w:val="subscript"/>
        </w:rPr>
        <w:t>17</w:t>
      </w:r>
      <w:r w:rsidRPr="003679B7">
        <w:rPr>
          <w:sz w:val="20"/>
          <w:szCs w:val="20"/>
        </w:rPr>
        <w:t>H</w:t>
      </w:r>
      <w:r w:rsidRPr="003679B7">
        <w:rPr>
          <w:sz w:val="20"/>
          <w:szCs w:val="20"/>
          <w:vertAlign w:val="subscript"/>
        </w:rPr>
        <w:t>29</w:t>
      </w:r>
      <w:r w:rsidRPr="003679B7">
        <w:rPr>
          <w:sz w:val="20"/>
          <w:szCs w:val="20"/>
        </w:rPr>
        <w:t>COOH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0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Aspirin, hangi asidin bir türevidir? D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Okzalik asit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Ftalik asit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Stearik asit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Salisilik asit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Benzoik asit</w:t>
      </w:r>
    </w:p>
    <w:p w:rsidR="00AB45F8" w:rsidRPr="003679B7" w:rsidRDefault="00AB45F8" w:rsidP="00534F30">
      <w:pPr>
        <w:pStyle w:val="Heading2"/>
        <w:ind w:left="0" w:firstLine="0"/>
        <w:rPr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0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H</w:t>
      </w:r>
      <w:r w:rsidRPr="003679B7">
        <w:rPr>
          <w:sz w:val="20"/>
          <w:szCs w:val="20"/>
          <w:vertAlign w:val="subscript"/>
        </w:rPr>
        <w:t>2</w:t>
      </w:r>
      <w:r w:rsidRPr="003679B7">
        <w:rPr>
          <w:sz w:val="20"/>
          <w:szCs w:val="20"/>
        </w:rPr>
        <w:t>O, CH</w:t>
      </w:r>
      <w:r w:rsidRPr="003679B7">
        <w:rPr>
          <w:sz w:val="20"/>
          <w:szCs w:val="20"/>
          <w:vertAlign w:val="subscript"/>
        </w:rPr>
        <w:t>3</w:t>
      </w:r>
      <w:r w:rsidRPr="003679B7">
        <w:rPr>
          <w:sz w:val="20"/>
          <w:szCs w:val="20"/>
        </w:rPr>
        <w:t>OH, CH</w:t>
      </w:r>
      <w:r w:rsidRPr="003679B7">
        <w:rPr>
          <w:sz w:val="20"/>
          <w:szCs w:val="20"/>
          <w:vertAlign w:val="subscript"/>
        </w:rPr>
        <w:t>4</w:t>
      </w:r>
      <w:r w:rsidRPr="003679B7">
        <w:rPr>
          <w:sz w:val="20"/>
          <w:szCs w:val="20"/>
        </w:rPr>
        <w:t>,</w:t>
      </w:r>
      <w:r w:rsidRPr="003679B7">
        <w:rPr>
          <w:sz w:val="20"/>
          <w:szCs w:val="20"/>
          <w:vertAlign w:val="subscript"/>
        </w:rPr>
        <w:t xml:space="preserve"> </w:t>
      </w:r>
      <w:r w:rsidRPr="003679B7">
        <w:rPr>
          <w:sz w:val="20"/>
          <w:szCs w:val="20"/>
        </w:rPr>
        <w:t>C</w:t>
      </w:r>
      <w:r w:rsidRPr="003679B7">
        <w:rPr>
          <w:sz w:val="20"/>
          <w:szCs w:val="20"/>
          <w:vertAlign w:val="subscript"/>
        </w:rPr>
        <w:t>2</w:t>
      </w:r>
      <w:r w:rsidRPr="003679B7">
        <w:rPr>
          <w:sz w:val="20"/>
          <w:szCs w:val="20"/>
        </w:rPr>
        <w:t>H</w:t>
      </w:r>
      <w:r w:rsidRPr="003679B7">
        <w:rPr>
          <w:sz w:val="20"/>
          <w:szCs w:val="20"/>
          <w:vertAlign w:val="subscript"/>
        </w:rPr>
        <w:t xml:space="preserve">2 </w:t>
      </w:r>
      <w:r w:rsidRPr="003679B7">
        <w:rPr>
          <w:sz w:val="20"/>
          <w:szCs w:val="20"/>
        </w:rPr>
        <w:t>maddelerinin hangisinde veya hangilerinde hidrojen bağı vardır? E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Yalnız H</w:t>
      </w:r>
      <w:r w:rsidRPr="003679B7">
        <w:rPr>
          <w:sz w:val="20"/>
          <w:szCs w:val="20"/>
          <w:vertAlign w:val="subscript"/>
        </w:rPr>
        <w:t>2</w:t>
      </w:r>
      <w:r w:rsidRPr="003679B7">
        <w:rPr>
          <w:sz w:val="20"/>
          <w:szCs w:val="20"/>
        </w:rPr>
        <w:t>O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Yalnız CH</w:t>
      </w:r>
      <w:r w:rsidRPr="003679B7">
        <w:rPr>
          <w:sz w:val="20"/>
          <w:szCs w:val="20"/>
          <w:vertAlign w:val="subscript"/>
        </w:rPr>
        <w:t>3</w:t>
      </w:r>
      <w:r w:rsidRPr="003679B7">
        <w:rPr>
          <w:sz w:val="20"/>
          <w:szCs w:val="20"/>
        </w:rPr>
        <w:t>OH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Yalnız CH</w:t>
      </w:r>
      <w:r w:rsidRPr="003679B7">
        <w:rPr>
          <w:sz w:val="20"/>
          <w:szCs w:val="20"/>
          <w:vertAlign w:val="subscript"/>
        </w:rPr>
        <w:t>4</w:t>
      </w:r>
      <w:r w:rsidRPr="003679B7">
        <w:rPr>
          <w:sz w:val="20"/>
          <w:szCs w:val="20"/>
        </w:rPr>
        <w:t xml:space="preserve"> 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CH</w:t>
      </w:r>
      <w:r w:rsidRPr="003679B7">
        <w:rPr>
          <w:sz w:val="20"/>
          <w:szCs w:val="20"/>
          <w:vertAlign w:val="subscript"/>
        </w:rPr>
        <w:t>4</w:t>
      </w:r>
      <w:r w:rsidRPr="003679B7">
        <w:rPr>
          <w:sz w:val="20"/>
          <w:szCs w:val="20"/>
        </w:rPr>
        <w:t xml:space="preserve"> ve CH</w:t>
      </w:r>
      <w:r w:rsidRPr="003679B7">
        <w:rPr>
          <w:sz w:val="20"/>
          <w:szCs w:val="20"/>
          <w:vertAlign w:val="subscript"/>
        </w:rPr>
        <w:t>3</w:t>
      </w:r>
      <w:r w:rsidRPr="003679B7">
        <w:rPr>
          <w:sz w:val="20"/>
          <w:szCs w:val="20"/>
        </w:rPr>
        <w:t xml:space="preserve">OH  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CH</w:t>
      </w:r>
      <w:r w:rsidRPr="003679B7">
        <w:rPr>
          <w:sz w:val="20"/>
          <w:szCs w:val="20"/>
          <w:vertAlign w:val="subscript"/>
        </w:rPr>
        <w:t>3</w:t>
      </w:r>
      <w:r w:rsidRPr="003679B7">
        <w:rPr>
          <w:sz w:val="20"/>
          <w:szCs w:val="20"/>
        </w:rPr>
        <w:t>OH ve H</w:t>
      </w:r>
      <w:r w:rsidRPr="003679B7">
        <w:rPr>
          <w:sz w:val="20"/>
          <w:szCs w:val="20"/>
          <w:vertAlign w:val="subscript"/>
        </w:rPr>
        <w:t>2</w:t>
      </w:r>
      <w:r w:rsidRPr="003679B7">
        <w:rPr>
          <w:sz w:val="20"/>
          <w:szCs w:val="20"/>
        </w:rPr>
        <w:t>O</w:t>
      </w:r>
    </w:p>
    <w:p w:rsidR="00AB45F8" w:rsidRPr="003679B7" w:rsidRDefault="00AB45F8" w:rsidP="00534F30">
      <w:pPr>
        <w:pStyle w:val="Heading2"/>
        <w:numPr>
          <w:ilvl w:val="0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Aşağıda molekül formülü verilen bileşiklerden hangisi cis-trans izomerine sahiptir? D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CH</w:t>
      </w:r>
      <w:r w:rsidRPr="003679B7">
        <w:rPr>
          <w:sz w:val="20"/>
          <w:szCs w:val="20"/>
          <w:vertAlign w:val="subscript"/>
        </w:rPr>
        <w:t>2</w:t>
      </w:r>
      <w:r w:rsidRPr="003679B7">
        <w:rPr>
          <w:sz w:val="20"/>
          <w:szCs w:val="20"/>
        </w:rPr>
        <w:t>Cl</w:t>
      </w:r>
      <w:r w:rsidRPr="003679B7">
        <w:rPr>
          <w:sz w:val="20"/>
          <w:szCs w:val="20"/>
          <w:vertAlign w:val="subscript"/>
        </w:rPr>
        <w:t>2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CHCl</w:t>
      </w:r>
      <w:r w:rsidRPr="003679B7">
        <w:rPr>
          <w:sz w:val="20"/>
          <w:szCs w:val="20"/>
          <w:vertAlign w:val="subscript"/>
        </w:rPr>
        <w:t xml:space="preserve">2 </w:t>
      </w:r>
      <w:r w:rsidRPr="003679B7">
        <w:rPr>
          <w:sz w:val="20"/>
          <w:szCs w:val="20"/>
        </w:rPr>
        <w:t>- CHCl</w:t>
      </w:r>
      <w:r w:rsidRPr="003679B7">
        <w:rPr>
          <w:sz w:val="20"/>
          <w:szCs w:val="20"/>
          <w:vertAlign w:val="subscript"/>
        </w:rPr>
        <w:t>2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CH</w:t>
      </w:r>
      <w:r w:rsidRPr="003679B7">
        <w:rPr>
          <w:sz w:val="20"/>
          <w:szCs w:val="20"/>
          <w:vertAlign w:val="subscript"/>
        </w:rPr>
        <w:t>2</w:t>
      </w:r>
      <w:r w:rsidRPr="003679B7">
        <w:rPr>
          <w:sz w:val="20"/>
          <w:szCs w:val="20"/>
        </w:rPr>
        <w:t>Cl</w:t>
      </w:r>
      <w:r w:rsidRPr="003679B7">
        <w:rPr>
          <w:sz w:val="20"/>
          <w:szCs w:val="20"/>
          <w:vertAlign w:val="subscript"/>
        </w:rPr>
        <w:t xml:space="preserve"> </w:t>
      </w:r>
      <w:r w:rsidRPr="003679B7">
        <w:rPr>
          <w:sz w:val="20"/>
          <w:szCs w:val="20"/>
        </w:rPr>
        <w:t>- CH</w:t>
      </w:r>
      <w:r w:rsidRPr="003679B7">
        <w:rPr>
          <w:sz w:val="20"/>
          <w:szCs w:val="20"/>
          <w:vertAlign w:val="subscript"/>
        </w:rPr>
        <w:t>2</w:t>
      </w:r>
      <w:r w:rsidRPr="003679B7">
        <w:rPr>
          <w:sz w:val="20"/>
          <w:szCs w:val="20"/>
        </w:rPr>
        <w:t>Cl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CHCl</w:t>
      </w:r>
      <w:r w:rsidRPr="003679B7">
        <w:rPr>
          <w:sz w:val="20"/>
          <w:szCs w:val="20"/>
          <w:vertAlign w:val="subscript"/>
        </w:rPr>
        <w:t xml:space="preserve"> </w:t>
      </w:r>
      <w:r w:rsidRPr="003679B7">
        <w:rPr>
          <w:sz w:val="20"/>
          <w:szCs w:val="20"/>
        </w:rPr>
        <w:t>= CHCl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CCl</w:t>
      </w:r>
      <w:r w:rsidRPr="003679B7">
        <w:rPr>
          <w:sz w:val="20"/>
          <w:szCs w:val="20"/>
          <w:vertAlign w:val="subscript"/>
        </w:rPr>
        <w:t xml:space="preserve">2 </w:t>
      </w:r>
      <w:r w:rsidRPr="003679B7">
        <w:rPr>
          <w:sz w:val="20"/>
          <w:szCs w:val="20"/>
        </w:rPr>
        <w:t>= CH</w:t>
      </w:r>
      <w:r w:rsidRPr="003679B7">
        <w:rPr>
          <w:sz w:val="20"/>
          <w:szCs w:val="20"/>
          <w:vertAlign w:val="subscript"/>
        </w:rPr>
        <w:t>2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ListParagraph"/>
        <w:numPr>
          <w:ilvl w:val="0"/>
          <w:numId w:val="32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 xml:space="preserve">Amonyaklı bakır (I) nitrat ile kırmızı çökelek oluşturan hidrokarbon aşağıdakilerden hangisidir? A </w:t>
      </w:r>
    </w:p>
    <w:p w:rsidR="00AB45F8" w:rsidRPr="003679B7" w:rsidRDefault="00AB45F8" w:rsidP="00534F30">
      <w:pPr>
        <w:jc w:val="both"/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0"/>
          <w:numId w:val="33"/>
        </w:numPr>
        <w:rPr>
          <w:sz w:val="20"/>
          <w:szCs w:val="20"/>
        </w:rPr>
      </w:pPr>
      <w:r w:rsidRPr="003679B7">
        <w:rPr>
          <w:sz w:val="20"/>
          <w:szCs w:val="20"/>
        </w:rPr>
        <w:t>C</w:t>
      </w:r>
      <w:r w:rsidRPr="003679B7">
        <w:rPr>
          <w:sz w:val="20"/>
          <w:szCs w:val="20"/>
          <w:vertAlign w:val="subscript"/>
        </w:rPr>
        <w:t>2</w:t>
      </w:r>
      <w:r w:rsidRPr="003679B7">
        <w:rPr>
          <w:sz w:val="20"/>
          <w:szCs w:val="20"/>
        </w:rPr>
        <w:t>H</w:t>
      </w:r>
      <w:r w:rsidRPr="003679B7">
        <w:rPr>
          <w:sz w:val="20"/>
          <w:szCs w:val="20"/>
          <w:vertAlign w:val="subscript"/>
        </w:rPr>
        <w:t>2</w:t>
      </w:r>
      <w:r w:rsidRPr="003679B7">
        <w:rPr>
          <w:sz w:val="20"/>
          <w:szCs w:val="20"/>
        </w:rPr>
        <w:t xml:space="preserve"> </w:t>
      </w:r>
    </w:p>
    <w:p w:rsidR="00AB45F8" w:rsidRPr="003679B7" w:rsidRDefault="00AB45F8" w:rsidP="00534F30">
      <w:pPr>
        <w:pStyle w:val="Heading2"/>
        <w:numPr>
          <w:ilvl w:val="0"/>
          <w:numId w:val="33"/>
        </w:numPr>
        <w:rPr>
          <w:sz w:val="20"/>
          <w:szCs w:val="20"/>
        </w:rPr>
      </w:pPr>
      <w:r w:rsidRPr="003679B7">
        <w:rPr>
          <w:sz w:val="20"/>
          <w:szCs w:val="20"/>
        </w:rPr>
        <w:t>CH</w:t>
      </w:r>
      <w:r w:rsidRPr="003679B7">
        <w:rPr>
          <w:sz w:val="20"/>
          <w:szCs w:val="20"/>
          <w:vertAlign w:val="subscript"/>
        </w:rPr>
        <w:t>4</w:t>
      </w:r>
    </w:p>
    <w:p w:rsidR="00AB45F8" w:rsidRPr="003679B7" w:rsidRDefault="00AB45F8" w:rsidP="00534F30">
      <w:pPr>
        <w:pStyle w:val="Heading2"/>
        <w:numPr>
          <w:ilvl w:val="0"/>
          <w:numId w:val="33"/>
        </w:numPr>
        <w:rPr>
          <w:sz w:val="20"/>
          <w:szCs w:val="20"/>
        </w:rPr>
      </w:pPr>
      <w:r w:rsidRPr="003679B7">
        <w:rPr>
          <w:sz w:val="20"/>
          <w:szCs w:val="20"/>
        </w:rPr>
        <w:t>C</w:t>
      </w:r>
      <w:r w:rsidRPr="003679B7">
        <w:rPr>
          <w:sz w:val="20"/>
          <w:szCs w:val="20"/>
          <w:vertAlign w:val="subscript"/>
        </w:rPr>
        <w:t>2</w:t>
      </w:r>
      <w:r w:rsidRPr="003679B7">
        <w:rPr>
          <w:sz w:val="20"/>
          <w:szCs w:val="20"/>
        </w:rPr>
        <w:t>H</w:t>
      </w:r>
      <w:r w:rsidRPr="003679B7">
        <w:rPr>
          <w:sz w:val="20"/>
          <w:szCs w:val="20"/>
          <w:vertAlign w:val="subscript"/>
        </w:rPr>
        <w:t>4</w:t>
      </w:r>
      <w:r w:rsidRPr="003679B7">
        <w:rPr>
          <w:sz w:val="20"/>
          <w:szCs w:val="20"/>
        </w:rPr>
        <w:t xml:space="preserve"> </w:t>
      </w:r>
    </w:p>
    <w:p w:rsidR="00AB45F8" w:rsidRPr="003679B7" w:rsidRDefault="00AB45F8" w:rsidP="00534F30">
      <w:pPr>
        <w:pStyle w:val="Heading2"/>
        <w:numPr>
          <w:ilvl w:val="0"/>
          <w:numId w:val="33"/>
        </w:numPr>
        <w:rPr>
          <w:sz w:val="20"/>
          <w:szCs w:val="20"/>
        </w:rPr>
      </w:pPr>
      <w:r w:rsidRPr="003679B7">
        <w:rPr>
          <w:sz w:val="20"/>
          <w:szCs w:val="20"/>
        </w:rPr>
        <w:t>C</w:t>
      </w:r>
      <w:r w:rsidRPr="003679B7">
        <w:rPr>
          <w:sz w:val="20"/>
          <w:szCs w:val="20"/>
          <w:vertAlign w:val="subscript"/>
        </w:rPr>
        <w:t>2</w:t>
      </w:r>
      <w:r w:rsidRPr="003679B7">
        <w:rPr>
          <w:sz w:val="20"/>
          <w:szCs w:val="20"/>
        </w:rPr>
        <w:t>H</w:t>
      </w:r>
      <w:r w:rsidRPr="003679B7">
        <w:rPr>
          <w:sz w:val="20"/>
          <w:szCs w:val="20"/>
          <w:vertAlign w:val="subscript"/>
        </w:rPr>
        <w:t>6</w:t>
      </w:r>
    </w:p>
    <w:p w:rsidR="00AB45F8" w:rsidRPr="003679B7" w:rsidRDefault="00AB45F8" w:rsidP="00534F30">
      <w:pPr>
        <w:pStyle w:val="Heading2"/>
        <w:numPr>
          <w:ilvl w:val="0"/>
          <w:numId w:val="33"/>
        </w:numPr>
        <w:rPr>
          <w:sz w:val="20"/>
          <w:szCs w:val="20"/>
        </w:rPr>
      </w:pPr>
      <w:r w:rsidRPr="003679B7">
        <w:rPr>
          <w:sz w:val="20"/>
          <w:szCs w:val="20"/>
        </w:rPr>
        <w:t>C</w:t>
      </w:r>
      <w:r w:rsidRPr="003679B7">
        <w:rPr>
          <w:sz w:val="20"/>
          <w:szCs w:val="20"/>
          <w:vertAlign w:val="subscript"/>
        </w:rPr>
        <w:t>3</w:t>
      </w:r>
      <w:r w:rsidRPr="003679B7">
        <w:rPr>
          <w:sz w:val="20"/>
          <w:szCs w:val="20"/>
        </w:rPr>
        <w:t>H</w:t>
      </w:r>
      <w:r w:rsidRPr="003679B7">
        <w:rPr>
          <w:sz w:val="20"/>
          <w:szCs w:val="20"/>
          <w:vertAlign w:val="subscript"/>
        </w:rPr>
        <w:t>8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0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1 mol etil alkolden 1 mol su çıkarmakla ne elde edilir? B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Metan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 xml:space="preserve">Eten 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Asetilen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Grignard bileşiği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Etil halojenür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0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Organik kimyada su çekici olarak şu asitlerden hangisi kullanılır? D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Hidrosiyanik asit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Karbonik asit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Asetik asit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Sülfürik asit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Benzoik asit</w:t>
      </w:r>
    </w:p>
    <w:p w:rsidR="00AB45F8" w:rsidRDefault="00AB45F8" w:rsidP="00534F30">
      <w:pPr>
        <w:pStyle w:val="Heading2"/>
        <w:ind w:left="720" w:firstLine="0"/>
        <w:rPr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0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Amonyaklı bakır (I) nitrat hangi maddenin tanınmasında kullanılır? E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Metan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Aseton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Eten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Asetik asit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Asetilen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0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Amidler nelerden oluşur? A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Karboksilli asitlerle amonyak veya aminlerden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Alkol ve aminlerden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Eter ve aminlerden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 xml:space="preserve">Karboksilli asit ve alkollerden 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Amonyak ve alkollerden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0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Aşağıdaki maddelerden hangisi asit özelliği göstermez? E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 xml:space="preserve">HCOOH 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CH</w:t>
      </w:r>
      <w:r w:rsidRPr="003679B7">
        <w:rPr>
          <w:sz w:val="20"/>
          <w:szCs w:val="20"/>
          <w:vertAlign w:val="subscript"/>
        </w:rPr>
        <w:t>3</w:t>
      </w:r>
      <w:r w:rsidRPr="003679B7">
        <w:rPr>
          <w:sz w:val="20"/>
          <w:szCs w:val="20"/>
        </w:rPr>
        <w:t xml:space="preserve">CHOHCOOH 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C</w:t>
      </w:r>
      <w:r w:rsidRPr="003679B7">
        <w:rPr>
          <w:sz w:val="20"/>
          <w:szCs w:val="20"/>
          <w:vertAlign w:val="subscript"/>
        </w:rPr>
        <w:t>6</w:t>
      </w:r>
      <w:r w:rsidRPr="003679B7">
        <w:rPr>
          <w:sz w:val="20"/>
          <w:szCs w:val="20"/>
        </w:rPr>
        <w:t>H</w:t>
      </w:r>
      <w:r w:rsidRPr="003679B7">
        <w:rPr>
          <w:sz w:val="20"/>
          <w:szCs w:val="20"/>
          <w:vertAlign w:val="subscript"/>
        </w:rPr>
        <w:t>5</w:t>
      </w:r>
      <w:r w:rsidRPr="003679B7">
        <w:rPr>
          <w:sz w:val="20"/>
          <w:szCs w:val="20"/>
        </w:rPr>
        <w:t xml:space="preserve">OH 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CHCl</w:t>
      </w:r>
      <w:r w:rsidRPr="003679B7">
        <w:rPr>
          <w:sz w:val="20"/>
          <w:szCs w:val="20"/>
          <w:vertAlign w:val="subscript"/>
        </w:rPr>
        <w:t>2</w:t>
      </w:r>
      <w:r w:rsidRPr="003679B7">
        <w:rPr>
          <w:sz w:val="20"/>
          <w:szCs w:val="20"/>
        </w:rPr>
        <w:t>COOH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CH</w:t>
      </w:r>
      <w:r w:rsidRPr="003679B7">
        <w:rPr>
          <w:sz w:val="20"/>
          <w:szCs w:val="20"/>
          <w:vertAlign w:val="subscript"/>
        </w:rPr>
        <w:t>2</w:t>
      </w:r>
      <w:r w:rsidRPr="003679B7">
        <w:rPr>
          <w:sz w:val="20"/>
          <w:szCs w:val="20"/>
        </w:rPr>
        <w:t>OHCH</w:t>
      </w:r>
      <w:r w:rsidRPr="003679B7">
        <w:rPr>
          <w:sz w:val="20"/>
          <w:szCs w:val="20"/>
          <w:vertAlign w:val="subscript"/>
        </w:rPr>
        <w:t>2</w:t>
      </w:r>
      <w:r w:rsidRPr="003679B7">
        <w:rPr>
          <w:sz w:val="20"/>
          <w:szCs w:val="20"/>
        </w:rPr>
        <w:t>CHO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0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C</w:t>
      </w:r>
      <w:r w:rsidRPr="003679B7">
        <w:rPr>
          <w:sz w:val="20"/>
          <w:szCs w:val="20"/>
          <w:vertAlign w:val="subscript"/>
        </w:rPr>
        <w:t>3</w:t>
      </w:r>
      <w:r w:rsidRPr="003679B7">
        <w:rPr>
          <w:sz w:val="20"/>
          <w:szCs w:val="20"/>
        </w:rPr>
        <w:t>H</w:t>
      </w:r>
      <w:r w:rsidRPr="003679B7">
        <w:rPr>
          <w:sz w:val="20"/>
          <w:szCs w:val="20"/>
          <w:vertAlign w:val="subscript"/>
        </w:rPr>
        <w:t>6</w:t>
      </w:r>
      <w:r w:rsidRPr="003679B7">
        <w:rPr>
          <w:sz w:val="20"/>
          <w:szCs w:val="20"/>
        </w:rPr>
        <w:t>O oran formülündeki bir organik madde için kaç yapı izomeri vardır? A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2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4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5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6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 xml:space="preserve">8 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0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Esterler, hangi iki sınıf organik bileşikten türerler? C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Alkol ve amin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Alkol ve eter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Alkol ve karboksilli asit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Eter ve karboksilli asit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Eter ve amin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0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Aşağıdaki bileşiklerden hangisi veya hangilerinin sudaki çözünürlüğünün çok az olacağını beklersiniz? D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rPr>
          <w:rFonts w:ascii="Arial" w:hAnsi="Arial" w:cs="Arial"/>
          <w:sz w:val="20"/>
          <w:szCs w:val="20"/>
          <w:vertAlign w:val="subscript"/>
        </w:rPr>
      </w:pPr>
      <w:r w:rsidRPr="003679B7">
        <w:rPr>
          <w:rFonts w:ascii="Arial" w:hAnsi="Arial" w:cs="Arial"/>
          <w:sz w:val="20"/>
          <w:szCs w:val="20"/>
        </w:rPr>
        <w:t xml:space="preserve">               I. CH</w:t>
      </w:r>
      <w:r w:rsidRPr="003679B7">
        <w:rPr>
          <w:rFonts w:ascii="Arial" w:hAnsi="Arial" w:cs="Arial"/>
          <w:sz w:val="20"/>
          <w:szCs w:val="20"/>
          <w:vertAlign w:val="subscript"/>
        </w:rPr>
        <w:t>3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OH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  <w:vertAlign w:val="subscript"/>
        </w:rPr>
      </w:pPr>
      <w:r w:rsidRPr="003679B7">
        <w:rPr>
          <w:rFonts w:ascii="Arial" w:hAnsi="Arial" w:cs="Arial"/>
          <w:sz w:val="20"/>
          <w:szCs w:val="20"/>
        </w:rPr>
        <w:t xml:space="preserve">              II. CH</w:t>
      </w:r>
      <w:r w:rsidRPr="003679B7">
        <w:rPr>
          <w:rFonts w:ascii="Arial" w:hAnsi="Arial" w:cs="Arial"/>
          <w:sz w:val="20"/>
          <w:szCs w:val="20"/>
          <w:vertAlign w:val="subscript"/>
        </w:rPr>
        <w:t>3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Cl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  <w:vertAlign w:val="subscript"/>
        </w:rPr>
      </w:pPr>
      <w:r w:rsidRPr="003679B7">
        <w:rPr>
          <w:rFonts w:ascii="Arial" w:hAnsi="Arial" w:cs="Arial"/>
          <w:sz w:val="20"/>
          <w:szCs w:val="20"/>
        </w:rPr>
        <w:t xml:space="preserve">             III. CH</w:t>
      </w:r>
      <w:r w:rsidRPr="003679B7">
        <w:rPr>
          <w:rFonts w:ascii="Arial" w:hAnsi="Arial" w:cs="Arial"/>
          <w:sz w:val="20"/>
          <w:szCs w:val="20"/>
          <w:vertAlign w:val="subscript"/>
        </w:rPr>
        <w:t>3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OCH</w:t>
      </w:r>
      <w:r w:rsidRPr="003679B7">
        <w:rPr>
          <w:rFonts w:ascii="Arial" w:hAnsi="Arial" w:cs="Arial"/>
          <w:sz w:val="20"/>
          <w:szCs w:val="20"/>
          <w:vertAlign w:val="subscript"/>
        </w:rPr>
        <w:t>3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  <w:vertAlign w:val="subscript"/>
        </w:rPr>
      </w:pPr>
      <w:r w:rsidRPr="003679B7">
        <w:rPr>
          <w:rFonts w:ascii="Arial" w:hAnsi="Arial" w:cs="Arial"/>
          <w:sz w:val="20"/>
          <w:szCs w:val="20"/>
          <w:vertAlign w:val="superscript"/>
        </w:rPr>
        <w:t xml:space="preserve">                   </w:t>
      </w:r>
      <w:r w:rsidRPr="003679B7">
        <w:rPr>
          <w:rFonts w:ascii="Arial" w:hAnsi="Arial" w:cs="Arial"/>
          <w:sz w:val="20"/>
          <w:szCs w:val="20"/>
        </w:rPr>
        <w:t>IV. HOCH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OH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 xml:space="preserve">             V. CH</w:t>
      </w:r>
      <w:r w:rsidRPr="003679B7">
        <w:rPr>
          <w:rFonts w:ascii="Arial" w:hAnsi="Arial" w:cs="Arial"/>
          <w:sz w:val="20"/>
          <w:szCs w:val="20"/>
          <w:vertAlign w:val="subscript"/>
        </w:rPr>
        <w:t>3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3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Yalnız II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Yalnız IV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II ve IV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II ve V</w:t>
      </w:r>
    </w:p>
    <w:p w:rsidR="00AB45F8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I ve IV</w:t>
      </w:r>
    </w:p>
    <w:p w:rsidR="00AB45F8" w:rsidRPr="003679B7" w:rsidRDefault="00AB45F8" w:rsidP="00534F30"/>
    <w:p w:rsidR="00AB45F8" w:rsidRDefault="00AB45F8" w:rsidP="00534F30">
      <w:pPr>
        <w:pStyle w:val="Heading2"/>
        <w:numPr>
          <w:ilvl w:val="0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Yağlar, hangi sınıf bileşiklere örnektir? E</w:t>
      </w:r>
    </w:p>
    <w:p w:rsidR="00AB45F8" w:rsidRPr="00534F30" w:rsidRDefault="00AB45F8" w:rsidP="00534F30"/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Karbonhidrat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Amid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Alkol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Protein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 xml:space="preserve">Ester 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0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C</w:t>
      </w:r>
      <w:r w:rsidRPr="003679B7">
        <w:rPr>
          <w:sz w:val="20"/>
          <w:szCs w:val="20"/>
          <w:vertAlign w:val="subscript"/>
        </w:rPr>
        <w:t>4</w:t>
      </w:r>
      <w:r w:rsidRPr="003679B7">
        <w:rPr>
          <w:sz w:val="20"/>
          <w:szCs w:val="20"/>
        </w:rPr>
        <w:t>H</w:t>
      </w:r>
      <w:r w:rsidRPr="003679B7">
        <w:rPr>
          <w:sz w:val="20"/>
          <w:szCs w:val="20"/>
          <w:vertAlign w:val="subscript"/>
        </w:rPr>
        <w:t>8</w:t>
      </w:r>
      <w:r w:rsidRPr="003679B7">
        <w:rPr>
          <w:sz w:val="20"/>
          <w:szCs w:val="20"/>
        </w:rPr>
        <w:t xml:space="preserve"> molekül formülündeki bir organik madde için mümkün olan bütün izomerler kaç adettir? D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2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3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4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6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 xml:space="preserve">8 </w:t>
      </w:r>
    </w:p>
    <w:p w:rsidR="00AB45F8" w:rsidRPr="003679B7" w:rsidRDefault="00AB45F8" w:rsidP="00534F30">
      <w:pPr>
        <w:pStyle w:val="Heading2"/>
        <w:ind w:left="720" w:firstLine="0"/>
        <w:rPr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0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Yağların bütününün hidrolizinde, ortak bir ürün ortaya çıkar. Bu ürünün adı nedir? B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Etilen glikol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Gliserin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Palmitik asit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Asetik asit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Bütanol</w:t>
      </w:r>
    </w:p>
    <w:p w:rsidR="00AB45F8" w:rsidRPr="003679B7" w:rsidRDefault="00AB45F8" w:rsidP="00534F30">
      <w:pPr>
        <w:pStyle w:val="Heading2"/>
        <w:ind w:left="720" w:firstLine="0"/>
        <w:rPr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0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Aşağıdaki maddelerden hangisi, yanında belirtilen türdeki kimyasal reaksiyonu vermez? E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C</w:t>
      </w:r>
      <w:r w:rsidRPr="003679B7">
        <w:rPr>
          <w:sz w:val="20"/>
          <w:szCs w:val="20"/>
          <w:vertAlign w:val="subscript"/>
        </w:rPr>
        <w:t>2</w:t>
      </w:r>
      <w:r w:rsidRPr="003679B7">
        <w:rPr>
          <w:sz w:val="20"/>
          <w:szCs w:val="20"/>
        </w:rPr>
        <w:t>H</w:t>
      </w:r>
      <w:r w:rsidRPr="003679B7">
        <w:rPr>
          <w:sz w:val="20"/>
          <w:szCs w:val="20"/>
          <w:vertAlign w:val="subscript"/>
        </w:rPr>
        <w:t>6</w:t>
      </w:r>
      <w:r w:rsidRPr="003679B7">
        <w:rPr>
          <w:sz w:val="20"/>
          <w:szCs w:val="20"/>
        </w:rPr>
        <w:t>, sübstitüsyon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C</w:t>
      </w:r>
      <w:r w:rsidRPr="003679B7">
        <w:rPr>
          <w:sz w:val="20"/>
          <w:szCs w:val="20"/>
          <w:vertAlign w:val="subscript"/>
        </w:rPr>
        <w:t>3</w:t>
      </w:r>
      <w:r w:rsidRPr="003679B7">
        <w:rPr>
          <w:sz w:val="20"/>
          <w:szCs w:val="20"/>
        </w:rPr>
        <w:t>H</w:t>
      </w:r>
      <w:r w:rsidRPr="003679B7">
        <w:rPr>
          <w:sz w:val="20"/>
          <w:szCs w:val="20"/>
          <w:vertAlign w:val="subscript"/>
        </w:rPr>
        <w:t>6</w:t>
      </w:r>
      <w:r w:rsidRPr="003679B7">
        <w:rPr>
          <w:sz w:val="20"/>
          <w:szCs w:val="20"/>
        </w:rPr>
        <w:t>, katılma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CH</w:t>
      </w:r>
      <w:r w:rsidRPr="003679B7">
        <w:rPr>
          <w:sz w:val="20"/>
          <w:szCs w:val="20"/>
          <w:vertAlign w:val="subscript"/>
        </w:rPr>
        <w:t>3</w:t>
      </w:r>
      <w:r w:rsidRPr="003679B7">
        <w:rPr>
          <w:sz w:val="20"/>
          <w:szCs w:val="20"/>
        </w:rPr>
        <w:t xml:space="preserve">CHO, yükseltgenme 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CH</w:t>
      </w:r>
      <w:r w:rsidRPr="003679B7">
        <w:rPr>
          <w:sz w:val="20"/>
          <w:szCs w:val="20"/>
          <w:vertAlign w:val="subscript"/>
        </w:rPr>
        <w:t>3</w:t>
      </w:r>
      <w:r w:rsidRPr="003679B7">
        <w:rPr>
          <w:sz w:val="20"/>
          <w:szCs w:val="20"/>
        </w:rPr>
        <w:t xml:space="preserve">COOH, esterleşme 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C</w:t>
      </w:r>
      <w:r w:rsidRPr="003679B7">
        <w:rPr>
          <w:sz w:val="20"/>
          <w:szCs w:val="20"/>
          <w:vertAlign w:val="subscript"/>
        </w:rPr>
        <w:t>2</w:t>
      </w:r>
      <w:r w:rsidRPr="003679B7">
        <w:rPr>
          <w:sz w:val="20"/>
          <w:szCs w:val="20"/>
        </w:rPr>
        <w:t>H</w:t>
      </w:r>
      <w:r w:rsidRPr="003679B7">
        <w:rPr>
          <w:sz w:val="20"/>
          <w:szCs w:val="20"/>
          <w:vertAlign w:val="subscript"/>
        </w:rPr>
        <w:t>4</w:t>
      </w:r>
      <w:r w:rsidRPr="003679B7">
        <w:rPr>
          <w:sz w:val="20"/>
          <w:szCs w:val="20"/>
        </w:rPr>
        <w:t>, kondenzasyon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0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Sekonder alkoller bir basamak yükseltgendiklerinde hangi bileşik grubunu oluştururlar? A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Ketonları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Karboksilli asitleri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Esterleri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Aldehitleri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 xml:space="preserve">Eterleri 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ListParagraph"/>
        <w:numPr>
          <w:ilvl w:val="0"/>
          <w:numId w:val="32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Aşağıdakilerden hangisi ya da hangileri 2-bütanolün izomeridir? D</w:t>
      </w:r>
    </w:p>
    <w:p w:rsidR="00AB45F8" w:rsidRPr="003679B7" w:rsidRDefault="00AB45F8" w:rsidP="00534F30">
      <w:pPr>
        <w:pStyle w:val="ListParagraph"/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ListParagraph"/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 xml:space="preserve">Metil propil eter  </w:t>
      </w:r>
    </w:p>
    <w:p w:rsidR="00AB45F8" w:rsidRPr="003679B7" w:rsidRDefault="00AB45F8" w:rsidP="00534F30">
      <w:pPr>
        <w:pStyle w:val="ListParagraph"/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Dimetil eter</w:t>
      </w:r>
    </w:p>
    <w:p w:rsidR="00AB45F8" w:rsidRPr="003679B7" w:rsidRDefault="00AB45F8" w:rsidP="00534F30">
      <w:pPr>
        <w:pStyle w:val="ListParagraph"/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2-metil-2-propanol</w:t>
      </w:r>
    </w:p>
    <w:p w:rsidR="00AB45F8" w:rsidRPr="003679B7" w:rsidRDefault="00AB45F8" w:rsidP="00534F30">
      <w:pPr>
        <w:pStyle w:val="ListParagraph"/>
        <w:ind w:left="1800"/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Yalnız I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Yalnız II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I ve II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I ve III</w:t>
      </w:r>
    </w:p>
    <w:p w:rsidR="00AB45F8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II ve III</w:t>
      </w:r>
    </w:p>
    <w:p w:rsidR="00AB45F8" w:rsidRPr="003679B7" w:rsidRDefault="00AB45F8" w:rsidP="00534F30"/>
    <w:p w:rsidR="00AB45F8" w:rsidRPr="003679B7" w:rsidRDefault="00AB45F8" w:rsidP="00534F30">
      <w:pPr>
        <w:pStyle w:val="ListParagraph"/>
        <w:numPr>
          <w:ilvl w:val="0"/>
          <w:numId w:val="32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Aşağıdakilerden hangisi yükseltgenirse etil metil keton oluşur? C</w:t>
      </w:r>
    </w:p>
    <w:p w:rsidR="00AB45F8" w:rsidRPr="003679B7" w:rsidRDefault="00AB45F8" w:rsidP="00534F30">
      <w:pPr>
        <w:pStyle w:val="ListParagraph"/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ListParagraph"/>
        <w:numPr>
          <w:ilvl w:val="1"/>
          <w:numId w:val="32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Etil metil eter</w:t>
      </w:r>
    </w:p>
    <w:p w:rsidR="00AB45F8" w:rsidRPr="003679B7" w:rsidRDefault="00AB45F8" w:rsidP="00534F30">
      <w:pPr>
        <w:pStyle w:val="ListParagraph"/>
        <w:numPr>
          <w:ilvl w:val="1"/>
          <w:numId w:val="32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1-bütanol</w:t>
      </w:r>
    </w:p>
    <w:p w:rsidR="00AB45F8" w:rsidRPr="003679B7" w:rsidRDefault="00AB45F8" w:rsidP="00534F30">
      <w:pPr>
        <w:pStyle w:val="ListParagraph"/>
        <w:numPr>
          <w:ilvl w:val="1"/>
          <w:numId w:val="32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2-bütanol</w:t>
      </w:r>
    </w:p>
    <w:p w:rsidR="00AB45F8" w:rsidRPr="003679B7" w:rsidRDefault="00AB45F8" w:rsidP="00534F30">
      <w:pPr>
        <w:pStyle w:val="ListParagraph"/>
        <w:numPr>
          <w:ilvl w:val="1"/>
          <w:numId w:val="32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2-propanol</w:t>
      </w:r>
    </w:p>
    <w:p w:rsidR="00AB45F8" w:rsidRPr="003679B7" w:rsidRDefault="00AB45F8" w:rsidP="00534F30">
      <w:pPr>
        <w:pStyle w:val="ListParagraph"/>
        <w:numPr>
          <w:ilvl w:val="1"/>
          <w:numId w:val="32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2-metil-1-propanol</w:t>
      </w:r>
    </w:p>
    <w:p w:rsidR="00AB45F8" w:rsidRPr="003679B7" w:rsidRDefault="00AB45F8" w:rsidP="00534F30">
      <w:pPr>
        <w:pStyle w:val="ListParagraph"/>
        <w:ind w:left="1440"/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0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CH</w:t>
      </w:r>
      <w:r w:rsidRPr="003679B7">
        <w:rPr>
          <w:sz w:val="20"/>
          <w:szCs w:val="20"/>
          <w:vertAlign w:val="subscript"/>
        </w:rPr>
        <w:t>3</w:t>
      </w:r>
      <w:r w:rsidRPr="003679B7">
        <w:rPr>
          <w:sz w:val="20"/>
          <w:szCs w:val="20"/>
        </w:rPr>
        <w:t>COH bileşiği ile ilgili olarak aşağıdakilerden hangisi yanlıştır? E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Karbonil grubu içerir.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Amonyaklı AgNO</w:t>
      </w:r>
      <w:r w:rsidRPr="003679B7">
        <w:rPr>
          <w:sz w:val="20"/>
          <w:szCs w:val="20"/>
          <w:vertAlign w:val="subscript"/>
        </w:rPr>
        <w:t xml:space="preserve">3 </w:t>
      </w:r>
      <w:r w:rsidRPr="003679B7">
        <w:rPr>
          <w:sz w:val="20"/>
          <w:szCs w:val="20"/>
        </w:rPr>
        <w:t>ile tepkime verir.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Etanoik asidin indirgenmesinden oluşur.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Etil alkolün yükseltgenmesinden oluşur.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Asetonun izomeridir.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ListParagraph"/>
        <w:numPr>
          <w:ilvl w:val="0"/>
          <w:numId w:val="32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Birbirinden farklı alkil grupları içeren bir tersiyer alkolün karbon atomu sayısı en az kaç olur? B</w:t>
      </w:r>
    </w:p>
    <w:p w:rsidR="00AB45F8" w:rsidRPr="003679B7" w:rsidRDefault="00AB45F8" w:rsidP="00534F30">
      <w:pPr>
        <w:pStyle w:val="ListParagraph"/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ListParagraph"/>
        <w:numPr>
          <w:ilvl w:val="1"/>
          <w:numId w:val="32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8</w:t>
      </w:r>
    </w:p>
    <w:p w:rsidR="00AB45F8" w:rsidRPr="003679B7" w:rsidRDefault="00AB45F8" w:rsidP="00534F30">
      <w:pPr>
        <w:pStyle w:val="ListParagraph"/>
        <w:numPr>
          <w:ilvl w:val="1"/>
          <w:numId w:val="32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7</w:t>
      </w:r>
    </w:p>
    <w:p w:rsidR="00AB45F8" w:rsidRPr="003679B7" w:rsidRDefault="00AB45F8" w:rsidP="00534F30">
      <w:pPr>
        <w:pStyle w:val="ListParagraph"/>
        <w:numPr>
          <w:ilvl w:val="1"/>
          <w:numId w:val="32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6</w:t>
      </w:r>
    </w:p>
    <w:p w:rsidR="00AB45F8" w:rsidRPr="003679B7" w:rsidRDefault="00AB45F8" w:rsidP="00534F30">
      <w:pPr>
        <w:pStyle w:val="ListParagraph"/>
        <w:numPr>
          <w:ilvl w:val="1"/>
          <w:numId w:val="32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5</w:t>
      </w:r>
    </w:p>
    <w:p w:rsidR="00AB45F8" w:rsidRPr="003679B7" w:rsidRDefault="00AB45F8" w:rsidP="00534F30">
      <w:pPr>
        <w:pStyle w:val="ListParagraph"/>
        <w:numPr>
          <w:ilvl w:val="1"/>
          <w:numId w:val="32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 xml:space="preserve">4  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ListParagraph"/>
        <w:numPr>
          <w:ilvl w:val="0"/>
          <w:numId w:val="32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Aşağıda verilen molekül kütleleri birbirine yakın maddelerden hangisinin kaynama noktasının en yüksektir? D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rPr>
          <w:rFonts w:ascii="Arial" w:hAnsi="Arial" w:cs="Arial"/>
          <w:sz w:val="20"/>
          <w:szCs w:val="20"/>
          <w:vertAlign w:val="subscript"/>
        </w:rPr>
      </w:pPr>
      <w:r w:rsidRPr="003679B7">
        <w:rPr>
          <w:rFonts w:ascii="Arial" w:hAnsi="Arial" w:cs="Arial"/>
          <w:sz w:val="20"/>
          <w:szCs w:val="20"/>
        </w:rPr>
        <w:t xml:space="preserve">               I. CH</w:t>
      </w:r>
      <w:r w:rsidRPr="003679B7">
        <w:rPr>
          <w:rFonts w:ascii="Arial" w:hAnsi="Arial" w:cs="Arial"/>
          <w:sz w:val="20"/>
          <w:szCs w:val="20"/>
          <w:vertAlign w:val="subscript"/>
        </w:rPr>
        <w:t>3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OH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  <w:vertAlign w:val="subscript"/>
        </w:rPr>
      </w:pPr>
      <w:r w:rsidRPr="003679B7">
        <w:rPr>
          <w:rFonts w:ascii="Arial" w:hAnsi="Arial" w:cs="Arial"/>
          <w:sz w:val="20"/>
          <w:szCs w:val="20"/>
        </w:rPr>
        <w:t xml:space="preserve">              II. CH</w:t>
      </w:r>
      <w:r w:rsidRPr="003679B7">
        <w:rPr>
          <w:rFonts w:ascii="Arial" w:hAnsi="Arial" w:cs="Arial"/>
          <w:sz w:val="20"/>
          <w:szCs w:val="20"/>
          <w:vertAlign w:val="subscript"/>
        </w:rPr>
        <w:t>3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Cl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  <w:vertAlign w:val="subscript"/>
        </w:rPr>
      </w:pPr>
      <w:r w:rsidRPr="003679B7">
        <w:rPr>
          <w:rFonts w:ascii="Arial" w:hAnsi="Arial" w:cs="Arial"/>
          <w:sz w:val="20"/>
          <w:szCs w:val="20"/>
        </w:rPr>
        <w:t xml:space="preserve">             III. CH</w:t>
      </w:r>
      <w:r w:rsidRPr="003679B7">
        <w:rPr>
          <w:rFonts w:ascii="Arial" w:hAnsi="Arial" w:cs="Arial"/>
          <w:sz w:val="20"/>
          <w:szCs w:val="20"/>
          <w:vertAlign w:val="subscript"/>
        </w:rPr>
        <w:t>3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OCH</w:t>
      </w:r>
      <w:r w:rsidRPr="003679B7">
        <w:rPr>
          <w:rFonts w:ascii="Arial" w:hAnsi="Arial" w:cs="Arial"/>
          <w:sz w:val="20"/>
          <w:szCs w:val="20"/>
          <w:vertAlign w:val="subscript"/>
        </w:rPr>
        <w:t>3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  <w:vertAlign w:val="subscript"/>
        </w:rPr>
      </w:pPr>
      <w:r w:rsidRPr="003679B7">
        <w:rPr>
          <w:rFonts w:ascii="Arial" w:hAnsi="Arial" w:cs="Arial"/>
          <w:sz w:val="20"/>
          <w:szCs w:val="20"/>
          <w:vertAlign w:val="superscript"/>
        </w:rPr>
        <w:t xml:space="preserve">                   </w:t>
      </w:r>
      <w:r w:rsidRPr="003679B7">
        <w:rPr>
          <w:rFonts w:ascii="Arial" w:hAnsi="Arial" w:cs="Arial"/>
          <w:sz w:val="20"/>
          <w:szCs w:val="20"/>
        </w:rPr>
        <w:t>IV. HOCH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OH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  <w:vertAlign w:val="subscript"/>
        </w:rPr>
      </w:pPr>
      <w:r w:rsidRPr="003679B7">
        <w:rPr>
          <w:rFonts w:ascii="Arial" w:hAnsi="Arial" w:cs="Arial"/>
          <w:sz w:val="20"/>
          <w:szCs w:val="20"/>
        </w:rPr>
        <w:t xml:space="preserve">             V. CH</w:t>
      </w:r>
      <w:r w:rsidRPr="003679B7">
        <w:rPr>
          <w:rFonts w:ascii="Arial" w:hAnsi="Arial" w:cs="Arial"/>
          <w:sz w:val="20"/>
          <w:szCs w:val="20"/>
          <w:vertAlign w:val="subscript"/>
        </w:rPr>
        <w:t>3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3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0"/>
          <w:numId w:val="35"/>
        </w:numPr>
        <w:rPr>
          <w:sz w:val="20"/>
          <w:szCs w:val="20"/>
        </w:rPr>
      </w:pPr>
      <w:r w:rsidRPr="003679B7">
        <w:rPr>
          <w:sz w:val="20"/>
          <w:szCs w:val="20"/>
        </w:rPr>
        <w:t>I</w:t>
      </w:r>
    </w:p>
    <w:p w:rsidR="00AB45F8" w:rsidRPr="003679B7" w:rsidRDefault="00AB45F8" w:rsidP="00534F30">
      <w:pPr>
        <w:pStyle w:val="Heading2"/>
        <w:numPr>
          <w:ilvl w:val="0"/>
          <w:numId w:val="35"/>
        </w:numPr>
        <w:rPr>
          <w:sz w:val="20"/>
          <w:szCs w:val="20"/>
        </w:rPr>
      </w:pPr>
      <w:r w:rsidRPr="003679B7">
        <w:rPr>
          <w:sz w:val="20"/>
          <w:szCs w:val="20"/>
        </w:rPr>
        <w:t>II</w:t>
      </w:r>
    </w:p>
    <w:p w:rsidR="00AB45F8" w:rsidRPr="003679B7" w:rsidRDefault="00AB45F8" w:rsidP="00534F30">
      <w:pPr>
        <w:pStyle w:val="Heading2"/>
        <w:numPr>
          <w:ilvl w:val="0"/>
          <w:numId w:val="35"/>
        </w:numPr>
        <w:rPr>
          <w:sz w:val="20"/>
          <w:szCs w:val="20"/>
        </w:rPr>
      </w:pPr>
      <w:r w:rsidRPr="003679B7">
        <w:rPr>
          <w:sz w:val="20"/>
          <w:szCs w:val="20"/>
        </w:rPr>
        <w:t>III</w:t>
      </w:r>
    </w:p>
    <w:p w:rsidR="00AB45F8" w:rsidRPr="003679B7" w:rsidRDefault="00AB45F8" w:rsidP="00534F30">
      <w:pPr>
        <w:pStyle w:val="Heading2"/>
        <w:numPr>
          <w:ilvl w:val="0"/>
          <w:numId w:val="35"/>
        </w:numPr>
        <w:rPr>
          <w:sz w:val="20"/>
          <w:szCs w:val="20"/>
        </w:rPr>
      </w:pPr>
      <w:r w:rsidRPr="003679B7">
        <w:rPr>
          <w:sz w:val="20"/>
          <w:szCs w:val="20"/>
        </w:rPr>
        <w:t>IV</w:t>
      </w:r>
    </w:p>
    <w:p w:rsidR="00AB45F8" w:rsidRPr="003679B7" w:rsidRDefault="00AB45F8" w:rsidP="00534F30">
      <w:pPr>
        <w:pStyle w:val="Heading2"/>
        <w:numPr>
          <w:ilvl w:val="0"/>
          <w:numId w:val="35"/>
        </w:numPr>
        <w:rPr>
          <w:sz w:val="20"/>
          <w:szCs w:val="20"/>
        </w:rPr>
      </w:pPr>
      <w:r w:rsidRPr="003679B7">
        <w:rPr>
          <w:sz w:val="20"/>
          <w:szCs w:val="20"/>
        </w:rPr>
        <w:t>V</w:t>
      </w:r>
    </w:p>
    <w:p w:rsidR="00AB45F8" w:rsidRPr="003679B7" w:rsidRDefault="00AB45F8" w:rsidP="00534F30">
      <w:pPr>
        <w:pStyle w:val="Heading2"/>
        <w:ind w:left="720" w:firstLine="0"/>
        <w:rPr>
          <w:sz w:val="20"/>
          <w:szCs w:val="20"/>
        </w:rPr>
      </w:pPr>
    </w:p>
    <w:p w:rsidR="00AB45F8" w:rsidRPr="003679B7" w:rsidRDefault="00AB45F8" w:rsidP="00534F30">
      <w:pPr>
        <w:pStyle w:val="ListParagraph"/>
        <w:numPr>
          <w:ilvl w:val="0"/>
          <w:numId w:val="32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Aşağıdaki bileşiklerden hangisi ya da hangileri Fehling çözeltisinden Cu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O çöktürür? E</w:t>
      </w:r>
    </w:p>
    <w:p w:rsidR="00AB45F8" w:rsidRPr="003679B7" w:rsidRDefault="00AB45F8" w:rsidP="00534F30">
      <w:pPr>
        <w:pStyle w:val="ListParagraph"/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ListParagraph"/>
        <w:numPr>
          <w:ilvl w:val="0"/>
          <w:numId w:val="36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Etil alkol</w:t>
      </w:r>
    </w:p>
    <w:p w:rsidR="00AB45F8" w:rsidRPr="003679B7" w:rsidRDefault="00AB45F8" w:rsidP="00534F30">
      <w:pPr>
        <w:pStyle w:val="ListParagraph"/>
        <w:numPr>
          <w:ilvl w:val="0"/>
          <w:numId w:val="36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Etanal</w:t>
      </w:r>
    </w:p>
    <w:p w:rsidR="00AB45F8" w:rsidRPr="003679B7" w:rsidRDefault="00AB45F8" w:rsidP="00534F30">
      <w:pPr>
        <w:pStyle w:val="ListParagraph"/>
        <w:numPr>
          <w:ilvl w:val="0"/>
          <w:numId w:val="36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Formaldehit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0"/>
          <w:numId w:val="37"/>
        </w:numPr>
        <w:rPr>
          <w:sz w:val="20"/>
          <w:szCs w:val="20"/>
        </w:rPr>
      </w:pPr>
      <w:r w:rsidRPr="003679B7">
        <w:rPr>
          <w:sz w:val="20"/>
          <w:szCs w:val="20"/>
        </w:rPr>
        <w:t xml:space="preserve">Yalnız I     </w:t>
      </w:r>
    </w:p>
    <w:p w:rsidR="00AB45F8" w:rsidRPr="003679B7" w:rsidRDefault="00AB45F8" w:rsidP="00534F30">
      <w:pPr>
        <w:pStyle w:val="Heading2"/>
        <w:numPr>
          <w:ilvl w:val="0"/>
          <w:numId w:val="37"/>
        </w:numPr>
        <w:rPr>
          <w:sz w:val="20"/>
          <w:szCs w:val="20"/>
        </w:rPr>
      </w:pPr>
      <w:r w:rsidRPr="003679B7">
        <w:rPr>
          <w:sz w:val="20"/>
          <w:szCs w:val="20"/>
        </w:rPr>
        <w:t xml:space="preserve">Yalnız II    </w:t>
      </w:r>
    </w:p>
    <w:p w:rsidR="00AB45F8" w:rsidRPr="003679B7" w:rsidRDefault="00AB45F8" w:rsidP="00534F30">
      <w:pPr>
        <w:pStyle w:val="Heading2"/>
        <w:numPr>
          <w:ilvl w:val="0"/>
          <w:numId w:val="37"/>
        </w:numPr>
        <w:rPr>
          <w:sz w:val="20"/>
          <w:szCs w:val="20"/>
        </w:rPr>
      </w:pPr>
      <w:r w:rsidRPr="003679B7">
        <w:rPr>
          <w:sz w:val="20"/>
          <w:szCs w:val="20"/>
        </w:rPr>
        <w:t xml:space="preserve">Yalnız III      </w:t>
      </w:r>
    </w:p>
    <w:p w:rsidR="00AB45F8" w:rsidRPr="003679B7" w:rsidRDefault="00AB45F8" w:rsidP="00534F30">
      <w:pPr>
        <w:pStyle w:val="Heading2"/>
        <w:numPr>
          <w:ilvl w:val="0"/>
          <w:numId w:val="37"/>
        </w:numPr>
        <w:rPr>
          <w:sz w:val="20"/>
          <w:szCs w:val="20"/>
        </w:rPr>
      </w:pPr>
      <w:r w:rsidRPr="003679B7">
        <w:rPr>
          <w:sz w:val="20"/>
          <w:szCs w:val="20"/>
        </w:rPr>
        <w:t xml:space="preserve">I ve III         </w:t>
      </w:r>
    </w:p>
    <w:p w:rsidR="00AB45F8" w:rsidRDefault="00AB45F8" w:rsidP="00534F30">
      <w:pPr>
        <w:pStyle w:val="Heading2"/>
        <w:numPr>
          <w:ilvl w:val="0"/>
          <w:numId w:val="37"/>
        </w:numPr>
        <w:rPr>
          <w:sz w:val="20"/>
          <w:szCs w:val="20"/>
        </w:rPr>
      </w:pPr>
      <w:r w:rsidRPr="003679B7">
        <w:rPr>
          <w:sz w:val="20"/>
          <w:szCs w:val="20"/>
        </w:rPr>
        <w:t>II ve II</w:t>
      </w:r>
    </w:p>
    <w:p w:rsidR="00AB45F8" w:rsidRPr="003679B7" w:rsidRDefault="00AB45F8" w:rsidP="00534F30"/>
    <w:p w:rsidR="00AB45F8" w:rsidRPr="003679B7" w:rsidRDefault="00AB45F8" w:rsidP="00534F30">
      <w:pPr>
        <w:pStyle w:val="ListParagraph"/>
        <w:numPr>
          <w:ilvl w:val="0"/>
          <w:numId w:val="32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Anestezik madde olarak hâlâ kullanılan eter aşağıdakilerden hangisidir? D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0"/>
          <w:numId w:val="38"/>
        </w:numPr>
        <w:rPr>
          <w:sz w:val="20"/>
          <w:szCs w:val="20"/>
        </w:rPr>
      </w:pPr>
      <w:r w:rsidRPr="003679B7">
        <w:rPr>
          <w:sz w:val="20"/>
          <w:szCs w:val="20"/>
        </w:rPr>
        <w:t>Diizopropil eter</w:t>
      </w:r>
    </w:p>
    <w:p w:rsidR="00AB45F8" w:rsidRPr="003679B7" w:rsidRDefault="00AB45F8" w:rsidP="00534F30">
      <w:pPr>
        <w:pStyle w:val="Heading2"/>
        <w:numPr>
          <w:ilvl w:val="0"/>
          <w:numId w:val="38"/>
        </w:numPr>
        <w:rPr>
          <w:sz w:val="20"/>
          <w:szCs w:val="20"/>
        </w:rPr>
      </w:pPr>
      <w:r w:rsidRPr="003679B7">
        <w:rPr>
          <w:sz w:val="20"/>
          <w:szCs w:val="20"/>
        </w:rPr>
        <w:t>Etil propil eter</w:t>
      </w:r>
    </w:p>
    <w:p w:rsidR="00AB45F8" w:rsidRPr="003679B7" w:rsidRDefault="00AB45F8" w:rsidP="00534F30">
      <w:pPr>
        <w:pStyle w:val="Heading2"/>
        <w:numPr>
          <w:ilvl w:val="0"/>
          <w:numId w:val="38"/>
        </w:numPr>
        <w:rPr>
          <w:sz w:val="20"/>
          <w:szCs w:val="20"/>
        </w:rPr>
      </w:pPr>
      <w:r w:rsidRPr="003679B7">
        <w:rPr>
          <w:sz w:val="20"/>
          <w:szCs w:val="20"/>
        </w:rPr>
        <w:t>Etil metil eter</w:t>
      </w:r>
    </w:p>
    <w:p w:rsidR="00AB45F8" w:rsidRPr="003679B7" w:rsidRDefault="00AB45F8" w:rsidP="00534F30">
      <w:pPr>
        <w:pStyle w:val="Heading2"/>
        <w:numPr>
          <w:ilvl w:val="0"/>
          <w:numId w:val="38"/>
        </w:numPr>
        <w:rPr>
          <w:sz w:val="20"/>
          <w:szCs w:val="20"/>
        </w:rPr>
      </w:pPr>
      <w:r w:rsidRPr="003679B7">
        <w:rPr>
          <w:sz w:val="20"/>
          <w:szCs w:val="20"/>
        </w:rPr>
        <w:t>Dietil eter</w:t>
      </w:r>
    </w:p>
    <w:p w:rsidR="00AB45F8" w:rsidRPr="003679B7" w:rsidRDefault="00AB45F8" w:rsidP="00534F30">
      <w:pPr>
        <w:pStyle w:val="Heading2"/>
        <w:numPr>
          <w:ilvl w:val="0"/>
          <w:numId w:val="38"/>
        </w:numPr>
        <w:rPr>
          <w:sz w:val="20"/>
          <w:szCs w:val="20"/>
        </w:rPr>
      </w:pPr>
      <w:r w:rsidRPr="003679B7">
        <w:rPr>
          <w:sz w:val="20"/>
          <w:szCs w:val="20"/>
        </w:rPr>
        <w:t>Dimetil eter</w:t>
      </w:r>
    </w:p>
    <w:p w:rsidR="00AB45F8" w:rsidRPr="003679B7" w:rsidRDefault="00AB45F8" w:rsidP="00534F30">
      <w:pPr>
        <w:rPr>
          <w:rFonts w:ascii="Arial" w:hAnsi="Arial" w:cs="Arial"/>
          <w:b/>
          <w:sz w:val="20"/>
          <w:szCs w:val="20"/>
        </w:rPr>
      </w:pPr>
    </w:p>
    <w:p w:rsidR="00AB45F8" w:rsidRPr="003679B7" w:rsidRDefault="00AB45F8" w:rsidP="00534F30">
      <w:pPr>
        <w:pStyle w:val="ListParagraph"/>
        <w:numPr>
          <w:ilvl w:val="0"/>
          <w:numId w:val="32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Aşağıda verilenlerden hangisi nükleofil reaktif olarak sınıflandırılır? D</w:t>
      </w:r>
    </w:p>
    <w:p w:rsidR="00AB45F8" w:rsidRPr="003679B7" w:rsidRDefault="00AB45F8" w:rsidP="00534F30">
      <w:pPr>
        <w:jc w:val="both"/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0"/>
          <w:numId w:val="39"/>
        </w:numPr>
        <w:rPr>
          <w:sz w:val="20"/>
          <w:szCs w:val="20"/>
        </w:rPr>
      </w:pPr>
      <w:r w:rsidRPr="003679B7">
        <w:rPr>
          <w:sz w:val="20"/>
          <w:szCs w:val="20"/>
        </w:rPr>
        <w:t>NO</w:t>
      </w:r>
      <w:r w:rsidRPr="003679B7">
        <w:rPr>
          <w:sz w:val="20"/>
          <w:szCs w:val="20"/>
          <w:vertAlign w:val="subscript"/>
        </w:rPr>
        <w:t>2</w:t>
      </w:r>
      <w:r w:rsidRPr="003679B7">
        <w:rPr>
          <w:sz w:val="20"/>
          <w:szCs w:val="20"/>
        </w:rPr>
        <w:t xml:space="preserve"> </w:t>
      </w:r>
    </w:p>
    <w:p w:rsidR="00AB45F8" w:rsidRPr="003679B7" w:rsidRDefault="00AB45F8" w:rsidP="00534F30">
      <w:pPr>
        <w:pStyle w:val="Heading2"/>
        <w:numPr>
          <w:ilvl w:val="0"/>
          <w:numId w:val="39"/>
        </w:numPr>
        <w:rPr>
          <w:sz w:val="20"/>
          <w:szCs w:val="20"/>
        </w:rPr>
      </w:pPr>
      <w:r w:rsidRPr="003679B7">
        <w:rPr>
          <w:sz w:val="20"/>
          <w:szCs w:val="20"/>
        </w:rPr>
        <w:t>H</w:t>
      </w:r>
      <w:r w:rsidRPr="003679B7">
        <w:rPr>
          <w:sz w:val="20"/>
          <w:szCs w:val="20"/>
          <w:vertAlign w:val="subscript"/>
        </w:rPr>
        <w:t>2</w:t>
      </w:r>
      <w:r w:rsidRPr="003679B7">
        <w:rPr>
          <w:sz w:val="20"/>
          <w:szCs w:val="20"/>
        </w:rPr>
        <w:t>SO</w:t>
      </w:r>
      <w:r w:rsidRPr="003679B7">
        <w:rPr>
          <w:sz w:val="20"/>
          <w:szCs w:val="20"/>
          <w:vertAlign w:val="subscript"/>
        </w:rPr>
        <w:t>4</w:t>
      </w:r>
    </w:p>
    <w:p w:rsidR="00AB45F8" w:rsidRPr="003679B7" w:rsidRDefault="00AB45F8" w:rsidP="00534F30">
      <w:pPr>
        <w:pStyle w:val="Heading2"/>
        <w:numPr>
          <w:ilvl w:val="0"/>
          <w:numId w:val="39"/>
        </w:numPr>
        <w:rPr>
          <w:sz w:val="20"/>
          <w:szCs w:val="20"/>
        </w:rPr>
      </w:pPr>
      <w:r w:rsidRPr="003679B7">
        <w:rPr>
          <w:sz w:val="20"/>
          <w:szCs w:val="20"/>
        </w:rPr>
        <w:t>CH</w:t>
      </w:r>
      <w:r w:rsidRPr="003679B7">
        <w:rPr>
          <w:sz w:val="20"/>
          <w:szCs w:val="20"/>
          <w:vertAlign w:val="subscript"/>
        </w:rPr>
        <w:t>3</w:t>
      </w:r>
      <w:r w:rsidRPr="003679B7">
        <w:rPr>
          <w:sz w:val="20"/>
          <w:szCs w:val="20"/>
        </w:rPr>
        <w:t xml:space="preserve">COCl </w:t>
      </w:r>
    </w:p>
    <w:p w:rsidR="00AB45F8" w:rsidRPr="003679B7" w:rsidRDefault="00AB45F8" w:rsidP="00534F30">
      <w:pPr>
        <w:pStyle w:val="Heading2"/>
        <w:numPr>
          <w:ilvl w:val="0"/>
          <w:numId w:val="39"/>
        </w:numPr>
        <w:rPr>
          <w:sz w:val="20"/>
          <w:szCs w:val="20"/>
        </w:rPr>
      </w:pPr>
      <w:r w:rsidRPr="003679B7">
        <w:rPr>
          <w:sz w:val="20"/>
          <w:szCs w:val="20"/>
        </w:rPr>
        <w:t>NaOH</w:t>
      </w:r>
    </w:p>
    <w:p w:rsidR="00AB45F8" w:rsidRPr="003679B7" w:rsidRDefault="00AB45F8" w:rsidP="00534F30">
      <w:pPr>
        <w:pStyle w:val="Heading2"/>
        <w:numPr>
          <w:ilvl w:val="0"/>
          <w:numId w:val="39"/>
        </w:numPr>
        <w:rPr>
          <w:sz w:val="20"/>
          <w:szCs w:val="20"/>
        </w:rPr>
      </w:pPr>
      <w:r w:rsidRPr="003679B7">
        <w:rPr>
          <w:sz w:val="20"/>
          <w:szCs w:val="20"/>
        </w:rPr>
        <w:t>Cl</w:t>
      </w:r>
      <w:r w:rsidRPr="003679B7">
        <w:rPr>
          <w:sz w:val="20"/>
          <w:szCs w:val="20"/>
          <w:vertAlign w:val="subscript"/>
        </w:rPr>
        <w:t>2</w:t>
      </w:r>
    </w:p>
    <w:p w:rsidR="00AB45F8" w:rsidRPr="003679B7" w:rsidRDefault="00AB45F8" w:rsidP="00534F30">
      <w:pPr>
        <w:pStyle w:val="ListParagraph"/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ListParagraph"/>
        <w:numPr>
          <w:ilvl w:val="0"/>
          <w:numId w:val="32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Aşağıdaki maddelerden hangisi ya da hangileri apolardır? C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rPr>
          <w:rFonts w:ascii="Arial" w:hAnsi="Arial" w:cs="Arial"/>
          <w:sz w:val="20"/>
          <w:szCs w:val="20"/>
          <w:vertAlign w:val="subscript"/>
        </w:rPr>
      </w:pPr>
      <w:r w:rsidRPr="003679B7">
        <w:rPr>
          <w:rFonts w:ascii="Arial" w:hAnsi="Arial" w:cs="Arial"/>
          <w:sz w:val="20"/>
          <w:szCs w:val="20"/>
        </w:rPr>
        <w:t xml:space="preserve">               I. CH</w:t>
      </w:r>
      <w:r w:rsidRPr="003679B7">
        <w:rPr>
          <w:rFonts w:ascii="Arial" w:hAnsi="Arial" w:cs="Arial"/>
          <w:sz w:val="20"/>
          <w:szCs w:val="20"/>
          <w:vertAlign w:val="subscript"/>
        </w:rPr>
        <w:t>3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OH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  <w:vertAlign w:val="subscript"/>
        </w:rPr>
      </w:pPr>
      <w:r w:rsidRPr="003679B7">
        <w:rPr>
          <w:rFonts w:ascii="Arial" w:hAnsi="Arial" w:cs="Arial"/>
          <w:sz w:val="20"/>
          <w:szCs w:val="20"/>
        </w:rPr>
        <w:t xml:space="preserve">              II. CH</w:t>
      </w:r>
      <w:r w:rsidRPr="003679B7">
        <w:rPr>
          <w:rFonts w:ascii="Arial" w:hAnsi="Arial" w:cs="Arial"/>
          <w:sz w:val="20"/>
          <w:szCs w:val="20"/>
          <w:vertAlign w:val="subscript"/>
        </w:rPr>
        <w:t>3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Cl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  <w:vertAlign w:val="subscript"/>
        </w:rPr>
      </w:pPr>
      <w:r w:rsidRPr="003679B7">
        <w:rPr>
          <w:rFonts w:ascii="Arial" w:hAnsi="Arial" w:cs="Arial"/>
          <w:sz w:val="20"/>
          <w:szCs w:val="20"/>
        </w:rPr>
        <w:t xml:space="preserve">             III. CH</w:t>
      </w:r>
      <w:r w:rsidRPr="003679B7">
        <w:rPr>
          <w:rFonts w:ascii="Arial" w:hAnsi="Arial" w:cs="Arial"/>
          <w:sz w:val="20"/>
          <w:szCs w:val="20"/>
          <w:vertAlign w:val="subscript"/>
        </w:rPr>
        <w:t>3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OCH</w:t>
      </w:r>
      <w:r w:rsidRPr="003679B7">
        <w:rPr>
          <w:rFonts w:ascii="Arial" w:hAnsi="Arial" w:cs="Arial"/>
          <w:sz w:val="20"/>
          <w:szCs w:val="20"/>
          <w:vertAlign w:val="subscript"/>
        </w:rPr>
        <w:t>3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  <w:vertAlign w:val="subscript"/>
        </w:rPr>
      </w:pPr>
      <w:r w:rsidRPr="003679B7">
        <w:rPr>
          <w:rFonts w:ascii="Arial" w:hAnsi="Arial" w:cs="Arial"/>
          <w:sz w:val="20"/>
          <w:szCs w:val="20"/>
          <w:vertAlign w:val="superscript"/>
        </w:rPr>
        <w:t xml:space="preserve">                   </w:t>
      </w:r>
      <w:r w:rsidRPr="003679B7">
        <w:rPr>
          <w:rFonts w:ascii="Arial" w:hAnsi="Arial" w:cs="Arial"/>
          <w:sz w:val="20"/>
          <w:szCs w:val="20"/>
        </w:rPr>
        <w:t>IV. HOCH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OH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  <w:vertAlign w:val="subscript"/>
        </w:rPr>
      </w:pPr>
      <w:r w:rsidRPr="003679B7">
        <w:rPr>
          <w:rFonts w:ascii="Arial" w:hAnsi="Arial" w:cs="Arial"/>
          <w:sz w:val="20"/>
          <w:szCs w:val="20"/>
        </w:rPr>
        <w:t xml:space="preserve">             V. CH</w:t>
      </w:r>
      <w:r w:rsidRPr="003679B7">
        <w:rPr>
          <w:rFonts w:ascii="Arial" w:hAnsi="Arial" w:cs="Arial"/>
          <w:sz w:val="20"/>
          <w:szCs w:val="20"/>
          <w:vertAlign w:val="subscript"/>
        </w:rPr>
        <w:t>3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CH</w:t>
      </w:r>
      <w:r w:rsidRPr="003679B7">
        <w:rPr>
          <w:rFonts w:ascii="Arial" w:hAnsi="Arial" w:cs="Arial"/>
          <w:sz w:val="20"/>
          <w:szCs w:val="20"/>
          <w:vertAlign w:val="subscript"/>
        </w:rPr>
        <w:t>3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0"/>
          <w:numId w:val="40"/>
        </w:numPr>
        <w:rPr>
          <w:sz w:val="20"/>
          <w:szCs w:val="20"/>
        </w:rPr>
      </w:pPr>
      <w:r w:rsidRPr="003679B7">
        <w:rPr>
          <w:sz w:val="20"/>
          <w:szCs w:val="20"/>
        </w:rPr>
        <w:t>Yalnız II</w:t>
      </w:r>
    </w:p>
    <w:p w:rsidR="00AB45F8" w:rsidRPr="003679B7" w:rsidRDefault="00AB45F8" w:rsidP="00534F30">
      <w:pPr>
        <w:pStyle w:val="Heading2"/>
        <w:numPr>
          <w:ilvl w:val="0"/>
          <w:numId w:val="40"/>
        </w:numPr>
        <w:rPr>
          <w:sz w:val="20"/>
          <w:szCs w:val="20"/>
        </w:rPr>
      </w:pPr>
      <w:r w:rsidRPr="003679B7">
        <w:rPr>
          <w:sz w:val="20"/>
          <w:szCs w:val="20"/>
        </w:rPr>
        <w:t>Yalnız III</w:t>
      </w:r>
    </w:p>
    <w:p w:rsidR="00AB45F8" w:rsidRPr="003679B7" w:rsidRDefault="00AB45F8" w:rsidP="00534F30">
      <w:pPr>
        <w:pStyle w:val="Heading2"/>
        <w:numPr>
          <w:ilvl w:val="0"/>
          <w:numId w:val="40"/>
        </w:numPr>
        <w:rPr>
          <w:sz w:val="20"/>
          <w:szCs w:val="20"/>
        </w:rPr>
      </w:pPr>
      <w:r w:rsidRPr="003679B7">
        <w:rPr>
          <w:sz w:val="20"/>
          <w:szCs w:val="20"/>
        </w:rPr>
        <w:t>Yalnız V</w:t>
      </w:r>
    </w:p>
    <w:p w:rsidR="00AB45F8" w:rsidRPr="003679B7" w:rsidRDefault="00AB45F8" w:rsidP="00534F30">
      <w:pPr>
        <w:pStyle w:val="Heading2"/>
        <w:numPr>
          <w:ilvl w:val="0"/>
          <w:numId w:val="40"/>
        </w:numPr>
        <w:rPr>
          <w:sz w:val="20"/>
          <w:szCs w:val="20"/>
        </w:rPr>
      </w:pPr>
      <w:r w:rsidRPr="003679B7">
        <w:rPr>
          <w:sz w:val="20"/>
          <w:szCs w:val="20"/>
        </w:rPr>
        <w:t>II ve IV</w:t>
      </w:r>
    </w:p>
    <w:p w:rsidR="00AB45F8" w:rsidRPr="003679B7" w:rsidRDefault="00AB45F8" w:rsidP="00534F30">
      <w:pPr>
        <w:pStyle w:val="Heading2"/>
        <w:numPr>
          <w:ilvl w:val="0"/>
          <w:numId w:val="40"/>
        </w:numPr>
        <w:rPr>
          <w:sz w:val="20"/>
          <w:szCs w:val="20"/>
        </w:rPr>
      </w:pPr>
      <w:r w:rsidRPr="003679B7">
        <w:rPr>
          <w:sz w:val="20"/>
          <w:szCs w:val="20"/>
        </w:rPr>
        <w:t>I ve III</w:t>
      </w:r>
    </w:p>
    <w:p w:rsidR="00AB45F8" w:rsidRPr="003679B7" w:rsidRDefault="00AB45F8" w:rsidP="00534F30">
      <w:pPr>
        <w:pStyle w:val="Heading2"/>
        <w:ind w:left="709" w:firstLine="0"/>
        <w:rPr>
          <w:b/>
          <w:sz w:val="20"/>
          <w:szCs w:val="20"/>
        </w:rPr>
      </w:pPr>
    </w:p>
    <w:p w:rsidR="00AB45F8" w:rsidRPr="003679B7" w:rsidRDefault="00AB45F8" w:rsidP="00534F30">
      <w:pPr>
        <w:pStyle w:val="ListParagraph"/>
        <w:numPr>
          <w:ilvl w:val="0"/>
          <w:numId w:val="32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C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  <w:r w:rsidRPr="003679B7">
        <w:rPr>
          <w:rFonts w:ascii="Arial" w:hAnsi="Arial" w:cs="Arial"/>
          <w:sz w:val="20"/>
          <w:szCs w:val="20"/>
        </w:rPr>
        <w:t>H</w:t>
      </w:r>
      <w:r w:rsidRPr="003679B7">
        <w:rPr>
          <w:rFonts w:ascii="Arial" w:hAnsi="Arial" w:cs="Arial"/>
          <w:sz w:val="20"/>
          <w:szCs w:val="20"/>
          <w:vertAlign w:val="subscript"/>
        </w:rPr>
        <w:t>5</w:t>
      </w:r>
      <w:r w:rsidRPr="003679B7">
        <w:rPr>
          <w:rFonts w:ascii="Arial" w:hAnsi="Arial" w:cs="Arial"/>
          <w:sz w:val="20"/>
          <w:szCs w:val="20"/>
        </w:rPr>
        <w:t xml:space="preserve">OH bileşiğinde moleküller arası en güçlü kimyasal bağ aşağıdakilerden hangisidir? B 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0"/>
          <w:numId w:val="41"/>
        </w:numPr>
        <w:rPr>
          <w:sz w:val="20"/>
          <w:szCs w:val="20"/>
        </w:rPr>
      </w:pPr>
      <w:r w:rsidRPr="003679B7">
        <w:rPr>
          <w:sz w:val="20"/>
          <w:szCs w:val="20"/>
        </w:rPr>
        <w:t>Kovalent bağ</w:t>
      </w:r>
    </w:p>
    <w:p w:rsidR="00AB45F8" w:rsidRPr="003679B7" w:rsidRDefault="00AB45F8" w:rsidP="00534F30">
      <w:pPr>
        <w:pStyle w:val="Heading2"/>
        <w:numPr>
          <w:ilvl w:val="0"/>
          <w:numId w:val="41"/>
        </w:numPr>
        <w:rPr>
          <w:sz w:val="20"/>
          <w:szCs w:val="20"/>
        </w:rPr>
      </w:pPr>
      <w:r w:rsidRPr="003679B7">
        <w:rPr>
          <w:sz w:val="20"/>
          <w:szCs w:val="20"/>
        </w:rPr>
        <w:t xml:space="preserve">Hidrojen bağı </w:t>
      </w:r>
    </w:p>
    <w:p w:rsidR="00AB45F8" w:rsidRPr="003679B7" w:rsidRDefault="00AB45F8" w:rsidP="00534F30">
      <w:pPr>
        <w:pStyle w:val="Heading2"/>
        <w:numPr>
          <w:ilvl w:val="0"/>
          <w:numId w:val="41"/>
        </w:numPr>
        <w:rPr>
          <w:sz w:val="20"/>
          <w:szCs w:val="20"/>
        </w:rPr>
      </w:pPr>
      <w:r w:rsidRPr="003679B7">
        <w:rPr>
          <w:sz w:val="20"/>
          <w:szCs w:val="20"/>
        </w:rPr>
        <w:t>İyonik bağ</w:t>
      </w:r>
    </w:p>
    <w:p w:rsidR="00AB45F8" w:rsidRPr="003679B7" w:rsidRDefault="00AB45F8" w:rsidP="00534F30">
      <w:pPr>
        <w:pStyle w:val="Heading2"/>
        <w:numPr>
          <w:ilvl w:val="0"/>
          <w:numId w:val="41"/>
        </w:numPr>
        <w:rPr>
          <w:sz w:val="20"/>
          <w:szCs w:val="20"/>
        </w:rPr>
      </w:pPr>
      <w:r w:rsidRPr="003679B7">
        <w:rPr>
          <w:sz w:val="20"/>
          <w:szCs w:val="20"/>
        </w:rPr>
        <w:t>Dipol dipol etkileşmesi</w:t>
      </w:r>
    </w:p>
    <w:p w:rsidR="00AB45F8" w:rsidRPr="003679B7" w:rsidRDefault="00AB45F8" w:rsidP="00534F30">
      <w:pPr>
        <w:pStyle w:val="Heading2"/>
        <w:numPr>
          <w:ilvl w:val="0"/>
          <w:numId w:val="41"/>
        </w:numPr>
        <w:rPr>
          <w:sz w:val="20"/>
          <w:szCs w:val="20"/>
        </w:rPr>
      </w:pPr>
      <w:r w:rsidRPr="003679B7">
        <w:rPr>
          <w:sz w:val="20"/>
          <w:szCs w:val="20"/>
        </w:rPr>
        <w:t>London kuvvetleri</w:t>
      </w:r>
    </w:p>
    <w:p w:rsidR="00AB45F8" w:rsidRPr="003679B7" w:rsidRDefault="00AB45F8" w:rsidP="00534F30">
      <w:pPr>
        <w:rPr>
          <w:rFonts w:ascii="Arial" w:hAnsi="Arial" w:cs="Arial"/>
          <w:b/>
          <w:sz w:val="20"/>
          <w:szCs w:val="20"/>
        </w:rPr>
      </w:pPr>
    </w:p>
    <w:p w:rsidR="00AB45F8" w:rsidRPr="003679B7" w:rsidRDefault="00AB45F8" w:rsidP="00534F30">
      <w:pPr>
        <w:pStyle w:val="ListParagraph"/>
        <w:numPr>
          <w:ilvl w:val="0"/>
          <w:numId w:val="32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Metil etil eter ile izomer olan madde aşağıdakilerden hangisidir? B</w:t>
      </w:r>
    </w:p>
    <w:p w:rsidR="00AB45F8" w:rsidRPr="003679B7" w:rsidRDefault="00AB45F8" w:rsidP="00534F30">
      <w:pPr>
        <w:pStyle w:val="ListParagraph"/>
        <w:rPr>
          <w:rFonts w:ascii="Arial" w:hAnsi="Arial" w:cs="Arial"/>
          <w:b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0"/>
          <w:numId w:val="42"/>
        </w:numPr>
        <w:rPr>
          <w:sz w:val="20"/>
          <w:szCs w:val="20"/>
        </w:rPr>
      </w:pPr>
      <w:r w:rsidRPr="003679B7">
        <w:rPr>
          <w:sz w:val="20"/>
          <w:szCs w:val="20"/>
        </w:rPr>
        <w:t>Propan</w:t>
      </w:r>
    </w:p>
    <w:p w:rsidR="00AB45F8" w:rsidRPr="003679B7" w:rsidRDefault="00AB45F8" w:rsidP="00534F30">
      <w:pPr>
        <w:pStyle w:val="Heading2"/>
        <w:numPr>
          <w:ilvl w:val="0"/>
          <w:numId w:val="42"/>
        </w:numPr>
        <w:rPr>
          <w:sz w:val="20"/>
          <w:szCs w:val="20"/>
        </w:rPr>
      </w:pPr>
      <w:r w:rsidRPr="003679B7">
        <w:rPr>
          <w:sz w:val="20"/>
          <w:szCs w:val="20"/>
        </w:rPr>
        <w:t xml:space="preserve">Propil alkol </w:t>
      </w:r>
    </w:p>
    <w:p w:rsidR="00AB45F8" w:rsidRPr="003679B7" w:rsidRDefault="00AB45F8" w:rsidP="00534F30">
      <w:pPr>
        <w:pStyle w:val="Heading2"/>
        <w:numPr>
          <w:ilvl w:val="0"/>
          <w:numId w:val="42"/>
        </w:numPr>
        <w:rPr>
          <w:sz w:val="20"/>
          <w:szCs w:val="20"/>
        </w:rPr>
      </w:pPr>
      <w:r w:rsidRPr="003679B7">
        <w:rPr>
          <w:sz w:val="20"/>
          <w:szCs w:val="20"/>
        </w:rPr>
        <w:t>Propen</w:t>
      </w:r>
    </w:p>
    <w:p w:rsidR="00AB45F8" w:rsidRPr="003679B7" w:rsidRDefault="00AB45F8" w:rsidP="00534F30">
      <w:pPr>
        <w:pStyle w:val="Heading2"/>
        <w:numPr>
          <w:ilvl w:val="0"/>
          <w:numId w:val="42"/>
        </w:numPr>
        <w:rPr>
          <w:sz w:val="20"/>
          <w:szCs w:val="20"/>
        </w:rPr>
      </w:pPr>
      <w:r w:rsidRPr="003679B7">
        <w:rPr>
          <w:sz w:val="20"/>
          <w:szCs w:val="20"/>
        </w:rPr>
        <w:t>Propandiol</w:t>
      </w:r>
    </w:p>
    <w:p w:rsidR="00AB45F8" w:rsidRPr="003679B7" w:rsidRDefault="00AB45F8" w:rsidP="00534F30">
      <w:pPr>
        <w:pStyle w:val="Heading2"/>
        <w:numPr>
          <w:ilvl w:val="0"/>
          <w:numId w:val="42"/>
        </w:numPr>
        <w:rPr>
          <w:sz w:val="20"/>
          <w:szCs w:val="20"/>
        </w:rPr>
      </w:pPr>
      <w:r w:rsidRPr="003679B7">
        <w:rPr>
          <w:sz w:val="20"/>
          <w:szCs w:val="20"/>
        </w:rPr>
        <w:t>Propin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0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CH</w:t>
      </w:r>
      <w:r w:rsidRPr="003679B7">
        <w:rPr>
          <w:sz w:val="20"/>
          <w:szCs w:val="20"/>
          <w:vertAlign w:val="subscript"/>
        </w:rPr>
        <w:t>3</w:t>
      </w:r>
      <w:r w:rsidRPr="003679B7">
        <w:rPr>
          <w:sz w:val="20"/>
          <w:szCs w:val="20"/>
        </w:rPr>
        <w:t>CONH</w:t>
      </w:r>
      <w:r w:rsidRPr="003679B7">
        <w:rPr>
          <w:sz w:val="20"/>
          <w:szCs w:val="20"/>
          <w:vertAlign w:val="subscript"/>
        </w:rPr>
        <w:t>2</w:t>
      </w:r>
      <w:r w:rsidRPr="003679B7">
        <w:rPr>
          <w:sz w:val="20"/>
          <w:szCs w:val="20"/>
        </w:rPr>
        <w:t xml:space="preserve"> bileşiğinin adı nedir? D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Metilkarboksiamin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Etilamin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Etilamid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>Asetamid</w:t>
      </w:r>
    </w:p>
    <w:p w:rsidR="00AB45F8" w:rsidRPr="003679B7" w:rsidRDefault="00AB45F8" w:rsidP="00534F30">
      <w:pPr>
        <w:pStyle w:val="Heading2"/>
        <w:numPr>
          <w:ilvl w:val="1"/>
          <w:numId w:val="32"/>
        </w:numPr>
        <w:rPr>
          <w:sz w:val="20"/>
          <w:szCs w:val="20"/>
        </w:rPr>
      </w:pPr>
      <w:r w:rsidRPr="003679B7">
        <w:rPr>
          <w:sz w:val="20"/>
          <w:szCs w:val="20"/>
        </w:rPr>
        <w:t xml:space="preserve">Metanamid </w:t>
      </w:r>
    </w:p>
    <w:p w:rsidR="00AB45F8" w:rsidRPr="003679B7" w:rsidRDefault="00AB45F8" w:rsidP="00534F30">
      <w:pPr>
        <w:pStyle w:val="ListParagraph"/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pStyle w:val="ListParagraph"/>
        <w:numPr>
          <w:ilvl w:val="0"/>
          <w:numId w:val="32"/>
        </w:num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>Aşağıdaki türlerden hangisi veya hangileri düzgün dört yüzlü geometriye sahiptir? E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</w:p>
    <w:p w:rsidR="00AB45F8" w:rsidRPr="003679B7" w:rsidRDefault="00AB45F8" w:rsidP="00534F30">
      <w:pPr>
        <w:rPr>
          <w:rFonts w:ascii="Arial" w:hAnsi="Arial" w:cs="Arial"/>
          <w:sz w:val="20"/>
          <w:szCs w:val="20"/>
          <w:vertAlign w:val="subscript"/>
        </w:rPr>
      </w:pPr>
      <w:r w:rsidRPr="003679B7">
        <w:rPr>
          <w:rFonts w:ascii="Arial" w:hAnsi="Arial" w:cs="Arial"/>
          <w:sz w:val="20"/>
          <w:szCs w:val="20"/>
        </w:rPr>
        <w:t xml:space="preserve">              I. CO</w:t>
      </w:r>
      <w:r w:rsidRPr="003679B7">
        <w:rPr>
          <w:rFonts w:ascii="Arial" w:hAnsi="Arial" w:cs="Arial"/>
          <w:sz w:val="20"/>
          <w:szCs w:val="20"/>
          <w:vertAlign w:val="subscript"/>
        </w:rPr>
        <w:t>2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  <w:vertAlign w:val="subscript"/>
        </w:rPr>
      </w:pPr>
      <w:r w:rsidRPr="003679B7">
        <w:rPr>
          <w:rFonts w:ascii="Arial" w:hAnsi="Arial" w:cs="Arial"/>
          <w:sz w:val="20"/>
          <w:szCs w:val="20"/>
        </w:rPr>
        <w:t xml:space="preserve">             II. CH</w:t>
      </w:r>
      <w:r w:rsidRPr="003679B7">
        <w:rPr>
          <w:rFonts w:ascii="Arial" w:hAnsi="Arial" w:cs="Arial"/>
          <w:sz w:val="20"/>
          <w:szCs w:val="20"/>
          <w:vertAlign w:val="subscript"/>
        </w:rPr>
        <w:t>4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</w:rPr>
      </w:pPr>
      <w:r w:rsidRPr="003679B7">
        <w:rPr>
          <w:rFonts w:ascii="Arial" w:hAnsi="Arial" w:cs="Arial"/>
          <w:sz w:val="20"/>
          <w:szCs w:val="20"/>
        </w:rPr>
        <w:t xml:space="preserve">            III. BCl</w:t>
      </w:r>
      <w:r w:rsidRPr="003679B7">
        <w:rPr>
          <w:rFonts w:ascii="Arial" w:hAnsi="Arial" w:cs="Arial"/>
          <w:sz w:val="20"/>
          <w:szCs w:val="20"/>
          <w:vertAlign w:val="subscript"/>
        </w:rPr>
        <w:t>3</w:t>
      </w:r>
      <w:r w:rsidRPr="003679B7">
        <w:rPr>
          <w:rFonts w:ascii="Arial" w:hAnsi="Arial" w:cs="Arial"/>
          <w:sz w:val="20"/>
          <w:szCs w:val="20"/>
        </w:rPr>
        <w:t xml:space="preserve"> </w:t>
      </w:r>
    </w:p>
    <w:p w:rsidR="00AB45F8" w:rsidRPr="003679B7" w:rsidRDefault="00AB45F8" w:rsidP="00534F30">
      <w:pPr>
        <w:rPr>
          <w:rFonts w:ascii="Arial" w:hAnsi="Arial" w:cs="Arial"/>
          <w:sz w:val="20"/>
          <w:szCs w:val="20"/>
          <w:vertAlign w:val="subscript"/>
        </w:rPr>
      </w:pPr>
      <w:r w:rsidRPr="003679B7">
        <w:rPr>
          <w:rFonts w:ascii="Arial" w:hAnsi="Arial" w:cs="Arial"/>
          <w:sz w:val="20"/>
          <w:szCs w:val="20"/>
        </w:rPr>
        <w:t xml:space="preserve">           </w:t>
      </w:r>
      <w:r w:rsidRPr="003679B7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3679B7">
        <w:rPr>
          <w:rFonts w:ascii="Arial" w:hAnsi="Arial" w:cs="Arial"/>
          <w:sz w:val="20"/>
          <w:szCs w:val="20"/>
        </w:rPr>
        <w:t>IV. (BF</w:t>
      </w:r>
      <w:r w:rsidRPr="003679B7">
        <w:rPr>
          <w:rFonts w:ascii="Arial" w:hAnsi="Arial" w:cs="Arial"/>
          <w:sz w:val="20"/>
          <w:szCs w:val="20"/>
          <w:vertAlign w:val="subscript"/>
        </w:rPr>
        <w:t>4</w:t>
      </w:r>
      <w:r w:rsidRPr="003679B7">
        <w:rPr>
          <w:rFonts w:ascii="Arial" w:hAnsi="Arial" w:cs="Arial"/>
          <w:sz w:val="20"/>
          <w:szCs w:val="20"/>
        </w:rPr>
        <w:t>)</w:t>
      </w:r>
      <w:r w:rsidRPr="003679B7">
        <w:rPr>
          <w:rFonts w:ascii="Arial" w:hAnsi="Arial" w:cs="Arial"/>
          <w:sz w:val="20"/>
          <w:szCs w:val="20"/>
          <w:vertAlign w:val="superscript"/>
        </w:rPr>
        <w:t>-</w:t>
      </w:r>
    </w:p>
    <w:p w:rsidR="00AB45F8" w:rsidRPr="003679B7" w:rsidRDefault="00AB45F8" w:rsidP="00534F30">
      <w:pPr>
        <w:pStyle w:val="Heading2"/>
        <w:ind w:left="550" w:firstLine="0"/>
        <w:jc w:val="both"/>
        <w:rPr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0"/>
          <w:numId w:val="43"/>
        </w:numPr>
        <w:rPr>
          <w:sz w:val="20"/>
          <w:szCs w:val="20"/>
        </w:rPr>
      </w:pPr>
      <w:r w:rsidRPr="003679B7">
        <w:rPr>
          <w:sz w:val="20"/>
          <w:szCs w:val="20"/>
        </w:rPr>
        <w:t>Yalnız I</w:t>
      </w:r>
    </w:p>
    <w:p w:rsidR="00AB45F8" w:rsidRPr="003679B7" w:rsidRDefault="00AB45F8" w:rsidP="00534F30">
      <w:pPr>
        <w:pStyle w:val="Heading2"/>
        <w:numPr>
          <w:ilvl w:val="0"/>
          <w:numId w:val="43"/>
        </w:numPr>
        <w:rPr>
          <w:sz w:val="20"/>
          <w:szCs w:val="20"/>
        </w:rPr>
      </w:pPr>
      <w:r w:rsidRPr="003679B7">
        <w:rPr>
          <w:sz w:val="20"/>
          <w:szCs w:val="20"/>
        </w:rPr>
        <w:t>Yalnız II</w:t>
      </w:r>
    </w:p>
    <w:p w:rsidR="00AB45F8" w:rsidRPr="003679B7" w:rsidRDefault="00AB45F8" w:rsidP="00534F30">
      <w:pPr>
        <w:pStyle w:val="Heading2"/>
        <w:numPr>
          <w:ilvl w:val="0"/>
          <w:numId w:val="43"/>
        </w:numPr>
        <w:rPr>
          <w:sz w:val="20"/>
          <w:szCs w:val="20"/>
        </w:rPr>
      </w:pPr>
      <w:r w:rsidRPr="003679B7">
        <w:rPr>
          <w:sz w:val="20"/>
          <w:szCs w:val="20"/>
        </w:rPr>
        <w:t>I ve IV</w:t>
      </w:r>
    </w:p>
    <w:p w:rsidR="00AB45F8" w:rsidRPr="003679B7" w:rsidRDefault="00AB45F8" w:rsidP="00534F30">
      <w:pPr>
        <w:pStyle w:val="Heading2"/>
        <w:numPr>
          <w:ilvl w:val="0"/>
          <w:numId w:val="43"/>
        </w:numPr>
        <w:rPr>
          <w:sz w:val="20"/>
          <w:szCs w:val="20"/>
        </w:rPr>
      </w:pPr>
      <w:r w:rsidRPr="003679B7">
        <w:rPr>
          <w:sz w:val="20"/>
          <w:szCs w:val="20"/>
        </w:rPr>
        <w:t>II ve III</w:t>
      </w:r>
    </w:p>
    <w:p w:rsidR="00AB45F8" w:rsidRPr="003679B7" w:rsidRDefault="00AB45F8" w:rsidP="00534F30">
      <w:pPr>
        <w:pStyle w:val="Heading2"/>
        <w:numPr>
          <w:ilvl w:val="0"/>
          <w:numId w:val="43"/>
        </w:numPr>
        <w:rPr>
          <w:sz w:val="20"/>
          <w:szCs w:val="20"/>
        </w:rPr>
      </w:pPr>
      <w:r w:rsidRPr="003679B7">
        <w:rPr>
          <w:sz w:val="20"/>
          <w:szCs w:val="20"/>
        </w:rPr>
        <w:t>II ve IV</w:t>
      </w:r>
    </w:p>
    <w:p w:rsidR="00AB45F8" w:rsidRPr="003679B7" w:rsidRDefault="00AB45F8" w:rsidP="00534F30">
      <w:pPr>
        <w:rPr>
          <w:rFonts w:ascii="Arial" w:hAnsi="Arial" w:cs="Arial"/>
          <w:b/>
          <w:sz w:val="20"/>
          <w:szCs w:val="20"/>
        </w:rPr>
      </w:pPr>
    </w:p>
    <w:p w:rsidR="00AB45F8" w:rsidRPr="004E7C98" w:rsidRDefault="00AB45F8" w:rsidP="004E7C98">
      <w:pPr>
        <w:pStyle w:val="ListParagraph"/>
        <w:numPr>
          <w:ilvl w:val="0"/>
          <w:numId w:val="32"/>
        </w:numPr>
        <w:rPr>
          <w:rFonts w:ascii="Arial" w:hAnsi="Arial" w:cs="Arial"/>
          <w:sz w:val="20"/>
          <w:szCs w:val="20"/>
        </w:rPr>
      </w:pPr>
      <w:r w:rsidRPr="004E7C98">
        <w:rPr>
          <w:rFonts w:ascii="Arial" w:hAnsi="Arial" w:cs="Arial"/>
          <w:sz w:val="20"/>
          <w:szCs w:val="20"/>
        </w:rPr>
        <w:t>HCOOCH</w:t>
      </w:r>
      <w:r w:rsidRPr="004E7C98">
        <w:rPr>
          <w:rFonts w:ascii="Arial" w:hAnsi="Arial" w:cs="Arial"/>
          <w:sz w:val="20"/>
          <w:szCs w:val="20"/>
          <w:vertAlign w:val="subscript"/>
        </w:rPr>
        <w:t xml:space="preserve">3 </w:t>
      </w:r>
      <w:r w:rsidRPr="004E7C98">
        <w:rPr>
          <w:rFonts w:ascii="Arial" w:hAnsi="Arial" w:cs="Arial"/>
          <w:sz w:val="20"/>
          <w:szCs w:val="20"/>
        </w:rPr>
        <w:t xml:space="preserve">bileşiğini elde etmek için hangi madde çifti kullanılmalıdır? </w:t>
      </w:r>
      <w:r>
        <w:rPr>
          <w:rFonts w:ascii="Arial" w:hAnsi="Arial" w:cs="Arial"/>
          <w:sz w:val="20"/>
          <w:szCs w:val="20"/>
        </w:rPr>
        <w:t>D</w:t>
      </w:r>
    </w:p>
    <w:p w:rsidR="00AB45F8" w:rsidRPr="003679B7" w:rsidRDefault="00AB45F8" w:rsidP="004E7C98">
      <w:pPr>
        <w:pStyle w:val="Heading2"/>
        <w:ind w:left="550" w:firstLine="0"/>
        <w:jc w:val="both"/>
        <w:rPr>
          <w:sz w:val="20"/>
          <w:szCs w:val="20"/>
        </w:rPr>
      </w:pPr>
    </w:p>
    <w:p w:rsidR="00AB45F8" w:rsidRPr="004E7C98" w:rsidRDefault="00AB45F8" w:rsidP="004E7C98">
      <w:pPr>
        <w:pStyle w:val="Heading2"/>
        <w:numPr>
          <w:ilvl w:val="0"/>
          <w:numId w:val="48"/>
        </w:numPr>
        <w:rPr>
          <w:sz w:val="20"/>
          <w:szCs w:val="20"/>
        </w:rPr>
      </w:pPr>
      <w:r w:rsidRPr="004E7C98">
        <w:rPr>
          <w:sz w:val="20"/>
          <w:szCs w:val="20"/>
        </w:rPr>
        <w:t>Asetik asit, metil alkol</w:t>
      </w:r>
    </w:p>
    <w:p w:rsidR="00AB45F8" w:rsidRPr="004E7C98" w:rsidRDefault="00AB45F8" w:rsidP="004E7C98">
      <w:pPr>
        <w:pStyle w:val="Heading2"/>
        <w:numPr>
          <w:ilvl w:val="0"/>
          <w:numId w:val="48"/>
        </w:numPr>
        <w:rPr>
          <w:sz w:val="20"/>
          <w:szCs w:val="20"/>
        </w:rPr>
      </w:pPr>
      <w:r w:rsidRPr="004E7C98">
        <w:rPr>
          <w:sz w:val="20"/>
          <w:szCs w:val="20"/>
        </w:rPr>
        <w:t>Asetik asit, etil alkol</w:t>
      </w:r>
    </w:p>
    <w:p w:rsidR="00AB45F8" w:rsidRPr="004E7C98" w:rsidRDefault="00AB45F8" w:rsidP="004E7C98">
      <w:pPr>
        <w:pStyle w:val="Heading2"/>
        <w:numPr>
          <w:ilvl w:val="0"/>
          <w:numId w:val="48"/>
        </w:numPr>
        <w:rPr>
          <w:sz w:val="20"/>
          <w:szCs w:val="20"/>
        </w:rPr>
      </w:pPr>
      <w:r w:rsidRPr="004E7C98">
        <w:rPr>
          <w:sz w:val="20"/>
          <w:szCs w:val="20"/>
        </w:rPr>
        <w:t>Metanoik asit, etil alkol</w:t>
      </w:r>
    </w:p>
    <w:p w:rsidR="00AB45F8" w:rsidRPr="004E7C98" w:rsidRDefault="00AB45F8" w:rsidP="004E7C98">
      <w:pPr>
        <w:pStyle w:val="Heading2"/>
        <w:numPr>
          <w:ilvl w:val="0"/>
          <w:numId w:val="48"/>
        </w:numPr>
        <w:rPr>
          <w:sz w:val="20"/>
          <w:szCs w:val="20"/>
        </w:rPr>
      </w:pPr>
      <w:r w:rsidRPr="004E7C98">
        <w:rPr>
          <w:sz w:val="20"/>
          <w:szCs w:val="20"/>
        </w:rPr>
        <w:t>Metanoik asit, metanol</w:t>
      </w:r>
    </w:p>
    <w:p w:rsidR="00AB45F8" w:rsidRDefault="00AB45F8" w:rsidP="004E7C98">
      <w:pPr>
        <w:pStyle w:val="Heading2"/>
        <w:numPr>
          <w:ilvl w:val="0"/>
          <w:numId w:val="48"/>
        </w:numPr>
        <w:rPr>
          <w:sz w:val="20"/>
          <w:szCs w:val="20"/>
        </w:rPr>
      </w:pPr>
      <w:r w:rsidRPr="004E7C98">
        <w:rPr>
          <w:sz w:val="20"/>
          <w:szCs w:val="20"/>
        </w:rPr>
        <w:t>Propiyonik asit, metil alkol</w:t>
      </w:r>
    </w:p>
    <w:p w:rsidR="00AB45F8" w:rsidRPr="004E7C98" w:rsidRDefault="00AB45F8" w:rsidP="004E7C98"/>
    <w:p w:rsidR="00AB45F8" w:rsidRPr="004E7C98" w:rsidRDefault="00AB45F8" w:rsidP="004E7C98">
      <w:pPr>
        <w:pStyle w:val="ListParagraph"/>
        <w:numPr>
          <w:ilvl w:val="0"/>
          <w:numId w:val="32"/>
        </w:numPr>
        <w:rPr>
          <w:rFonts w:ascii="Arial" w:hAnsi="Arial" w:cs="Arial"/>
          <w:sz w:val="20"/>
          <w:szCs w:val="20"/>
        </w:rPr>
      </w:pPr>
      <w:r w:rsidRPr="004E7C98">
        <w:rPr>
          <w:rFonts w:ascii="Arial" w:hAnsi="Arial" w:cs="Arial"/>
          <w:sz w:val="20"/>
          <w:szCs w:val="20"/>
        </w:rPr>
        <w:t>Aşağıda verilenlerden hangisi nükleofil reaktif olarak sınıflandırılır?</w:t>
      </w:r>
      <w:r>
        <w:rPr>
          <w:rFonts w:ascii="Arial" w:hAnsi="Arial" w:cs="Arial"/>
          <w:sz w:val="20"/>
          <w:szCs w:val="20"/>
        </w:rPr>
        <w:t xml:space="preserve"> D</w:t>
      </w:r>
    </w:p>
    <w:p w:rsidR="00AB45F8" w:rsidRPr="004E7C98" w:rsidRDefault="00AB45F8" w:rsidP="004E7C98">
      <w:pPr>
        <w:pStyle w:val="ListParagraph"/>
        <w:rPr>
          <w:rFonts w:ascii="Arial" w:hAnsi="Arial" w:cs="Arial"/>
          <w:sz w:val="20"/>
          <w:szCs w:val="20"/>
        </w:rPr>
      </w:pPr>
    </w:p>
    <w:p w:rsidR="00AB45F8" w:rsidRDefault="00AB45F8" w:rsidP="004E7C98">
      <w:pPr>
        <w:pStyle w:val="Heading2"/>
        <w:numPr>
          <w:ilvl w:val="0"/>
          <w:numId w:val="49"/>
        </w:numPr>
        <w:rPr>
          <w:sz w:val="20"/>
          <w:szCs w:val="20"/>
        </w:rPr>
      </w:pPr>
      <w:r w:rsidRPr="004E7C98">
        <w:rPr>
          <w:sz w:val="20"/>
          <w:szCs w:val="20"/>
        </w:rPr>
        <w:t>NO</w:t>
      </w:r>
      <w:r w:rsidRPr="004E7C98">
        <w:rPr>
          <w:sz w:val="20"/>
          <w:szCs w:val="20"/>
          <w:vertAlign w:val="subscript"/>
        </w:rPr>
        <w:t>2</w:t>
      </w:r>
    </w:p>
    <w:p w:rsidR="00AB45F8" w:rsidRDefault="00AB45F8" w:rsidP="004E7C98">
      <w:pPr>
        <w:pStyle w:val="Heading2"/>
        <w:numPr>
          <w:ilvl w:val="0"/>
          <w:numId w:val="49"/>
        </w:numPr>
        <w:rPr>
          <w:sz w:val="20"/>
          <w:szCs w:val="20"/>
        </w:rPr>
      </w:pPr>
      <w:r w:rsidRPr="004E7C98">
        <w:rPr>
          <w:sz w:val="20"/>
          <w:szCs w:val="20"/>
        </w:rPr>
        <w:t>H</w:t>
      </w:r>
      <w:r w:rsidRPr="004E7C98">
        <w:rPr>
          <w:sz w:val="20"/>
          <w:szCs w:val="20"/>
          <w:vertAlign w:val="subscript"/>
        </w:rPr>
        <w:t>2</w:t>
      </w:r>
      <w:r w:rsidRPr="004E7C98">
        <w:rPr>
          <w:sz w:val="20"/>
          <w:szCs w:val="20"/>
        </w:rPr>
        <w:t>SO</w:t>
      </w:r>
      <w:r w:rsidRPr="004E7C98">
        <w:rPr>
          <w:sz w:val="20"/>
          <w:szCs w:val="20"/>
          <w:vertAlign w:val="subscript"/>
        </w:rPr>
        <w:t>4</w:t>
      </w:r>
    </w:p>
    <w:p w:rsidR="00AB45F8" w:rsidRDefault="00AB45F8" w:rsidP="004E7C98">
      <w:pPr>
        <w:pStyle w:val="Heading2"/>
        <w:numPr>
          <w:ilvl w:val="0"/>
          <w:numId w:val="49"/>
        </w:numPr>
        <w:rPr>
          <w:sz w:val="20"/>
          <w:szCs w:val="20"/>
        </w:rPr>
      </w:pPr>
      <w:r w:rsidRPr="004E7C98">
        <w:rPr>
          <w:sz w:val="20"/>
          <w:szCs w:val="20"/>
        </w:rPr>
        <w:t>CH</w:t>
      </w:r>
      <w:r w:rsidRPr="004E7C98">
        <w:rPr>
          <w:sz w:val="20"/>
          <w:szCs w:val="20"/>
          <w:vertAlign w:val="subscript"/>
        </w:rPr>
        <w:t>3</w:t>
      </w:r>
      <w:r w:rsidRPr="004E7C98">
        <w:rPr>
          <w:sz w:val="20"/>
          <w:szCs w:val="20"/>
        </w:rPr>
        <w:t>COCl</w:t>
      </w:r>
    </w:p>
    <w:p w:rsidR="00AB45F8" w:rsidRDefault="00AB45F8" w:rsidP="004E7C98">
      <w:pPr>
        <w:pStyle w:val="Heading2"/>
        <w:numPr>
          <w:ilvl w:val="0"/>
          <w:numId w:val="49"/>
        </w:numPr>
        <w:rPr>
          <w:sz w:val="20"/>
          <w:szCs w:val="20"/>
        </w:rPr>
      </w:pPr>
      <w:r w:rsidRPr="004E7C98">
        <w:rPr>
          <w:sz w:val="20"/>
          <w:szCs w:val="20"/>
        </w:rPr>
        <w:t>NaOH</w:t>
      </w:r>
    </w:p>
    <w:p w:rsidR="00AB45F8" w:rsidRPr="004E7C98" w:rsidRDefault="00AB45F8" w:rsidP="004E7C98">
      <w:pPr>
        <w:pStyle w:val="Heading2"/>
        <w:numPr>
          <w:ilvl w:val="0"/>
          <w:numId w:val="49"/>
        </w:numPr>
        <w:rPr>
          <w:sz w:val="20"/>
          <w:szCs w:val="20"/>
        </w:rPr>
      </w:pPr>
      <w:r w:rsidRPr="004E7C98">
        <w:rPr>
          <w:sz w:val="20"/>
          <w:szCs w:val="20"/>
        </w:rPr>
        <w:t>Cl</w:t>
      </w:r>
      <w:r w:rsidRPr="004E7C98">
        <w:rPr>
          <w:sz w:val="20"/>
          <w:szCs w:val="20"/>
          <w:vertAlign w:val="subscript"/>
        </w:rPr>
        <w:t>2</w:t>
      </w:r>
    </w:p>
    <w:p w:rsidR="00AB45F8" w:rsidRPr="003679B7" w:rsidRDefault="00AB45F8" w:rsidP="00534F30">
      <w:pPr>
        <w:rPr>
          <w:rFonts w:ascii="Arial" w:hAnsi="Arial" w:cs="Arial"/>
          <w:b/>
          <w:sz w:val="20"/>
          <w:szCs w:val="20"/>
        </w:rPr>
      </w:pPr>
    </w:p>
    <w:p w:rsidR="00AB45F8" w:rsidRPr="003679B7" w:rsidRDefault="00AB45F8" w:rsidP="00534F30">
      <w:pPr>
        <w:pStyle w:val="Heading1"/>
        <w:spacing w:line="360" w:lineRule="auto"/>
        <w:ind w:right="-18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………………………………………………. </w:t>
      </w:r>
      <w:r w:rsidRPr="00ED0457">
        <w:rPr>
          <w:sz w:val="20"/>
          <w:szCs w:val="20"/>
        </w:rPr>
        <w:t>2011–2012 EĞİTİM VE ÖĞRETİM YILI 12. SINIF</w:t>
      </w:r>
      <w:r>
        <w:rPr>
          <w:sz w:val="20"/>
          <w:szCs w:val="20"/>
        </w:rPr>
        <w:t xml:space="preserve"> KİMYA ORTALAMA YÜKSELTME VE SORUMLULUK </w:t>
      </w:r>
      <w:r w:rsidRPr="00ED0457">
        <w:rPr>
          <w:sz w:val="20"/>
          <w:szCs w:val="20"/>
        </w:rPr>
        <w:t>SINAVI</w:t>
      </w:r>
      <w:r>
        <w:rPr>
          <w:sz w:val="20"/>
          <w:szCs w:val="20"/>
        </w:rPr>
        <w:t xml:space="preserve"> </w:t>
      </w:r>
      <w:r w:rsidRPr="003679B7">
        <w:rPr>
          <w:sz w:val="20"/>
          <w:szCs w:val="20"/>
        </w:rPr>
        <w:t xml:space="preserve">CEVAP ANAHTARI </w:t>
      </w:r>
    </w:p>
    <w:p w:rsidR="00AB45F8" w:rsidRPr="003679B7" w:rsidRDefault="00AB45F8" w:rsidP="00534F30">
      <w:pPr>
        <w:rPr>
          <w:rFonts w:ascii="Arial" w:hAnsi="Arial" w:cs="Arial"/>
          <w:b/>
          <w:sz w:val="20"/>
          <w:szCs w:val="20"/>
        </w:rPr>
      </w:pPr>
    </w:p>
    <w:p w:rsidR="00AB45F8" w:rsidRPr="003679B7" w:rsidRDefault="00AB45F8" w:rsidP="00534F30">
      <w:pPr>
        <w:pStyle w:val="Heading2"/>
        <w:numPr>
          <w:ilvl w:val="0"/>
          <w:numId w:val="44"/>
        </w:numPr>
        <w:rPr>
          <w:sz w:val="20"/>
          <w:szCs w:val="20"/>
        </w:rPr>
      </w:pPr>
      <w:r w:rsidRPr="003679B7">
        <w:rPr>
          <w:sz w:val="20"/>
          <w:szCs w:val="20"/>
        </w:rPr>
        <w:t>C</w:t>
      </w:r>
    </w:p>
    <w:p w:rsidR="00AB45F8" w:rsidRPr="003679B7" w:rsidRDefault="00AB45F8" w:rsidP="00534F30">
      <w:pPr>
        <w:pStyle w:val="Heading2"/>
        <w:numPr>
          <w:ilvl w:val="0"/>
          <w:numId w:val="44"/>
        </w:numPr>
        <w:rPr>
          <w:sz w:val="20"/>
          <w:szCs w:val="20"/>
        </w:rPr>
      </w:pPr>
      <w:r w:rsidRPr="003679B7">
        <w:rPr>
          <w:sz w:val="20"/>
          <w:szCs w:val="20"/>
        </w:rPr>
        <w:t>B</w:t>
      </w:r>
    </w:p>
    <w:p w:rsidR="00AB45F8" w:rsidRPr="003679B7" w:rsidRDefault="00AB45F8" w:rsidP="00534F30">
      <w:pPr>
        <w:pStyle w:val="Heading2"/>
        <w:numPr>
          <w:ilvl w:val="0"/>
          <w:numId w:val="44"/>
        </w:numPr>
        <w:rPr>
          <w:sz w:val="20"/>
          <w:szCs w:val="20"/>
        </w:rPr>
      </w:pPr>
      <w:r w:rsidRPr="003679B7">
        <w:rPr>
          <w:sz w:val="20"/>
          <w:szCs w:val="20"/>
        </w:rPr>
        <w:t>B</w:t>
      </w:r>
    </w:p>
    <w:p w:rsidR="00AB45F8" w:rsidRPr="003679B7" w:rsidRDefault="00AB45F8" w:rsidP="00534F30">
      <w:pPr>
        <w:pStyle w:val="Heading2"/>
        <w:numPr>
          <w:ilvl w:val="0"/>
          <w:numId w:val="44"/>
        </w:numPr>
        <w:rPr>
          <w:sz w:val="20"/>
          <w:szCs w:val="20"/>
        </w:rPr>
      </w:pPr>
      <w:r w:rsidRPr="003679B7">
        <w:rPr>
          <w:sz w:val="20"/>
          <w:szCs w:val="20"/>
        </w:rPr>
        <w:t>C</w:t>
      </w:r>
    </w:p>
    <w:p w:rsidR="00AB45F8" w:rsidRPr="003679B7" w:rsidRDefault="00AB45F8" w:rsidP="00534F30">
      <w:pPr>
        <w:pStyle w:val="Heading2"/>
        <w:numPr>
          <w:ilvl w:val="0"/>
          <w:numId w:val="44"/>
        </w:numPr>
        <w:rPr>
          <w:sz w:val="20"/>
          <w:szCs w:val="20"/>
        </w:rPr>
      </w:pPr>
      <w:r w:rsidRPr="003679B7">
        <w:rPr>
          <w:sz w:val="20"/>
          <w:szCs w:val="20"/>
        </w:rPr>
        <w:t>D</w:t>
      </w:r>
    </w:p>
    <w:p w:rsidR="00AB45F8" w:rsidRPr="003679B7" w:rsidRDefault="00AB45F8" w:rsidP="00534F30">
      <w:pPr>
        <w:pStyle w:val="Heading2"/>
        <w:numPr>
          <w:ilvl w:val="0"/>
          <w:numId w:val="44"/>
        </w:numPr>
        <w:rPr>
          <w:sz w:val="20"/>
          <w:szCs w:val="20"/>
        </w:rPr>
      </w:pPr>
      <w:r w:rsidRPr="003679B7">
        <w:rPr>
          <w:sz w:val="20"/>
          <w:szCs w:val="20"/>
        </w:rPr>
        <w:t>E</w:t>
      </w:r>
    </w:p>
    <w:p w:rsidR="00AB45F8" w:rsidRPr="003679B7" w:rsidRDefault="00AB45F8" w:rsidP="00534F30">
      <w:pPr>
        <w:pStyle w:val="Heading2"/>
        <w:numPr>
          <w:ilvl w:val="0"/>
          <w:numId w:val="44"/>
        </w:numPr>
        <w:rPr>
          <w:sz w:val="20"/>
          <w:szCs w:val="20"/>
        </w:rPr>
      </w:pPr>
      <w:r w:rsidRPr="003679B7">
        <w:rPr>
          <w:sz w:val="20"/>
          <w:szCs w:val="20"/>
        </w:rPr>
        <w:t>D</w:t>
      </w:r>
    </w:p>
    <w:p w:rsidR="00AB45F8" w:rsidRPr="003679B7" w:rsidRDefault="00AB45F8" w:rsidP="00534F30">
      <w:pPr>
        <w:pStyle w:val="Heading2"/>
        <w:numPr>
          <w:ilvl w:val="0"/>
          <w:numId w:val="44"/>
        </w:numPr>
        <w:rPr>
          <w:sz w:val="20"/>
          <w:szCs w:val="20"/>
        </w:rPr>
      </w:pPr>
      <w:r w:rsidRPr="003679B7">
        <w:rPr>
          <w:sz w:val="20"/>
          <w:szCs w:val="20"/>
        </w:rPr>
        <w:t>A</w:t>
      </w:r>
    </w:p>
    <w:p w:rsidR="00AB45F8" w:rsidRPr="003679B7" w:rsidRDefault="00AB45F8" w:rsidP="00534F30">
      <w:pPr>
        <w:pStyle w:val="Heading2"/>
        <w:numPr>
          <w:ilvl w:val="0"/>
          <w:numId w:val="44"/>
        </w:numPr>
        <w:rPr>
          <w:sz w:val="20"/>
          <w:szCs w:val="20"/>
        </w:rPr>
      </w:pPr>
      <w:r w:rsidRPr="003679B7">
        <w:rPr>
          <w:sz w:val="20"/>
          <w:szCs w:val="20"/>
        </w:rPr>
        <w:t>B</w:t>
      </w:r>
    </w:p>
    <w:p w:rsidR="00AB45F8" w:rsidRPr="003679B7" w:rsidRDefault="00AB45F8" w:rsidP="00534F30">
      <w:pPr>
        <w:pStyle w:val="Heading2"/>
        <w:numPr>
          <w:ilvl w:val="0"/>
          <w:numId w:val="44"/>
        </w:numPr>
        <w:rPr>
          <w:sz w:val="20"/>
          <w:szCs w:val="20"/>
        </w:rPr>
      </w:pPr>
      <w:r w:rsidRPr="003679B7">
        <w:rPr>
          <w:sz w:val="20"/>
          <w:szCs w:val="20"/>
        </w:rPr>
        <w:t>D</w:t>
      </w:r>
    </w:p>
    <w:p w:rsidR="00AB45F8" w:rsidRPr="003679B7" w:rsidRDefault="00AB45F8" w:rsidP="00534F30">
      <w:pPr>
        <w:pStyle w:val="Heading2"/>
        <w:numPr>
          <w:ilvl w:val="0"/>
          <w:numId w:val="44"/>
        </w:numPr>
        <w:rPr>
          <w:sz w:val="20"/>
          <w:szCs w:val="20"/>
        </w:rPr>
      </w:pPr>
      <w:r w:rsidRPr="003679B7">
        <w:rPr>
          <w:sz w:val="20"/>
          <w:szCs w:val="20"/>
        </w:rPr>
        <w:t>E</w:t>
      </w:r>
    </w:p>
    <w:p w:rsidR="00AB45F8" w:rsidRPr="003679B7" w:rsidRDefault="00AB45F8" w:rsidP="00534F30">
      <w:pPr>
        <w:pStyle w:val="Heading2"/>
        <w:numPr>
          <w:ilvl w:val="0"/>
          <w:numId w:val="44"/>
        </w:numPr>
        <w:rPr>
          <w:sz w:val="20"/>
          <w:szCs w:val="20"/>
        </w:rPr>
      </w:pPr>
      <w:r w:rsidRPr="003679B7">
        <w:rPr>
          <w:sz w:val="20"/>
          <w:szCs w:val="20"/>
        </w:rPr>
        <w:t>A</w:t>
      </w:r>
    </w:p>
    <w:p w:rsidR="00AB45F8" w:rsidRPr="003679B7" w:rsidRDefault="00AB45F8" w:rsidP="00534F30">
      <w:pPr>
        <w:pStyle w:val="Heading2"/>
        <w:numPr>
          <w:ilvl w:val="0"/>
          <w:numId w:val="44"/>
        </w:numPr>
        <w:rPr>
          <w:sz w:val="20"/>
          <w:szCs w:val="20"/>
        </w:rPr>
      </w:pPr>
      <w:r w:rsidRPr="003679B7">
        <w:rPr>
          <w:sz w:val="20"/>
          <w:szCs w:val="20"/>
        </w:rPr>
        <w:t>E</w:t>
      </w:r>
    </w:p>
    <w:p w:rsidR="00AB45F8" w:rsidRPr="003679B7" w:rsidRDefault="00AB45F8" w:rsidP="00534F30">
      <w:pPr>
        <w:pStyle w:val="Heading2"/>
        <w:numPr>
          <w:ilvl w:val="0"/>
          <w:numId w:val="44"/>
        </w:numPr>
        <w:rPr>
          <w:sz w:val="20"/>
          <w:szCs w:val="20"/>
        </w:rPr>
      </w:pPr>
      <w:r w:rsidRPr="003679B7">
        <w:rPr>
          <w:sz w:val="20"/>
          <w:szCs w:val="20"/>
        </w:rPr>
        <w:t>A</w:t>
      </w:r>
    </w:p>
    <w:p w:rsidR="00AB45F8" w:rsidRPr="003679B7" w:rsidRDefault="00AB45F8" w:rsidP="00534F30">
      <w:pPr>
        <w:pStyle w:val="Heading2"/>
        <w:numPr>
          <w:ilvl w:val="0"/>
          <w:numId w:val="44"/>
        </w:numPr>
        <w:rPr>
          <w:sz w:val="20"/>
          <w:szCs w:val="20"/>
        </w:rPr>
      </w:pPr>
      <w:r w:rsidRPr="003679B7">
        <w:rPr>
          <w:sz w:val="20"/>
          <w:szCs w:val="20"/>
        </w:rPr>
        <w:t>C</w:t>
      </w:r>
    </w:p>
    <w:p w:rsidR="00AB45F8" w:rsidRPr="003679B7" w:rsidRDefault="00AB45F8" w:rsidP="00534F30">
      <w:pPr>
        <w:pStyle w:val="Heading2"/>
        <w:numPr>
          <w:ilvl w:val="0"/>
          <w:numId w:val="44"/>
        </w:numPr>
        <w:rPr>
          <w:sz w:val="20"/>
          <w:szCs w:val="20"/>
        </w:rPr>
      </w:pPr>
      <w:r w:rsidRPr="003679B7">
        <w:rPr>
          <w:sz w:val="20"/>
          <w:szCs w:val="20"/>
        </w:rPr>
        <w:t>E</w:t>
      </w:r>
    </w:p>
    <w:p w:rsidR="00AB45F8" w:rsidRPr="003679B7" w:rsidRDefault="00AB45F8" w:rsidP="00534F30">
      <w:pPr>
        <w:pStyle w:val="Heading2"/>
        <w:numPr>
          <w:ilvl w:val="0"/>
          <w:numId w:val="44"/>
        </w:numPr>
        <w:rPr>
          <w:sz w:val="20"/>
          <w:szCs w:val="20"/>
        </w:rPr>
      </w:pPr>
      <w:r w:rsidRPr="003679B7">
        <w:rPr>
          <w:sz w:val="20"/>
          <w:szCs w:val="20"/>
        </w:rPr>
        <w:t>D</w:t>
      </w:r>
    </w:p>
    <w:p w:rsidR="00AB45F8" w:rsidRPr="003679B7" w:rsidRDefault="00AB45F8" w:rsidP="00534F30">
      <w:pPr>
        <w:pStyle w:val="Heading2"/>
        <w:numPr>
          <w:ilvl w:val="0"/>
          <w:numId w:val="44"/>
        </w:numPr>
        <w:rPr>
          <w:sz w:val="20"/>
          <w:szCs w:val="20"/>
        </w:rPr>
      </w:pPr>
      <w:r w:rsidRPr="003679B7">
        <w:rPr>
          <w:sz w:val="20"/>
          <w:szCs w:val="20"/>
        </w:rPr>
        <w:t>B</w:t>
      </w:r>
    </w:p>
    <w:p w:rsidR="00AB45F8" w:rsidRPr="003679B7" w:rsidRDefault="00AB45F8" w:rsidP="00534F30">
      <w:pPr>
        <w:pStyle w:val="Heading2"/>
        <w:numPr>
          <w:ilvl w:val="0"/>
          <w:numId w:val="44"/>
        </w:numPr>
        <w:rPr>
          <w:sz w:val="20"/>
          <w:szCs w:val="20"/>
        </w:rPr>
      </w:pPr>
      <w:r w:rsidRPr="003679B7">
        <w:rPr>
          <w:sz w:val="20"/>
          <w:szCs w:val="20"/>
        </w:rPr>
        <w:t>D</w:t>
      </w:r>
    </w:p>
    <w:p w:rsidR="00AB45F8" w:rsidRPr="003679B7" w:rsidRDefault="00AB45F8" w:rsidP="00534F30">
      <w:pPr>
        <w:pStyle w:val="Heading2"/>
        <w:numPr>
          <w:ilvl w:val="0"/>
          <w:numId w:val="44"/>
        </w:numPr>
        <w:rPr>
          <w:sz w:val="20"/>
          <w:szCs w:val="20"/>
        </w:rPr>
      </w:pPr>
      <w:r w:rsidRPr="003679B7">
        <w:rPr>
          <w:sz w:val="20"/>
          <w:szCs w:val="20"/>
        </w:rPr>
        <w:t>E</w:t>
      </w:r>
    </w:p>
    <w:p w:rsidR="00AB45F8" w:rsidRPr="003679B7" w:rsidRDefault="00AB45F8" w:rsidP="00534F30">
      <w:pPr>
        <w:pStyle w:val="Heading2"/>
        <w:numPr>
          <w:ilvl w:val="0"/>
          <w:numId w:val="44"/>
        </w:numPr>
        <w:rPr>
          <w:sz w:val="20"/>
          <w:szCs w:val="20"/>
        </w:rPr>
      </w:pPr>
      <w:r w:rsidRPr="003679B7">
        <w:rPr>
          <w:sz w:val="20"/>
          <w:szCs w:val="20"/>
        </w:rPr>
        <w:t>A</w:t>
      </w:r>
    </w:p>
    <w:p w:rsidR="00AB45F8" w:rsidRPr="003679B7" w:rsidRDefault="00AB45F8" w:rsidP="00534F30">
      <w:pPr>
        <w:pStyle w:val="Heading2"/>
        <w:numPr>
          <w:ilvl w:val="0"/>
          <w:numId w:val="44"/>
        </w:numPr>
        <w:rPr>
          <w:sz w:val="20"/>
          <w:szCs w:val="20"/>
        </w:rPr>
      </w:pPr>
      <w:r w:rsidRPr="003679B7">
        <w:rPr>
          <w:sz w:val="20"/>
          <w:szCs w:val="20"/>
        </w:rPr>
        <w:t>D</w:t>
      </w:r>
    </w:p>
    <w:p w:rsidR="00AB45F8" w:rsidRPr="003679B7" w:rsidRDefault="00AB45F8" w:rsidP="00534F30">
      <w:pPr>
        <w:pStyle w:val="Heading2"/>
        <w:numPr>
          <w:ilvl w:val="0"/>
          <w:numId w:val="44"/>
        </w:numPr>
        <w:rPr>
          <w:sz w:val="20"/>
          <w:szCs w:val="20"/>
        </w:rPr>
      </w:pPr>
      <w:r w:rsidRPr="003679B7">
        <w:rPr>
          <w:sz w:val="20"/>
          <w:szCs w:val="20"/>
        </w:rPr>
        <w:t>C</w:t>
      </w:r>
    </w:p>
    <w:p w:rsidR="00AB45F8" w:rsidRPr="003679B7" w:rsidRDefault="00AB45F8" w:rsidP="00534F30">
      <w:pPr>
        <w:pStyle w:val="Heading2"/>
        <w:numPr>
          <w:ilvl w:val="0"/>
          <w:numId w:val="44"/>
        </w:numPr>
        <w:rPr>
          <w:sz w:val="20"/>
          <w:szCs w:val="20"/>
        </w:rPr>
      </w:pPr>
      <w:r w:rsidRPr="003679B7">
        <w:rPr>
          <w:sz w:val="20"/>
          <w:szCs w:val="20"/>
        </w:rPr>
        <w:t>D</w:t>
      </w:r>
    </w:p>
    <w:p w:rsidR="00AB45F8" w:rsidRPr="003679B7" w:rsidRDefault="00AB45F8" w:rsidP="00534F30">
      <w:pPr>
        <w:pStyle w:val="Heading2"/>
        <w:numPr>
          <w:ilvl w:val="0"/>
          <w:numId w:val="44"/>
        </w:numPr>
        <w:rPr>
          <w:sz w:val="20"/>
          <w:szCs w:val="20"/>
        </w:rPr>
      </w:pPr>
      <w:r w:rsidRPr="003679B7">
        <w:rPr>
          <w:sz w:val="20"/>
          <w:szCs w:val="20"/>
        </w:rPr>
        <w:t>B</w:t>
      </w:r>
    </w:p>
    <w:p w:rsidR="00AB45F8" w:rsidRPr="003679B7" w:rsidRDefault="00AB45F8" w:rsidP="00534F30">
      <w:pPr>
        <w:pStyle w:val="Heading2"/>
        <w:numPr>
          <w:ilvl w:val="0"/>
          <w:numId w:val="44"/>
        </w:numPr>
        <w:rPr>
          <w:sz w:val="20"/>
          <w:szCs w:val="20"/>
        </w:rPr>
      </w:pPr>
      <w:r w:rsidRPr="003679B7">
        <w:rPr>
          <w:sz w:val="20"/>
          <w:szCs w:val="20"/>
        </w:rPr>
        <w:t>E</w:t>
      </w:r>
    </w:p>
    <w:p w:rsidR="00AB45F8" w:rsidRPr="003679B7" w:rsidRDefault="00AB45F8" w:rsidP="00534F30">
      <w:pPr>
        <w:pStyle w:val="Heading2"/>
        <w:numPr>
          <w:ilvl w:val="0"/>
          <w:numId w:val="44"/>
        </w:numPr>
        <w:rPr>
          <w:sz w:val="20"/>
          <w:szCs w:val="20"/>
        </w:rPr>
      </w:pPr>
      <w:r w:rsidRPr="003679B7">
        <w:rPr>
          <w:sz w:val="20"/>
          <w:szCs w:val="20"/>
        </w:rPr>
        <w:t>E</w:t>
      </w:r>
    </w:p>
    <w:p w:rsidR="00AB45F8" w:rsidRPr="003679B7" w:rsidRDefault="00AB45F8" w:rsidP="00534F30">
      <w:pPr>
        <w:pStyle w:val="Heading2"/>
        <w:numPr>
          <w:ilvl w:val="0"/>
          <w:numId w:val="44"/>
        </w:numPr>
        <w:rPr>
          <w:sz w:val="20"/>
          <w:szCs w:val="20"/>
        </w:rPr>
      </w:pPr>
      <w:r w:rsidRPr="003679B7">
        <w:rPr>
          <w:sz w:val="20"/>
          <w:szCs w:val="20"/>
        </w:rPr>
        <w:t>D</w:t>
      </w:r>
    </w:p>
    <w:p w:rsidR="00AB45F8" w:rsidRPr="003679B7" w:rsidRDefault="00AB45F8" w:rsidP="00534F30">
      <w:pPr>
        <w:pStyle w:val="Heading2"/>
        <w:numPr>
          <w:ilvl w:val="0"/>
          <w:numId w:val="44"/>
        </w:numPr>
        <w:rPr>
          <w:sz w:val="20"/>
          <w:szCs w:val="20"/>
        </w:rPr>
      </w:pPr>
      <w:r w:rsidRPr="003679B7">
        <w:rPr>
          <w:sz w:val="20"/>
          <w:szCs w:val="20"/>
        </w:rPr>
        <w:t>D</w:t>
      </w:r>
    </w:p>
    <w:p w:rsidR="00AB45F8" w:rsidRPr="003679B7" w:rsidRDefault="00AB45F8" w:rsidP="00534F30">
      <w:pPr>
        <w:pStyle w:val="Heading2"/>
        <w:numPr>
          <w:ilvl w:val="0"/>
          <w:numId w:val="44"/>
        </w:numPr>
        <w:rPr>
          <w:sz w:val="20"/>
          <w:szCs w:val="20"/>
        </w:rPr>
      </w:pPr>
      <w:r w:rsidRPr="003679B7">
        <w:rPr>
          <w:sz w:val="20"/>
          <w:szCs w:val="20"/>
        </w:rPr>
        <w:t>C</w:t>
      </w:r>
    </w:p>
    <w:p w:rsidR="00AB45F8" w:rsidRPr="003679B7" w:rsidRDefault="00AB45F8" w:rsidP="00534F30">
      <w:pPr>
        <w:pStyle w:val="Heading2"/>
        <w:numPr>
          <w:ilvl w:val="0"/>
          <w:numId w:val="44"/>
        </w:numPr>
        <w:rPr>
          <w:sz w:val="20"/>
          <w:szCs w:val="20"/>
        </w:rPr>
      </w:pPr>
      <w:r w:rsidRPr="003679B7">
        <w:rPr>
          <w:sz w:val="20"/>
          <w:szCs w:val="20"/>
        </w:rPr>
        <w:t>B</w:t>
      </w:r>
    </w:p>
    <w:p w:rsidR="00AB45F8" w:rsidRPr="003679B7" w:rsidRDefault="00AB45F8" w:rsidP="00534F30">
      <w:pPr>
        <w:pStyle w:val="Heading2"/>
        <w:numPr>
          <w:ilvl w:val="0"/>
          <w:numId w:val="44"/>
        </w:numPr>
        <w:rPr>
          <w:sz w:val="20"/>
          <w:szCs w:val="20"/>
        </w:rPr>
      </w:pPr>
      <w:r w:rsidRPr="003679B7">
        <w:rPr>
          <w:sz w:val="20"/>
          <w:szCs w:val="20"/>
        </w:rPr>
        <w:t>B</w:t>
      </w:r>
    </w:p>
    <w:p w:rsidR="00AB45F8" w:rsidRPr="003679B7" w:rsidRDefault="00AB45F8" w:rsidP="00534F30">
      <w:pPr>
        <w:pStyle w:val="Heading2"/>
        <w:numPr>
          <w:ilvl w:val="0"/>
          <w:numId w:val="44"/>
        </w:numPr>
        <w:rPr>
          <w:sz w:val="20"/>
          <w:szCs w:val="20"/>
        </w:rPr>
      </w:pPr>
      <w:r w:rsidRPr="003679B7">
        <w:rPr>
          <w:sz w:val="20"/>
          <w:szCs w:val="20"/>
        </w:rPr>
        <w:t>D</w:t>
      </w:r>
    </w:p>
    <w:p w:rsidR="00AB45F8" w:rsidRDefault="00AB45F8" w:rsidP="00534F30">
      <w:pPr>
        <w:pStyle w:val="Heading2"/>
        <w:numPr>
          <w:ilvl w:val="0"/>
          <w:numId w:val="44"/>
        </w:numPr>
        <w:rPr>
          <w:sz w:val="20"/>
          <w:szCs w:val="20"/>
        </w:rPr>
      </w:pPr>
      <w:r w:rsidRPr="00AE6F13">
        <w:rPr>
          <w:sz w:val="20"/>
          <w:szCs w:val="20"/>
        </w:rPr>
        <w:t>E</w:t>
      </w:r>
    </w:p>
    <w:p w:rsidR="00AB45F8" w:rsidRPr="003679B7" w:rsidRDefault="00AB45F8" w:rsidP="004E7C98">
      <w:pPr>
        <w:pStyle w:val="Heading2"/>
        <w:numPr>
          <w:ilvl w:val="0"/>
          <w:numId w:val="44"/>
        </w:numPr>
        <w:rPr>
          <w:sz w:val="20"/>
          <w:szCs w:val="20"/>
        </w:rPr>
      </w:pPr>
      <w:r w:rsidRPr="003679B7">
        <w:rPr>
          <w:sz w:val="20"/>
          <w:szCs w:val="20"/>
        </w:rPr>
        <w:t>D</w:t>
      </w:r>
    </w:p>
    <w:p w:rsidR="00AB45F8" w:rsidRDefault="00AB45F8" w:rsidP="004E7C98">
      <w:pPr>
        <w:pStyle w:val="Heading2"/>
        <w:numPr>
          <w:ilvl w:val="0"/>
          <w:numId w:val="44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AB45F8" w:rsidRPr="00534F30" w:rsidRDefault="00AB45F8" w:rsidP="00534F30">
      <w:hyperlink r:id="rId11" w:history="1">
        <w:r>
          <w:rPr>
            <w:rStyle w:val="Hyperlink"/>
            <w:rFonts w:ascii="Arial" w:hAnsi="Arial" w:cs="Arial"/>
            <w:sz w:val="20"/>
            <w:szCs w:val="20"/>
          </w:rPr>
          <w:t>www.sorubak.com</w:t>
        </w:r>
      </w:hyperlink>
    </w:p>
    <w:sectPr w:rsidR="00AB45F8" w:rsidRPr="00534F30" w:rsidSect="00AE6F13">
      <w:footerReference w:type="even" r:id="rId12"/>
      <w:footerReference w:type="default" r:id="rId13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45F8" w:rsidRDefault="00AB45F8">
      <w:r>
        <w:separator/>
      </w:r>
    </w:p>
  </w:endnote>
  <w:endnote w:type="continuationSeparator" w:id="0">
    <w:p w:rsidR="00AB45F8" w:rsidRDefault="00AB45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5F8" w:rsidRDefault="00AB45F8" w:rsidP="00E025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B45F8" w:rsidRDefault="00AB45F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5F8" w:rsidRDefault="00AB45F8" w:rsidP="00E025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AB45F8" w:rsidRDefault="00AB45F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5F8" w:rsidRDefault="00AB45F8" w:rsidP="00E025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B45F8" w:rsidRDefault="00AB45F8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5F8" w:rsidRDefault="00AB45F8" w:rsidP="00E025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AB45F8" w:rsidRDefault="00AB45F8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5F8" w:rsidRDefault="00AB45F8" w:rsidP="00E025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B45F8" w:rsidRDefault="00AB45F8">
    <w:pPr>
      <w:pStyle w:val="Footer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5F8" w:rsidRDefault="00AB45F8" w:rsidP="00E025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13</w:t>
    </w:r>
    <w:r>
      <w:rPr>
        <w:rStyle w:val="PageNumber"/>
      </w:rPr>
      <w:fldChar w:fldCharType="end"/>
    </w:r>
  </w:p>
  <w:p w:rsidR="00AB45F8" w:rsidRDefault="00AB45F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45F8" w:rsidRDefault="00AB45F8">
      <w:r>
        <w:separator/>
      </w:r>
    </w:p>
  </w:footnote>
  <w:footnote w:type="continuationSeparator" w:id="0">
    <w:p w:rsidR="00AB45F8" w:rsidRDefault="00AB45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03490"/>
    <w:multiLevelType w:val="hybridMultilevel"/>
    <w:tmpl w:val="F09081AC"/>
    <w:lvl w:ilvl="0" w:tplc="041F0013">
      <w:start w:val="1"/>
      <w:numFmt w:val="upperRoman"/>
      <w:lvlText w:val="%1."/>
      <w:lvlJc w:val="right"/>
      <w:pPr>
        <w:ind w:left="180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">
    <w:nsid w:val="01BF39DC"/>
    <w:multiLevelType w:val="hybridMultilevel"/>
    <w:tmpl w:val="FFCA75E4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ADE26D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vertAlign w:val="baseline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3AA3CAE"/>
    <w:multiLevelType w:val="hybridMultilevel"/>
    <w:tmpl w:val="74320B56"/>
    <w:lvl w:ilvl="0" w:tplc="0ADE26D4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540128D"/>
    <w:multiLevelType w:val="hybridMultilevel"/>
    <w:tmpl w:val="74320B56"/>
    <w:lvl w:ilvl="0" w:tplc="0ADE26D4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E74F24"/>
    <w:multiLevelType w:val="hybridMultilevel"/>
    <w:tmpl w:val="74320B56"/>
    <w:lvl w:ilvl="0" w:tplc="0ADE26D4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3D1A94"/>
    <w:multiLevelType w:val="hybridMultilevel"/>
    <w:tmpl w:val="B0427CC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B6843B7"/>
    <w:multiLevelType w:val="hybridMultilevel"/>
    <w:tmpl w:val="F09081AC"/>
    <w:lvl w:ilvl="0" w:tplc="041F0013">
      <w:start w:val="1"/>
      <w:numFmt w:val="upperRoman"/>
      <w:lvlText w:val="%1."/>
      <w:lvlJc w:val="right"/>
      <w:pPr>
        <w:ind w:left="180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7">
    <w:nsid w:val="144F550F"/>
    <w:multiLevelType w:val="hybridMultilevel"/>
    <w:tmpl w:val="74320B56"/>
    <w:lvl w:ilvl="0" w:tplc="0ADE26D4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9242397"/>
    <w:multiLevelType w:val="hybridMultilevel"/>
    <w:tmpl w:val="74320B56"/>
    <w:lvl w:ilvl="0" w:tplc="0ADE26D4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92E357D"/>
    <w:multiLevelType w:val="hybridMultilevel"/>
    <w:tmpl w:val="74320B56"/>
    <w:lvl w:ilvl="0" w:tplc="0ADE26D4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D4C27F0"/>
    <w:multiLevelType w:val="hybridMultilevel"/>
    <w:tmpl w:val="74320B56"/>
    <w:lvl w:ilvl="0" w:tplc="0ADE26D4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2C05D46"/>
    <w:multiLevelType w:val="hybridMultilevel"/>
    <w:tmpl w:val="58A660F2"/>
    <w:lvl w:ilvl="0" w:tplc="3800ACE4">
      <w:start w:val="1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23233845"/>
    <w:multiLevelType w:val="hybridMultilevel"/>
    <w:tmpl w:val="74320B56"/>
    <w:lvl w:ilvl="0" w:tplc="0ADE26D4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3A07293"/>
    <w:multiLevelType w:val="hybridMultilevel"/>
    <w:tmpl w:val="74320B56"/>
    <w:lvl w:ilvl="0" w:tplc="0ADE26D4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AAC5516"/>
    <w:multiLevelType w:val="hybridMultilevel"/>
    <w:tmpl w:val="74320B56"/>
    <w:lvl w:ilvl="0" w:tplc="0ADE26D4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36C7CE2"/>
    <w:multiLevelType w:val="hybridMultilevel"/>
    <w:tmpl w:val="74320B56"/>
    <w:lvl w:ilvl="0" w:tplc="0ADE26D4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4322784"/>
    <w:multiLevelType w:val="hybridMultilevel"/>
    <w:tmpl w:val="58A660F2"/>
    <w:lvl w:ilvl="0" w:tplc="3800ACE4">
      <w:start w:val="1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34334B95"/>
    <w:multiLevelType w:val="hybridMultilevel"/>
    <w:tmpl w:val="FFCA75E4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ADE26D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vertAlign w:val="baseline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49D2D2A"/>
    <w:multiLevelType w:val="hybridMultilevel"/>
    <w:tmpl w:val="B0427CC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5CA4A86"/>
    <w:multiLevelType w:val="hybridMultilevel"/>
    <w:tmpl w:val="F09081AC"/>
    <w:lvl w:ilvl="0" w:tplc="041F0013">
      <w:start w:val="1"/>
      <w:numFmt w:val="upperRoman"/>
      <w:lvlText w:val="%1."/>
      <w:lvlJc w:val="right"/>
      <w:pPr>
        <w:ind w:left="180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0">
    <w:nsid w:val="36B2164C"/>
    <w:multiLevelType w:val="hybridMultilevel"/>
    <w:tmpl w:val="74320B56"/>
    <w:lvl w:ilvl="0" w:tplc="0ADE26D4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9D30C83"/>
    <w:multiLevelType w:val="hybridMultilevel"/>
    <w:tmpl w:val="09240398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ADE26D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vertAlign w:val="baseline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3EF90A99"/>
    <w:multiLevelType w:val="hybridMultilevel"/>
    <w:tmpl w:val="74320B56"/>
    <w:lvl w:ilvl="0" w:tplc="0ADE26D4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F4A4225"/>
    <w:multiLevelType w:val="hybridMultilevel"/>
    <w:tmpl w:val="74320B56"/>
    <w:lvl w:ilvl="0" w:tplc="0ADE26D4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3C64135"/>
    <w:multiLevelType w:val="multilevel"/>
    <w:tmpl w:val="6BD2D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443D2208"/>
    <w:multiLevelType w:val="hybridMultilevel"/>
    <w:tmpl w:val="74320B56"/>
    <w:lvl w:ilvl="0" w:tplc="0ADE26D4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8232BE5"/>
    <w:multiLevelType w:val="hybridMultilevel"/>
    <w:tmpl w:val="74320B56"/>
    <w:lvl w:ilvl="0" w:tplc="0ADE26D4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9F5052E"/>
    <w:multiLevelType w:val="hybridMultilevel"/>
    <w:tmpl w:val="F09081AC"/>
    <w:lvl w:ilvl="0" w:tplc="041F0013">
      <w:start w:val="1"/>
      <w:numFmt w:val="upperRoman"/>
      <w:lvlText w:val="%1."/>
      <w:lvlJc w:val="right"/>
      <w:pPr>
        <w:ind w:left="180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8">
    <w:nsid w:val="4E0E2684"/>
    <w:multiLevelType w:val="hybridMultilevel"/>
    <w:tmpl w:val="74320B56"/>
    <w:lvl w:ilvl="0" w:tplc="0ADE26D4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6F02FB"/>
    <w:multiLevelType w:val="hybridMultilevel"/>
    <w:tmpl w:val="74320B56"/>
    <w:lvl w:ilvl="0" w:tplc="0ADE26D4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3900629"/>
    <w:multiLevelType w:val="hybridMultilevel"/>
    <w:tmpl w:val="F09081AC"/>
    <w:lvl w:ilvl="0" w:tplc="041F0013">
      <w:start w:val="1"/>
      <w:numFmt w:val="upperRoman"/>
      <w:lvlText w:val="%1."/>
      <w:lvlJc w:val="right"/>
      <w:pPr>
        <w:ind w:left="180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1">
    <w:nsid w:val="53C04146"/>
    <w:multiLevelType w:val="hybridMultilevel"/>
    <w:tmpl w:val="B0427CC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56E3676"/>
    <w:multiLevelType w:val="hybridMultilevel"/>
    <w:tmpl w:val="74320B56"/>
    <w:lvl w:ilvl="0" w:tplc="0ADE26D4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BA05DBB"/>
    <w:multiLevelType w:val="hybridMultilevel"/>
    <w:tmpl w:val="74320B56"/>
    <w:lvl w:ilvl="0" w:tplc="0ADE26D4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D886DEC"/>
    <w:multiLevelType w:val="hybridMultilevel"/>
    <w:tmpl w:val="58A660F2"/>
    <w:lvl w:ilvl="0" w:tplc="3800ACE4">
      <w:start w:val="1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5">
    <w:nsid w:val="5DED0B90"/>
    <w:multiLevelType w:val="hybridMultilevel"/>
    <w:tmpl w:val="74320B56"/>
    <w:lvl w:ilvl="0" w:tplc="0ADE26D4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E1519EB"/>
    <w:multiLevelType w:val="hybridMultilevel"/>
    <w:tmpl w:val="74320B56"/>
    <w:lvl w:ilvl="0" w:tplc="0ADE26D4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E232E08"/>
    <w:multiLevelType w:val="hybridMultilevel"/>
    <w:tmpl w:val="74320B56"/>
    <w:lvl w:ilvl="0" w:tplc="0ADE26D4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4223C26"/>
    <w:multiLevelType w:val="hybridMultilevel"/>
    <w:tmpl w:val="74320B56"/>
    <w:lvl w:ilvl="0" w:tplc="0ADE26D4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8D87B1E"/>
    <w:multiLevelType w:val="hybridMultilevel"/>
    <w:tmpl w:val="74320B56"/>
    <w:lvl w:ilvl="0" w:tplc="0ADE26D4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93C7D81"/>
    <w:multiLevelType w:val="hybridMultilevel"/>
    <w:tmpl w:val="74320B56"/>
    <w:lvl w:ilvl="0" w:tplc="0ADE26D4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B352FFB"/>
    <w:multiLevelType w:val="hybridMultilevel"/>
    <w:tmpl w:val="74320B56"/>
    <w:lvl w:ilvl="0" w:tplc="0ADE26D4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F1006DB"/>
    <w:multiLevelType w:val="hybridMultilevel"/>
    <w:tmpl w:val="74320B56"/>
    <w:lvl w:ilvl="0" w:tplc="0ADE26D4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6F8D4E8A"/>
    <w:multiLevelType w:val="hybridMultilevel"/>
    <w:tmpl w:val="74320B56"/>
    <w:lvl w:ilvl="0" w:tplc="0ADE26D4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0040AE0"/>
    <w:multiLevelType w:val="hybridMultilevel"/>
    <w:tmpl w:val="F09081AC"/>
    <w:lvl w:ilvl="0" w:tplc="041F0013">
      <w:start w:val="1"/>
      <w:numFmt w:val="upperRoman"/>
      <w:lvlText w:val="%1."/>
      <w:lvlJc w:val="right"/>
      <w:pPr>
        <w:ind w:left="180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45">
    <w:nsid w:val="707A5243"/>
    <w:multiLevelType w:val="hybridMultilevel"/>
    <w:tmpl w:val="58A660F2"/>
    <w:lvl w:ilvl="0" w:tplc="3800ACE4">
      <w:start w:val="1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6">
    <w:nsid w:val="738D38CA"/>
    <w:multiLevelType w:val="hybridMultilevel"/>
    <w:tmpl w:val="74320B56"/>
    <w:lvl w:ilvl="0" w:tplc="0ADE26D4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95C1636"/>
    <w:multiLevelType w:val="hybridMultilevel"/>
    <w:tmpl w:val="74320B56"/>
    <w:lvl w:ilvl="0" w:tplc="0ADE26D4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24"/>
  </w:num>
  <w:num w:numId="3">
    <w:abstractNumId w:val="17"/>
  </w:num>
  <w:num w:numId="4">
    <w:abstractNumId w:val="5"/>
  </w:num>
  <w:num w:numId="5">
    <w:abstractNumId w:val="44"/>
  </w:num>
  <w:num w:numId="6">
    <w:abstractNumId w:val="9"/>
  </w:num>
  <w:num w:numId="7">
    <w:abstractNumId w:val="6"/>
  </w:num>
  <w:num w:numId="8">
    <w:abstractNumId w:val="26"/>
  </w:num>
  <w:num w:numId="9">
    <w:abstractNumId w:val="34"/>
  </w:num>
  <w:num w:numId="10">
    <w:abstractNumId w:val="14"/>
  </w:num>
  <w:num w:numId="11">
    <w:abstractNumId w:val="11"/>
  </w:num>
  <w:num w:numId="12">
    <w:abstractNumId w:val="33"/>
  </w:num>
  <w:num w:numId="13">
    <w:abstractNumId w:val="28"/>
  </w:num>
  <w:num w:numId="14">
    <w:abstractNumId w:val="42"/>
  </w:num>
  <w:num w:numId="15">
    <w:abstractNumId w:val="7"/>
  </w:num>
  <w:num w:numId="16">
    <w:abstractNumId w:val="45"/>
  </w:num>
  <w:num w:numId="17">
    <w:abstractNumId w:val="43"/>
  </w:num>
  <w:num w:numId="18">
    <w:abstractNumId w:val="22"/>
  </w:num>
  <w:num w:numId="19">
    <w:abstractNumId w:val="1"/>
  </w:num>
  <w:num w:numId="20">
    <w:abstractNumId w:val="38"/>
  </w:num>
  <w:num w:numId="21">
    <w:abstractNumId w:val="19"/>
  </w:num>
  <w:num w:numId="22">
    <w:abstractNumId w:val="25"/>
  </w:num>
  <w:num w:numId="23">
    <w:abstractNumId w:val="30"/>
  </w:num>
  <w:num w:numId="24">
    <w:abstractNumId w:val="4"/>
  </w:num>
  <w:num w:numId="25">
    <w:abstractNumId w:val="37"/>
  </w:num>
  <w:num w:numId="26">
    <w:abstractNumId w:val="20"/>
  </w:num>
  <w:num w:numId="27">
    <w:abstractNumId w:val="3"/>
  </w:num>
  <w:num w:numId="28">
    <w:abstractNumId w:val="41"/>
  </w:num>
  <w:num w:numId="29">
    <w:abstractNumId w:val="35"/>
  </w:num>
  <w:num w:numId="30">
    <w:abstractNumId w:val="15"/>
  </w:num>
  <w:num w:numId="31">
    <w:abstractNumId w:val="18"/>
  </w:num>
  <w:num w:numId="32">
    <w:abstractNumId w:val="21"/>
  </w:num>
  <w:num w:numId="33">
    <w:abstractNumId w:val="23"/>
  </w:num>
  <w:num w:numId="34">
    <w:abstractNumId w:val="27"/>
  </w:num>
  <w:num w:numId="35">
    <w:abstractNumId w:val="36"/>
  </w:num>
  <w:num w:numId="36">
    <w:abstractNumId w:val="0"/>
  </w:num>
  <w:num w:numId="37">
    <w:abstractNumId w:val="12"/>
  </w:num>
  <w:num w:numId="38">
    <w:abstractNumId w:val="40"/>
  </w:num>
  <w:num w:numId="39">
    <w:abstractNumId w:val="10"/>
  </w:num>
  <w:num w:numId="40">
    <w:abstractNumId w:val="39"/>
  </w:num>
  <w:num w:numId="41">
    <w:abstractNumId w:val="46"/>
  </w:num>
  <w:num w:numId="42">
    <w:abstractNumId w:val="29"/>
  </w:num>
  <w:num w:numId="43">
    <w:abstractNumId w:val="47"/>
  </w:num>
  <w:num w:numId="44">
    <w:abstractNumId w:val="31"/>
  </w:num>
  <w:num w:numId="45">
    <w:abstractNumId w:val="16"/>
  </w:num>
  <w:num w:numId="46">
    <w:abstractNumId w:val="2"/>
  </w:num>
  <w:num w:numId="47">
    <w:abstractNumId w:val="32"/>
  </w:num>
  <w:num w:numId="48">
    <w:abstractNumId w:val="8"/>
  </w:num>
  <w:num w:numId="4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5569"/>
    <w:rsid w:val="00002303"/>
    <w:rsid w:val="00052F37"/>
    <w:rsid w:val="0006061E"/>
    <w:rsid w:val="000627A5"/>
    <w:rsid w:val="000A3EC6"/>
    <w:rsid w:val="000A69D9"/>
    <w:rsid w:val="000D451A"/>
    <w:rsid w:val="000D4C60"/>
    <w:rsid w:val="000D6781"/>
    <w:rsid w:val="00113331"/>
    <w:rsid w:val="00123D49"/>
    <w:rsid w:val="001317CF"/>
    <w:rsid w:val="00133DF1"/>
    <w:rsid w:val="00152247"/>
    <w:rsid w:val="0017127B"/>
    <w:rsid w:val="001733EC"/>
    <w:rsid w:val="00182261"/>
    <w:rsid w:val="001848CE"/>
    <w:rsid w:val="0019656D"/>
    <w:rsid w:val="001B6C1E"/>
    <w:rsid w:val="001E0B4E"/>
    <w:rsid w:val="00214A38"/>
    <w:rsid w:val="00224369"/>
    <w:rsid w:val="00227153"/>
    <w:rsid w:val="002341A2"/>
    <w:rsid w:val="00234CB5"/>
    <w:rsid w:val="00263A8E"/>
    <w:rsid w:val="002815DF"/>
    <w:rsid w:val="00292E2E"/>
    <w:rsid w:val="002A0259"/>
    <w:rsid w:val="002C4C21"/>
    <w:rsid w:val="00300DB3"/>
    <w:rsid w:val="003017C1"/>
    <w:rsid w:val="003205F9"/>
    <w:rsid w:val="00323A5A"/>
    <w:rsid w:val="00337784"/>
    <w:rsid w:val="00341388"/>
    <w:rsid w:val="00345552"/>
    <w:rsid w:val="003679B7"/>
    <w:rsid w:val="00386C7E"/>
    <w:rsid w:val="00392735"/>
    <w:rsid w:val="003A340A"/>
    <w:rsid w:val="003A3478"/>
    <w:rsid w:val="003B04CD"/>
    <w:rsid w:val="003C2DEB"/>
    <w:rsid w:val="003C4C5A"/>
    <w:rsid w:val="003D1679"/>
    <w:rsid w:val="003D4F27"/>
    <w:rsid w:val="004011EA"/>
    <w:rsid w:val="00404876"/>
    <w:rsid w:val="004074A4"/>
    <w:rsid w:val="0041371D"/>
    <w:rsid w:val="004155D4"/>
    <w:rsid w:val="004518E9"/>
    <w:rsid w:val="0046014E"/>
    <w:rsid w:val="004A44A5"/>
    <w:rsid w:val="004A7FEB"/>
    <w:rsid w:val="004B1241"/>
    <w:rsid w:val="004C77F9"/>
    <w:rsid w:val="004E1609"/>
    <w:rsid w:val="004E7C98"/>
    <w:rsid w:val="004F40AB"/>
    <w:rsid w:val="00501C6F"/>
    <w:rsid w:val="00523AE9"/>
    <w:rsid w:val="00534F30"/>
    <w:rsid w:val="00545FF3"/>
    <w:rsid w:val="005538A5"/>
    <w:rsid w:val="005626E6"/>
    <w:rsid w:val="005650F0"/>
    <w:rsid w:val="00567844"/>
    <w:rsid w:val="00567D97"/>
    <w:rsid w:val="00580B9E"/>
    <w:rsid w:val="00583D4F"/>
    <w:rsid w:val="005A2849"/>
    <w:rsid w:val="005A75BA"/>
    <w:rsid w:val="005C37BD"/>
    <w:rsid w:val="005D0540"/>
    <w:rsid w:val="005E0718"/>
    <w:rsid w:val="005E5379"/>
    <w:rsid w:val="005E58E2"/>
    <w:rsid w:val="005E7158"/>
    <w:rsid w:val="005F0C9A"/>
    <w:rsid w:val="005F21A3"/>
    <w:rsid w:val="005F4941"/>
    <w:rsid w:val="006032EA"/>
    <w:rsid w:val="00621D64"/>
    <w:rsid w:val="00624BC5"/>
    <w:rsid w:val="0063301C"/>
    <w:rsid w:val="0064300C"/>
    <w:rsid w:val="00657B22"/>
    <w:rsid w:val="00672A6C"/>
    <w:rsid w:val="00676E84"/>
    <w:rsid w:val="006927DB"/>
    <w:rsid w:val="006B40EF"/>
    <w:rsid w:val="006B5D17"/>
    <w:rsid w:val="006B78EC"/>
    <w:rsid w:val="006D249A"/>
    <w:rsid w:val="006F3F92"/>
    <w:rsid w:val="00705D8E"/>
    <w:rsid w:val="007357E7"/>
    <w:rsid w:val="007617C3"/>
    <w:rsid w:val="00767BB6"/>
    <w:rsid w:val="007966C9"/>
    <w:rsid w:val="00797E23"/>
    <w:rsid w:val="007A0BCE"/>
    <w:rsid w:val="007F5BB5"/>
    <w:rsid w:val="00803090"/>
    <w:rsid w:val="00816E5F"/>
    <w:rsid w:val="00841F4F"/>
    <w:rsid w:val="008601D9"/>
    <w:rsid w:val="00880C2A"/>
    <w:rsid w:val="00885998"/>
    <w:rsid w:val="0089553A"/>
    <w:rsid w:val="008B70E6"/>
    <w:rsid w:val="008B72AC"/>
    <w:rsid w:val="008C71CF"/>
    <w:rsid w:val="008C7EBD"/>
    <w:rsid w:val="008D069D"/>
    <w:rsid w:val="008D0833"/>
    <w:rsid w:val="008D3062"/>
    <w:rsid w:val="008E451F"/>
    <w:rsid w:val="008E5D67"/>
    <w:rsid w:val="008F0EA3"/>
    <w:rsid w:val="009116D2"/>
    <w:rsid w:val="00925391"/>
    <w:rsid w:val="00934672"/>
    <w:rsid w:val="00954061"/>
    <w:rsid w:val="00977885"/>
    <w:rsid w:val="009940B1"/>
    <w:rsid w:val="009B1F96"/>
    <w:rsid w:val="009C2686"/>
    <w:rsid w:val="009D08CA"/>
    <w:rsid w:val="009F1577"/>
    <w:rsid w:val="00A15569"/>
    <w:rsid w:val="00A228FE"/>
    <w:rsid w:val="00A34C16"/>
    <w:rsid w:val="00A42E2E"/>
    <w:rsid w:val="00A479B7"/>
    <w:rsid w:val="00A47A8F"/>
    <w:rsid w:val="00A60549"/>
    <w:rsid w:val="00A6686B"/>
    <w:rsid w:val="00AA032F"/>
    <w:rsid w:val="00AB45F8"/>
    <w:rsid w:val="00AC11F0"/>
    <w:rsid w:val="00AD3CD7"/>
    <w:rsid w:val="00AE0B86"/>
    <w:rsid w:val="00AE4423"/>
    <w:rsid w:val="00AE6F13"/>
    <w:rsid w:val="00AF3775"/>
    <w:rsid w:val="00AF3FB0"/>
    <w:rsid w:val="00B67A3D"/>
    <w:rsid w:val="00B80359"/>
    <w:rsid w:val="00B84BA7"/>
    <w:rsid w:val="00B97369"/>
    <w:rsid w:val="00BA0C9B"/>
    <w:rsid w:val="00BB00F8"/>
    <w:rsid w:val="00BD3BF5"/>
    <w:rsid w:val="00BD58A5"/>
    <w:rsid w:val="00BE2776"/>
    <w:rsid w:val="00C011E5"/>
    <w:rsid w:val="00C128ED"/>
    <w:rsid w:val="00C21007"/>
    <w:rsid w:val="00C218B3"/>
    <w:rsid w:val="00C22354"/>
    <w:rsid w:val="00C23E3D"/>
    <w:rsid w:val="00C2408B"/>
    <w:rsid w:val="00C33CCE"/>
    <w:rsid w:val="00C33E91"/>
    <w:rsid w:val="00C3571C"/>
    <w:rsid w:val="00C416F0"/>
    <w:rsid w:val="00C5449F"/>
    <w:rsid w:val="00C60F25"/>
    <w:rsid w:val="00C81D7B"/>
    <w:rsid w:val="00CA40C8"/>
    <w:rsid w:val="00CB0018"/>
    <w:rsid w:val="00CD789F"/>
    <w:rsid w:val="00CE4C63"/>
    <w:rsid w:val="00CE4E82"/>
    <w:rsid w:val="00CF2A82"/>
    <w:rsid w:val="00D24496"/>
    <w:rsid w:val="00D31C24"/>
    <w:rsid w:val="00D34EB0"/>
    <w:rsid w:val="00D42D6E"/>
    <w:rsid w:val="00D60FEE"/>
    <w:rsid w:val="00D671AE"/>
    <w:rsid w:val="00D8000B"/>
    <w:rsid w:val="00DA4CCB"/>
    <w:rsid w:val="00DD5423"/>
    <w:rsid w:val="00DD6C43"/>
    <w:rsid w:val="00DE72BF"/>
    <w:rsid w:val="00DF0C73"/>
    <w:rsid w:val="00DF1505"/>
    <w:rsid w:val="00E0003D"/>
    <w:rsid w:val="00E01DF8"/>
    <w:rsid w:val="00E025E3"/>
    <w:rsid w:val="00E137EB"/>
    <w:rsid w:val="00E15624"/>
    <w:rsid w:val="00E17087"/>
    <w:rsid w:val="00E2096E"/>
    <w:rsid w:val="00E34B39"/>
    <w:rsid w:val="00E35D63"/>
    <w:rsid w:val="00E72E5A"/>
    <w:rsid w:val="00EB10C0"/>
    <w:rsid w:val="00EC6535"/>
    <w:rsid w:val="00EC6AC7"/>
    <w:rsid w:val="00ED0457"/>
    <w:rsid w:val="00EF1B42"/>
    <w:rsid w:val="00EF3179"/>
    <w:rsid w:val="00EF6EB9"/>
    <w:rsid w:val="00F15B27"/>
    <w:rsid w:val="00F203F3"/>
    <w:rsid w:val="00F25618"/>
    <w:rsid w:val="00F33064"/>
    <w:rsid w:val="00F46DFA"/>
    <w:rsid w:val="00F65429"/>
    <w:rsid w:val="00F6754A"/>
    <w:rsid w:val="00F7503E"/>
    <w:rsid w:val="00FA74F0"/>
    <w:rsid w:val="00FB230A"/>
    <w:rsid w:val="00FC7188"/>
    <w:rsid w:val="00FE1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71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1371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1371D"/>
    <w:pPr>
      <w:widowControl w:val="0"/>
      <w:autoSpaceDE w:val="0"/>
      <w:autoSpaceDN w:val="0"/>
      <w:adjustRightInd w:val="0"/>
      <w:ind w:left="270" w:hanging="270"/>
      <w:outlineLvl w:val="1"/>
    </w:pPr>
    <w:rPr>
      <w:rFonts w:ascii="Arial" w:hAnsi="Arial" w:cs="Arial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7A2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D6C43"/>
    <w:rPr>
      <w:rFonts w:ascii="Arial" w:hAnsi="Arial" w:cs="Arial"/>
      <w:sz w:val="32"/>
      <w:szCs w:val="32"/>
    </w:rPr>
  </w:style>
  <w:style w:type="paragraph" w:styleId="Footer">
    <w:name w:val="footer"/>
    <w:basedOn w:val="Normal"/>
    <w:link w:val="FooterChar"/>
    <w:uiPriority w:val="99"/>
    <w:rsid w:val="00E025E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57A2A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E025E3"/>
    <w:rPr>
      <w:rFonts w:cs="Times New Roman"/>
    </w:rPr>
  </w:style>
  <w:style w:type="paragraph" w:styleId="ListParagraph">
    <w:name w:val="List Paragraph"/>
    <w:basedOn w:val="Normal"/>
    <w:uiPriority w:val="99"/>
    <w:qFormat/>
    <w:rsid w:val="00885998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234CB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22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165</TotalTime>
  <Pages>13</Pages>
  <Words>1823</Words>
  <Characters>10393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Adı, soyadı:                        </dc:title>
  <dc:subject/>
  <dc:creator>poliskoleji</dc:creator>
  <cp:keywords/>
  <dc:description/>
  <cp:lastModifiedBy>edanur</cp:lastModifiedBy>
  <cp:revision>43</cp:revision>
  <cp:lastPrinted>2011-01-11T01:53:00Z</cp:lastPrinted>
  <dcterms:created xsi:type="dcterms:W3CDTF">2010-11-16T14:23:00Z</dcterms:created>
  <dcterms:modified xsi:type="dcterms:W3CDTF">2012-08-12T07:30:00Z</dcterms:modified>
</cp:coreProperties>
</file>