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FC6" w:rsidRDefault="00507FC6" w:rsidP="00F76882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TERME KIZ TEKNİK VE MESLEK LİSESİ 2011-2012 EĞİTİM ÖĞRETİM YILI </w:t>
      </w:r>
    </w:p>
    <w:p w:rsidR="00507FC6" w:rsidRDefault="00507FC6" w:rsidP="00E51E80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İNGİLİZCE DERSİ 12. SINIFLAR (YİYECEK-İÇECEK HİZMETLERİ) II. DÖNEM III. SINAV</w:t>
      </w:r>
    </w:p>
    <w:p w:rsidR="00507FC6" w:rsidRDefault="00507FC6" w:rsidP="00E51E80">
      <w:pPr>
        <w:rPr>
          <w:b/>
          <w:sz w:val="24"/>
          <w:szCs w:val="24"/>
        </w:rPr>
      </w:pPr>
      <w:r>
        <w:rPr>
          <w:b/>
          <w:sz w:val="24"/>
          <w:szCs w:val="24"/>
        </w:rPr>
        <w:t>Name:                                                Surname:                                          Number:                          Class:</w:t>
      </w:r>
    </w:p>
    <w:p w:rsidR="00507FC6" w:rsidRDefault="00507FC6">
      <w:pPr>
        <w:sectPr w:rsidR="00507FC6" w:rsidSect="00F76882">
          <w:pgSz w:w="11906" w:h="16838"/>
          <w:pgMar w:top="709" w:right="849" w:bottom="567" w:left="993" w:header="708" w:footer="708" w:gutter="0"/>
          <w:cols w:space="708"/>
          <w:docGrid w:linePitch="360"/>
        </w:sectPr>
      </w:pP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 Circle the correct answers in the following questions.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1. Which one isn’t a kitchen operation ?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A) mince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B) fry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C) peeler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D) whisk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2. Which one is an offal?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A) tripe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B) oyster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C) prawn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D) shrimp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3. Choose the most appropriate verb.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Batter …………. from flour, eggs and milk.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A) is make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B) contains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C) consists of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D) </w:t>
      </w:r>
      <w:r>
        <w:rPr>
          <w:rFonts w:ascii="Times New Roman" w:hAnsi="Times New Roman"/>
          <w:sz w:val="24"/>
          <w:szCs w:val="24"/>
        </w:rPr>
        <w:t>is made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4. Choose the correct answer.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Chef : We………..use fresh ingredients in the kitchen.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A) must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B) mustn’t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C) has to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D) don’t have to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5. Choose the most appropriate verb.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Bolognese Sauce……….. minced beef, onions, celery, carrots, tomatoes and herbs.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A) consist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B) contains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C) is made</w:t>
      </w:r>
    </w:p>
    <w:p w:rsidR="00507FC6" w:rsidRDefault="00507FC6" w:rsidP="00E51E80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D) contain from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6. Choose the most appropriate responsibility.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A pastry chef………………………….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A) </w:t>
      </w:r>
      <w:r>
        <w:rPr>
          <w:rFonts w:ascii="Times New Roman" w:hAnsi="Times New Roman"/>
        </w:rPr>
        <w:t>chops and prepares the vegetables.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B) </w:t>
      </w:r>
      <w:r>
        <w:rPr>
          <w:rFonts w:ascii="Times New Roman" w:hAnsi="Times New Roman"/>
        </w:rPr>
        <w:t>cooks the main courses.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C) </w:t>
      </w:r>
      <w:r>
        <w:rPr>
          <w:rFonts w:ascii="Times New Roman" w:hAnsi="Times New Roman"/>
        </w:rPr>
        <w:t>prepares salads and side orders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D) </w:t>
      </w:r>
      <w:r>
        <w:rPr>
          <w:rFonts w:ascii="Times New Roman" w:hAnsi="Times New Roman"/>
        </w:rPr>
        <w:t>cooks the bread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7. An assistant chef…………………...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A) </w:t>
      </w:r>
      <w:r>
        <w:rPr>
          <w:rFonts w:ascii="Times New Roman" w:hAnsi="Times New Roman"/>
        </w:rPr>
        <w:t>serves the customers.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B) </w:t>
      </w:r>
      <w:r>
        <w:rPr>
          <w:rFonts w:ascii="Times New Roman" w:hAnsi="Times New Roman"/>
        </w:rPr>
        <w:t>organizes the waiters.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C) </w:t>
      </w:r>
      <w:r>
        <w:rPr>
          <w:rFonts w:ascii="Times New Roman" w:hAnsi="Times New Roman"/>
        </w:rPr>
        <w:t>cooks the main courses.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D) </w:t>
      </w:r>
      <w:r>
        <w:rPr>
          <w:rFonts w:ascii="Times New Roman" w:hAnsi="Times New Roman"/>
        </w:rPr>
        <w:t>serves the customers.</w:t>
      </w:r>
    </w:p>
    <w:p w:rsidR="00507FC6" w:rsidRDefault="00507FC6" w:rsidP="00994A20">
      <w:pPr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www.yazilisorulari.org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8. </w:t>
      </w:r>
      <w:r>
        <w:rPr>
          <w:rFonts w:ascii="Times New Roman" w:hAnsi="Times New Roman"/>
        </w:rPr>
        <w:t>Chef : You’ll help ………..the pasta sauces.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Commis : OK, then.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Choose the most appropriate preposition.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A) </w:t>
      </w:r>
      <w:r>
        <w:rPr>
          <w:rFonts w:ascii="Times New Roman" w:hAnsi="Times New Roman"/>
        </w:rPr>
        <w:t>with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B) </w:t>
      </w:r>
      <w:r>
        <w:rPr>
          <w:rFonts w:ascii="Times New Roman" w:hAnsi="Times New Roman"/>
        </w:rPr>
        <w:t>behind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C) </w:t>
      </w:r>
      <w:r>
        <w:rPr>
          <w:rFonts w:ascii="Times New Roman" w:hAnsi="Times New Roman"/>
        </w:rPr>
        <w:t>for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D) </w:t>
      </w:r>
      <w:r>
        <w:rPr>
          <w:rFonts w:ascii="Times New Roman" w:hAnsi="Times New Roman"/>
        </w:rPr>
        <w:t>from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9. </w:t>
      </w:r>
      <w:r>
        <w:rPr>
          <w:rFonts w:ascii="Times New Roman" w:hAnsi="Times New Roman"/>
        </w:rPr>
        <w:t>Chef : Could you get me………….bottle of wine-the one over there by the window?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A) </w:t>
      </w:r>
      <w:r>
        <w:rPr>
          <w:rFonts w:ascii="Times New Roman" w:hAnsi="Times New Roman"/>
        </w:rPr>
        <w:t>this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B) </w:t>
      </w:r>
      <w:r>
        <w:rPr>
          <w:rFonts w:ascii="Times New Roman" w:hAnsi="Times New Roman"/>
        </w:rPr>
        <w:t>that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C) </w:t>
      </w:r>
      <w:r>
        <w:rPr>
          <w:rFonts w:ascii="Times New Roman" w:hAnsi="Times New Roman"/>
        </w:rPr>
        <w:t>these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D) </w:t>
      </w:r>
      <w:r>
        <w:rPr>
          <w:rFonts w:ascii="Times New Roman" w:hAnsi="Times New Roman"/>
        </w:rPr>
        <w:t>those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10. </w:t>
      </w:r>
      <w:r>
        <w:rPr>
          <w:rFonts w:ascii="Times New Roman" w:hAnsi="Times New Roman"/>
        </w:rPr>
        <w:t>Chef : We make the soup by putting the stock and cooked vegetables into a ………….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A) </w:t>
      </w:r>
      <w:r>
        <w:rPr>
          <w:rFonts w:ascii="Times New Roman" w:hAnsi="Times New Roman"/>
        </w:rPr>
        <w:t>stockpot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B) </w:t>
      </w:r>
      <w:r>
        <w:rPr>
          <w:rFonts w:ascii="Times New Roman" w:hAnsi="Times New Roman"/>
        </w:rPr>
        <w:t>mincer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C) </w:t>
      </w:r>
      <w:r>
        <w:rPr>
          <w:rFonts w:ascii="Times New Roman" w:hAnsi="Times New Roman"/>
        </w:rPr>
        <w:t>blender</w:t>
      </w:r>
    </w:p>
    <w:p w:rsidR="00507FC6" w:rsidRDefault="00507FC6" w:rsidP="00E51E80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D) </w:t>
      </w:r>
      <w:r>
        <w:rPr>
          <w:rFonts w:ascii="Times New Roman" w:hAnsi="Times New Roman"/>
        </w:rPr>
        <w:t>oven</w:t>
      </w:r>
    </w:p>
    <w:p w:rsidR="00507FC6" w:rsidRDefault="00507FC6" w:rsidP="00E51E80">
      <w:pPr>
        <w:spacing w:after="0"/>
        <w:rPr>
          <w:rFonts w:ascii="Times New Roman" w:hAnsi="Times New Roman"/>
        </w:rPr>
      </w:pP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11. Which is ……. the Chablis or the Liebfraumilch?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A) </w:t>
      </w:r>
      <w:r>
        <w:rPr>
          <w:rFonts w:ascii="Times New Roman" w:hAnsi="Times New Roman"/>
        </w:rPr>
        <w:t>as dry as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B) </w:t>
      </w:r>
      <w:r>
        <w:rPr>
          <w:rFonts w:ascii="Times New Roman" w:hAnsi="Times New Roman"/>
        </w:rPr>
        <w:t>driest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C) </w:t>
      </w:r>
      <w:r>
        <w:rPr>
          <w:rFonts w:ascii="Times New Roman" w:hAnsi="Times New Roman"/>
        </w:rPr>
        <w:t>dryer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D) </w:t>
      </w:r>
      <w:r>
        <w:rPr>
          <w:rFonts w:ascii="Times New Roman" w:hAnsi="Times New Roman"/>
        </w:rPr>
        <w:t>drier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12. Man : Waitress, I don’t like to ………….but this dish is completely uneatable.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Use the most suitable verb in the blank.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A) </w:t>
      </w:r>
      <w:r>
        <w:rPr>
          <w:rFonts w:ascii="Times New Roman" w:hAnsi="Times New Roman"/>
        </w:rPr>
        <w:t>complain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B) </w:t>
      </w:r>
      <w:r>
        <w:rPr>
          <w:rFonts w:ascii="Times New Roman" w:hAnsi="Times New Roman"/>
        </w:rPr>
        <w:t>say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C) </w:t>
      </w:r>
      <w:r>
        <w:rPr>
          <w:rFonts w:ascii="Times New Roman" w:hAnsi="Times New Roman"/>
        </w:rPr>
        <w:t>have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D) </w:t>
      </w:r>
      <w:r>
        <w:rPr>
          <w:rFonts w:ascii="Times New Roman" w:hAnsi="Times New Roman"/>
        </w:rPr>
        <w:t>contain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13. Man : Waitress.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Waitress: Yes, sir.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Man : This knife is dirty.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Waitress: I’m very sorry, sir. ………………………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Choose the most appropriate answer.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A) </w:t>
      </w:r>
      <w:r>
        <w:rPr>
          <w:rFonts w:ascii="Times New Roman" w:hAnsi="Times New Roman"/>
        </w:rPr>
        <w:t>I’ll get you some.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B) </w:t>
      </w:r>
      <w:r>
        <w:rPr>
          <w:rFonts w:ascii="Times New Roman" w:hAnsi="Times New Roman"/>
        </w:rPr>
        <w:t>I’ll get you some more.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C) </w:t>
      </w:r>
      <w:r>
        <w:rPr>
          <w:rFonts w:ascii="Times New Roman" w:hAnsi="Times New Roman"/>
        </w:rPr>
        <w:t>I’ll get you something.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D) </w:t>
      </w:r>
      <w:r>
        <w:rPr>
          <w:rFonts w:ascii="Times New Roman" w:hAnsi="Times New Roman"/>
        </w:rPr>
        <w:t>I’ll get you another one.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14. Which isn’t a customer complaint?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A) It is quite uneatable.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B) I asked for it rare.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C) I’ll see what I can do.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D) It’s terribly salty.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15. </w:t>
      </w:r>
      <w:r>
        <w:rPr>
          <w:rFonts w:ascii="Times New Roman" w:hAnsi="Times New Roman"/>
        </w:rPr>
        <w:t xml:space="preserve">I want to open this bottle of wine. Have you 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got a …………….. </w:t>
      </w:r>
      <w:r>
        <w:rPr>
          <w:rFonts w:ascii="Times New Roman" w:hAnsi="Times New Roman"/>
          <w:sz w:val="24"/>
          <w:szCs w:val="24"/>
        </w:rPr>
        <w:t>?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A) </w:t>
      </w:r>
      <w:r>
        <w:rPr>
          <w:rFonts w:ascii="Times New Roman" w:hAnsi="Times New Roman"/>
        </w:rPr>
        <w:t>barspoon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B) </w:t>
      </w:r>
      <w:r>
        <w:rPr>
          <w:rFonts w:ascii="Times New Roman" w:hAnsi="Times New Roman"/>
        </w:rPr>
        <w:t>corkscrew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C) </w:t>
      </w:r>
      <w:r>
        <w:rPr>
          <w:rFonts w:ascii="Times New Roman" w:hAnsi="Times New Roman"/>
        </w:rPr>
        <w:t>shaker</w:t>
      </w:r>
    </w:p>
    <w:p w:rsidR="00507FC6" w:rsidRDefault="00507FC6" w:rsidP="00E51E80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D) </w:t>
      </w:r>
      <w:r>
        <w:rPr>
          <w:rFonts w:ascii="Times New Roman" w:hAnsi="Times New Roman"/>
        </w:rPr>
        <w:t>jigger</w:t>
      </w:r>
    </w:p>
    <w:p w:rsidR="00507FC6" w:rsidRDefault="00507FC6" w:rsidP="00E51E80">
      <w:pPr>
        <w:spacing w:after="0"/>
        <w:rPr>
          <w:rFonts w:ascii="Times New Roman" w:hAnsi="Times New Roman"/>
        </w:rPr>
      </w:pPr>
    </w:p>
    <w:p w:rsidR="00507FC6" w:rsidRDefault="00507FC6" w:rsidP="00E51E80">
      <w:pPr>
        <w:spacing w:after="0"/>
        <w:rPr>
          <w:rFonts w:ascii="Times New Roman" w:hAnsi="Times New Roman"/>
        </w:rPr>
      </w:pPr>
    </w:p>
    <w:p w:rsidR="00507FC6" w:rsidRDefault="00507FC6" w:rsidP="00E51E80">
      <w:pPr>
        <w:spacing w:after="0"/>
        <w:rPr>
          <w:rFonts w:ascii="Times New Roman" w:hAnsi="Times New Roman"/>
        </w:rPr>
      </w:pPr>
    </w:p>
    <w:p w:rsidR="00507FC6" w:rsidRDefault="00507FC6" w:rsidP="00E51E80">
      <w:pPr>
        <w:spacing w:after="0"/>
        <w:rPr>
          <w:rFonts w:ascii="Times New Roman" w:hAnsi="Times New Roman"/>
        </w:rPr>
      </w:pP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16. Use the most suitable question in the blank.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Waiter :</w:t>
      </w:r>
      <w:r>
        <w:rPr>
          <w:rFonts w:ascii="Times New Roman" w:hAnsi="Times New Roman"/>
          <w:b/>
          <w:bCs/>
        </w:rPr>
        <w:t xml:space="preserve">……………….. </w:t>
      </w:r>
      <w:r>
        <w:rPr>
          <w:rFonts w:ascii="Times New Roman" w:hAnsi="Times New Roman"/>
        </w:rPr>
        <w:t>a table by the window, madam?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A) </w:t>
      </w:r>
      <w:r>
        <w:rPr>
          <w:rFonts w:ascii="Times New Roman" w:hAnsi="Times New Roman"/>
        </w:rPr>
        <w:t>Do you want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B) </w:t>
      </w:r>
      <w:r>
        <w:rPr>
          <w:rFonts w:ascii="Times New Roman" w:hAnsi="Times New Roman"/>
        </w:rPr>
        <w:t>Would you like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C) </w:t>
      </w:r>
      <w:r>
        <w:rPr>
          <w:rFonts w:ascii="Times New Roman" w:hAnsi="Times New Roman"/>
        </w:rPr>
        <w:t>What about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D) </w:t>
      </w:r>
      <w:r>
        <w:rPr>
          <w:rFonts w:ascii="Times New Roman" w:hAnsi="Times New Roman"/>
        </w:rPr>
        <w:t>What is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17. Use the most suitable verb in the blank.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Guest : Which dessert do you ……………?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Waiter : May I suggest the chocolate gateau?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A) </w:t>
      </w:r>
      <w:r>
        <w:rPr>
          <w:rFonts w:ascii="Times New Roman" w:hAnsi="Times New Roman"/>
        </w:rPr>
        <w:t>serve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B) </w:t>
      </w:r>
      <w:r>
        <w:rPr>
          <w:rFonts w:ascii="Times New Roman" w:hAnsi="Times New Roman"/>
        </w:rPr>
        <w:t>recommend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C) </w:t>
      </w:r>
      <w:r>
        <w:rPr>
          <w:rFonts w:ascii="Times New Roman" w:hAnsi="Times New Roman"/>
        </w:rPr>
        <w:t>want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D) </w:t>
      </w:r>
      <w:r>
        <w:rPr>
          <w:rFonts w:ascii="Times New Roman" w:hAnsi="Times New Roman"/>
        </w:rPr>
        <w:t>look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18. Waiter : Would you like some wine ……….. your meal?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Choose the most appropriate preposition.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A) </w:t>
      </w:r>
      <w:r>
        <w:rPr>
          <w:rFonts w:ascii="Times New Roman" w:hAnsi="Times New Roman"/>
        </w:rPr>
        <w:t>in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B) </w:t>
      </w:r>
      <w:r>
        <w:rPr>
          <w:rFonts w:ascii="Times New Roman" w:hAnsi="Times New Roman"/>
        </w:rPr>
        <w:t>on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C) </w:t>
      </w:r>
      <w:r>
        <w:rPr>
          <w:rFonts w:ascii="Times New Roman" w:hAnsi="Times New Roman"/>
        </w:rPr>
        <w:t>with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D) </w:t>
      </w:r>
      <w:r>
        <w:rPr>
          <w:rFonts w:ascii="Times New Roman" w:hAnsi="Times New Roman"/>
        </w:rPr>
        <w:t>under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19. Guest : I’d like a slice of…………. …………….. . I love cakes.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A) </w:t>
      </w:r>
      <w:r>
        <w:rPr>
          <w:rFonts w:ascii="Times New Roman" w:hAnsi="Times New Roman"/>
        </w:rPr>
        <w:t>sparkling wine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B) </w:t>
      </w:r>
      <w:r>
        <w:rPr>
          <w:rFonts w:ascii="Times New Roman" w:hAnsi="Times New Roman"/>
        </w:rPr>
        <w:t>fresh fruit salad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C) </w:t>
      </w:r>
      <w:r>
        <w:rPr>
          <w:rFonts w:ascii="Times New Roman" w:hAnsi="Times New Roman"/>
        </w:rPr>
        <w:t>profiterols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D) </w:t>
      </w:r>
      <w:r>
        <w:rPr>
          <w:rFonts w:ascii="Times New Roman" w:hAnsi="Times New Roman"/>
        </w:rPr>
        <w:t>chocolate gâteau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20. Guest : I don’t want any more to eat. Could you just bring me a …………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………?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A) </w:t>
      </w:r>
      <w:r>
        <w:rPr>
          <w:rFonts w:ascii="Times New Roman" w:hAnsi="Times New Roman"/>
        </w:rPr>
        <w:t>ice bucket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B) </w:t>
      </w:r>
      <w:r>
        <w:rPr>
          <w:rFonts w:ascii="Times New Roman" w:hAnsi="Times New Roman"/>
        </w:rPr>
        <w:t>dessert trolley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C) </w:t>
      </w:r>
      <w:r>
        <w:rPr>
          <w:rFonts w:ascii="Times New Roman" w:hAnsi="Times New Roman"/>
        </w:rPr>
        <w:t>black coffee</w:t>
      </w:r>
    </w:p>
    <w:p w:rsidR="00507FC6" w:rsidRDefault="00507FC6" w:rsidP="00E51E80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D) </w:t>
      </w:r>
      <w:r>
        <w:rPr>
          <w:rFonts w:ascii="Times New Roman" w:hAnsi="Times New Roman"/>
        </w:rPr>
        <w:t>fruit salad</w:t>
      </w:r>
    </w:p>
    <w:p w:rsidR="00507FC6" w:rsidRDefault="00507FC6" w:rsidP="00E51E80">
      <w:pPr>
        <w:spacing w:after="0"/>
        <w:rPr>
          <w:rFonts w:ascii="Times New Roman" w:hAnsi="Times New Roman"/>
        </w:rPr>
      </w:pP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F76882">
        <w:rPr>
          <w:rFonts w:ascii="Times New Roman" w:hAnsi="Times New Roman"/>
          <w:b/>
        </w:rPr>
        <w:t>21.</w:t>
      </w:r>
      <w:r>
        <w:rPr>
          <w:rFonts w:ascii="Times New Roman" w:hAnsi="Times New Roman"/>
        </w:rPr>
        <w:t xml:space="preserve"> Waiter : ………………………………………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Woman : Yes, we’d like two melon with Prosciutto,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please.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Waiter : Yes, madam.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Use the most appropriate question.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A) Would you like a table for two?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B) Would you like to order a drink?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C) Could we have some bread, please.</w:t>
      </w:r>
    </w:p>
    <w:p w:rsidR="00507FC6" w:rsidRDefault="00507FC6" w:rsidP="00E51E80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D) Would you like to order now?</w:t>
      </w:r>
    </w:p>
    <w:p w:rsidR="00507FC6" w:rsidRDefault="00507FC6" w:rsidP="00E51E80">
      <w:pPr>
        <w:spacing w:after="0"/>
        <w:rPr>
          <w:rFonts w:ascii="Times New Roman" w:hAnsi="Times New Roman"/>
        </w:rPr>
      </w:pP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22. Use the most suitable verb in the blank.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Waiter : Can I ………your coats?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A) </w:t>
      </w:r>
      <w:r>
        <w:rPr>
          <w:rFonts w:ascii="Times New Roman" w:hAnsi="Times New Roman"/>
        </w:rPr>
        <w:t>have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B) </w:t>
      </w:r>
      <w:r>
        <w:rPr>
          <w:rFonts w:ascii="Times New Roman" w:hAnsi="Times New Roman"/>
        </w:rPr>
        <w:t>take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C) </w:t>
      </w:r>
      <w:r>
        <w:rPr>
          <w:rFonts w:ascii="Times New Roman" w:hAnsi="Times New Roman"/>
        </w:rPr>
        <w:t>dress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D) </w:t>
      </w:r>
      <w:r>
        <w:rPr>
          <w:rFonts w:ascii="Times New Roman" w:hAnsi="Times New Roman"/>
        </w:rPr>
        <w:t>throw out</w:t>
      </w: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507FC6" w:rsidRDefault="00507FC6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507FC6" w:rsidRDefault="00507FC6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23. Use the most suitable verb in the blank.</w:t>
      </w:r>
    </w:p>
    <w:p w:rsidR="00507FC6" w:rsidRDefault="00507FC6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Take a special Dry Martini glass, …………it, and</w:t>
      </w:r>
    </w:p>
    <w:p w:rsidR="00507FC6" w:rsidRDefault="00507FC6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fill it with ice.</w:t>
      </w:r>
    </w:p>
    <w:p w:rsidR="00507FC6" w:rsidRDefault="00507FC6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A) </w:t>
      </w:r>
      <w:r>
        <w:rPr>
          <w:rFonts w:ascii="Times New Roman" w:hAnsi="Times New Roman"/>
        </w:rPr>
        <w:t>serve</w:t>
      </w:r>
    </w:p>
    <w:p w:rsidR="00507FC6" w:rsidRDefault="00507FC6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B) </w:t>
      </w:r>
      <w:r>
        <w:rPr>
          <w:rFonts w:ascii="Times New Roman" w:hAnsi="Times New Roman"/>
        </w:rPr>
        <w:t>polish</w:t>
      </w:r>
    </w:p>
    <w:p w:rsidR="00507FC6" w:rsidRDefault="00507FC6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C) </w:t>
      </w:r>
      <w:r>
        <w:rPr>
          <w:rFonts w:ascii="Times New Roman" w:hAnsi="Times New Roman"/>
        </w:rPr>
        <w:t>stir</w:t>
      </w:r>
    </w:p>
    <w:p w:rsidR="00507FC6" w:rsidRDefault="00507FC6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D) </w:t>
      </w:r>
      <w:r>
        <w:rPr>
          <w:rFonts w:ascii="Times New Roman" w:hAnsi="Times New Roman"/>
        </w:rPr>
        <w:t>throw out</w:t>
      </w:r>
    </w:p>
    <w:p w:rsidR="00507FC6" w:rsidRDefault="00507FC6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507FC6" w:rsidRDefault="00507FC6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24. Use the most suitable verb in the blank</w:t>
      </w:r>
    </w:p>
    <w:p w:rsidR="00507FC6" w:rsidRDefault="00507FC6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In the mixing glass with ice ;Combine ........... sugar and lemon juice</w:t>
      </w:r>
    </w:p>
    <w:p w:rsidR="00507FC6" w:rsidRDefault="00507FC6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A) </w:t>
      </w:r>
      <w:r w:rsidRPr="00F76882">
        <w:rPr>
          <w:rFonts w:ascii="Times New Roman" w:hAnsi="Times New Roman"/>
          <w:bCs/>
        </w:rPr>
        <w:t>mineral water</w:t>
      </w:r>
    </w:p>
    <w:p w:rsidR="00507FC6" w:rsidRDefault="00507FC6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B) </w:t>
      </w:r>
      <w:r w:rsidRPr="00F76882">
        <w:rPr>
          <w:rFonts w:ascii="Times New Roman" w:hAnsi="Times New Roman"/>
          <w:bCs/>
        </w:rPr>
        <w:t>whisky</w:t>
      </w:r>
    </w:p>
    <w:p w:rsidR="00507FC6" w:rsidRPr="00F76882" w:rsidRDefault="00507FC6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 xml:space="preserve">C) </w:t>
      </w:r>
      <w:r w:rsidRPr="00F76882">
        <w:rPr>
          <w:rFonts w:ascii="Times New Roman" w:hAnsi="Times New Roman"/>
          <w:bCs/>
        </w:rPr>
        <w:t>lime</w:t>
      </w:r>
    </w:p>
    <w:p w:rsidR="00507FC6" w:rsidRDefault="00507FC6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 xml:space="preserve">D) </w:t>
      </w:r>
      <w:r w:rsidRPr="00F76882">
        <w:rPr>
          <w:rFonts w:ascii="Times New Roman" w:hAnsi="Times New Roman"/>
          <w:bCs/>
        </w:rPr>
        <w:t>gin</w:t>
      </w:r>
    </w:p>
    <w:p w:rsidR="00507FC6" w:rsidRDefault="00507FC6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</w:p>
    <w:p w:rsidR="00507FC6" w:rsidRDefault="00507FC6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25. Use the most suitable verb in the blank.</w:t>
      </w:r>
    </w:p>
    <w:p w:rsidR="00507FC6" w:rsidRDefault="00507FC6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Then shake it well and………..it through a strainer into a coctail glass.</w:t>
      </w:r>
    </w:p>
    <w:p w:rsidR="00507FC6" w:rsidRDefault="00507FC6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A) </w:t>
      </w:r>
      <w:r>
        <w:rPr>
          <w:rFonts w:ascii="Times New Roman" w:hAnsi="Times New Roman"/>
        </w:rPr>
        <w:t>stir</w:t>
      </w:r>
    </w:p>
    <w:p w:rsidR="00507FC6" w:rsidRDefault="00507FC6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B) </w:t>
      </w:r>
      <w:r>
        <w:rPr>
          <w:rFonts w:ascii="Times New Roman" w:hAnsi="Times New Roman"/>
        </w:rPr>
        <w:t>pass</w:t>
      </w:r>
    </w:p>
    <w:p w:rsidR="00507FC6" w:rsidRDefault="00507FC6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C) </w:t>
      </w:r>
      <w:r>
        <w:rPr>
          <w:rFonts w:ascii="Times New Roman" w:hAnsi="Times New Roman"/>
        </w:rPr>
        <w:t>peel</w:t>
      </w:r>
    </w:p>
    <w:p w:rsidR="00507FC6" w:rsidRDefault="00507FC6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D) </w:t>
      </w:r>
      <w:r>
        <w:rPr>
          <w:rFonts w:ascii="Times New Roman" w:hAnsi="Times New Roman"/>
        </w:rPr>
        <w:t>pour</w:t>
      </w:r>
    </w:p>
    <w:p w:rsidR="00507FC6" w:rsidRDefault="00507FC6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bookmarkStart w:id="0" w:name="_GoBack"/>
    <w:bookmarkEnd w:id="0"/>
    <w:p w:rsidR="00507FC6" w:rsidRDefault="00507FC6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fldChar w:fldCharType="begin"/>
      </w:r>
      <w:r>
        <w:instrText xml:space="preserve"> HYPERLINK "http://www.sorubak.com/" </w:instrText>
      </w:r>
      <w:r>
        <w:fldChar w:fldCharType="separate"/>
      </w:r>
      <w:r>
        <w:rPr>
          <w:rStyle w:val="Hyperlink"/>
        </w:rPr>
        <w:t>www.sorubak.com</w:t>
      </w:r>
      <w:r>
        <w:fldChar w:fldCharType="end"/>
      </w:r>
    </w:p>
    <w:p w:rsidR="00507FC6" w:rsidRDefault="00507FC6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</w:t>
      </w:r>
    </w:p>
    <w:p w:rsidR="00507FC6" w:rsidRPr="00F61028" w:rsidRDefault="00507FC6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</w:rPr>
      </w:pPr>
      <w:r>
        <w:rPr>
          <w:rFonts w:ascii="Times New Roman" w:hAnsi="Times New Roman"/>
        </w:rPr>
        <w:t xml:space="preserve">                   </w:t>
      </w:r>
      <w:r w:rsidRPr="00F61028">
        <w:rPr>
          <w:rFonts w:ascii="Times New Roman" w:hAnsi="Times New Roman"/>
          <w:b/>
          <w:i/>
        </w:rPr>
        <w:t>Özkan ÖZCAN</w:t>
      </w:r>
    </w:p>
    <w:p w:rsidR="00507FC6" w:rsidRPr="00F61028" w:rsidRDefault="00507FC6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</w:rPr>
      </w:pPr>
      <w:r w:rsidRPr="00F61028">
        <w:rPr>
          <w:rFonts w:ascii="Times New Roman" w:hAnsi="Times New Roman"/>
          <w:b/>
          <w:i/>
        </w:rPr>
        <w:t xml:space="preserve">              English Lesson Teacher</w:t>
      </w:r>
    </w:p>
    <w:sectPr w:rsidR="00507FC6" w:rsidRPr="00F61028" w:rsidSect="00F76882">
      <w:type w:val="continuous"/>
      <w:pgSz w:w="11906" w:h="16838"/>
      <w:pgMar w:top="426" w:right="849" w:bottom="993" w:left="993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1E80"/>
    <w:rsid w:val="000C3C84"/>
    <w:rsid w:val="001F7404"/>
    <w:rsid w:val="00255CDA"/>
    <w:rsid w:val="00507FC6"/>
    <w:rsid w:val="00994A20"/>
    <w:rsid w:val="00E51E80"/>
    <w:rsid w:val="00F61028"/>
    <w:rsid w:val="00F62D21"/>
    <w:rsid w:val="00F768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1E8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C8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8383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3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3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2</Pages>
  <Words>619</Words>
  <Characters>3531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</dc:creator>
  <cp:keywords/>
  <dc:description/>
  <cp:lastModifiedBy>edanur</cp:lastModifiedBy>
  <cp:revision>3</cp:revision>
  <dcterms:created xsi:type="dcterms:W3CDTF">2010-06-01T18:07:00Z</dcterms:created>
  <dcterms:modified xsi:type="dcterms:W3CDTF">2012-05-13T11:46:00Z</dcterms:modified>
</cp:coreProperties>
</file>