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14A" w:rsidRDefault="00EC014A" w:rsidP="00CD496D">
      <w:pPr>
        <w:jc w:val="center"/>
        <w:rPr>
          <w:sz w:val="36"/>
          <w:szCs w:val="36"/>
        </w:rPr>
      </w:pPr>
      <w:r>
        <w:rPr>
          <w:sz w:val="36"/>
          <w:szCs w:val="36"/>
        </w:rPr>
        <w:t>KİTABI SEVELİM, KÜTÜPHANELERİ KORUYALIM</w:t>
      </w:r>
    </w:p>
    <w:p w:rsidR="00EC014A" w:rsidRDefault="00EC014A" w:rsidP="00CD496D">
      <w:pPr>
        <w:rPr>
          <w:b/>
          <w:sz w:val="24"/>
          <w:szCs w:val="24"/>
        </w:rPr>
      </w:pPr>
      <w:r>
        <w:rPr>
          <w:b/>
          <w:sz w:val="24"/>
          <w:szCs w:val="24"/>
          <w:u w:val="single"/>
        </w:rPr>
        <w:t xml:space="preserve">Konu: </w:t>
      </w:r>
      <w:r>
        <w:rPr>
          <w:b/>
          <w:sz w:val="24"/>
          <w:szCs w:val="24"/>
        </w:rPr>
        <w:t>Kitap sevgisi ve kütüphaneler haftası</w:t>
      </w:r>
    </w:p>
    <w:p w:rsidR="00EC014A" w:rsidRDefault="00EC014A" w:rsidP="00CD496D">
      <w:pPr>
        <w:rPr>
          <w:sz w:val="24"/>
          <w:szCs w:val="24"/>
        </w:rPr>
      </w:pPr>
      <w:r>
        <w:rPr>
          <w:sz w:val="24"/>
          <w:szCs w:val="24"/>
        </w:rPr>
        <w:t xml:space="preserve">        Kitaplar bizim için kimi zaman eğlence, kimi zaman da bilgi kaynağı olmuştur. Kütüpha-neler ise bu kaynakları içinde barındıran evlerdir. Bu evler bizim, kitaplarımızı sessiz ve sakin bir şekilde okumamız için tasarlanmıştır.</w:t>
      </w:r>
    </w:p>
    <w:p w:rsidR="00EC014A" w:rsidRDefault="00EC014A" w:rsidP="00CD496D">
      <w:pPr>
        <w:rPr>
          <w:sz w:val="24"/>
          <w:szCs w:val="24"/>
        </w:rPr>
      </w:pPr>
      <w:r>
        <w:rPr>
          <w:sz w:val="24"/>
          <w:szCs w:val="24"/>
        </w:rPr>
        <w:t xml:space="preserve">        Kitaplar bizim için büyük bir nimettir. Kitaplar sayesinde büyük bilgilere ulaşabiliyoruz. Düzenli olarak okursak okuma gücümüzü arttırıyoruz. Okurken yeni bilgiler öğrendiğimizden dolayı kelime hazinemiz genişliyor. Kitabın türüne göre eğlenebiliyor, sevinebiliyor, üzülebili-yoruz… Okuduğumuz kitaptaki bazı olaylar bizi düşündürdüğünden dolayı okuduğumuz kitap eğlence kitabı olsa bile kısa bilgiler öğrenebiliyoruz… Öncelikle kitaplar sayesinde nasıl bir şekilde bilgilere ulaştığımıza bakalım. Bildiğimiz üzere bir kitap çeşidi de ansiklopedidir. Ödevimiz varsa ya da bir şey merak ettiysek ansiklopediyi açıp rahatça bilgi sahibi olabiliyo-ruz. Şimdi de kitapların okuma güzümüzü nasıl arttırdığına bakalım. Kitap okurken devamlı olarak birçok kelimeyi tekrar ettiğimizden dolayı, beynimiz bir süre sonra o kelimeyi gördüğü anda hiç takılmadan okuyacaktır. Bu da sizin ister istemez okuma gücünüzü arttıracaktır. Kitaplar sayesinde hiç adını bile duymadığımız kelimeleri öğrenebiliriz. Bu sayede kelime ha-zinemiz genişler. Kitapların içinde geçen olaylardan dolayı kendimizi hikayenin içindeymiş gibi hissedebiliriz. Bu da bizim korkmamıza, üzülmemize, sevinmemize vb. duyguları yaşamamıza yol açar. Okuduğumuz kitap eğer belli bir konu üzerinde anlatıma devam ediyorsa bazı yerlerde konuyu da ha iyi anlayabilmemiz için bize kısa bilgiler verir. Bu ise bizim farkında olmadan yeni bir bilgi sahibi olmamıza neden olur. Kitapların bize kattığı güzellikleri gördünüz. Şimdi de kütüphanelere bakalım. Bize sınırsız faydası dokunan bu varlıklar yani kitaplar, kütüphanelerde çok sayıda bulunmaktadır. Ansiklopedi, masal, roman vb. gibi birçok çeşit kitabı kütüphanelerde bulabiliriz. Kütüphanelerde ortamın sessiz ve sakin olmasından dolayı rahatlıkla der çalışabilir, ödev yapabilir ve kitap okuyabiliriz. Bunlardan dolayı kütüpha-nelere kitap yuvaları diyebiliriz. Bu kitap yuvalarına günümüzde ulaşmak çok kolaylaştı. Her mahallede kütüphane olmasa bile nerdeyse bütün okullarda kütüphane var.</w:t>
      </w:r>
    </w:p>
    <w:p w:rsidR="00EC014A" w:rsidRDefault="00EC014A" w:rsidP="00CD496D">
      <w:pPr>
        <w:rPr>
          <w:sz w:val="24"/>
          <w:szCs w:val="24"/>
        </w:rPr>
      </w:pPr>
      <w:r>
        <w:rPr>
          <w:sz w:val="24"/>
          <w:szCs w:val="24"/>
        </w:rPr>
        <w:t xml:space="preserve">        Bundan sonra oturup biraz düşünelim. Kitaplarımıza bu kadar sahip çıkıyorken neden biz kitaplarda uzak duralım ki? Uzak durmamamız gereken kitapların bulunduğu yerlere neden zarar verelim ki? Eğer siz de benim gibi düşünüyorsanız kitabı sevin, kütüphaneleri koruyun</w:t>
      </w:r>
    </w:p>
    <w:p w:rsidR="00EC014A" w:rsidRDefault="00EC014A" w:rsidP="00CD496D">
      <w:pPr>
        <w:rPr>
          <w:sz w:val="24"/>
          <w:szCs w:val="24"/>
        </w:rPr>
      </w:pPr>
      <w:hyperlink r:id="rId4" w:history="1">
        <w:r w:rsidRPr="0081165C">
          <w:rPr>
            <w:rStyle w:val="Hyperlink"/>
            <w:rFonts w:ascii="Arial" w:hAnsi="Arial" w:cs="Arial"/>
            <w:sz w:val="18"/>
            <w:szCs w:val="18"/>
          </w:rPr>
          <w:t>www.sorubak.com</w:t>
        </w:r>
      </w:hyperlink>
      <w:r>
        <w:rPr>
          <w:rFonts w:ascii="Arial" w:hAnsi="Arial" w:cs="Arial"/>
          <w:sz w:val="18"/>
          <w:szCs w:val="18"/>
        </w:rPr>
        <w:t xml:space="preserve"> </w:t>
      </w:r>
    </w:p>
    <w:p w:rsidR="00EC014A" w:rsidRDefault="00EC014A" w:rsidP="00CD496D">
      <w:pPr>
        <w:rPr>
          <w:sz w:val="24"/>
          <w:szCs w:val="24"/>
        </w:rPr>
      </w:pPr>
    </w:p>
    <w:p w:rsidR="00EC014A" w:rsidRDefault="00EC014A" w:rsidP="004845EC">
      <w:pPr>
        <w:jc w:val="right"/>
        <w:rPr>
          <w:b/>
          <w:i/>
          <w:sz w:val="24"/>
          <w:szCs w:val="24"/>
        </w:rPr>
      </w:pPr>
      <w:r>
        <w:rPr>
          <w:b/>
          <w:i/>
          <w:sz w:val="24"/>
          <w:szCs w:val="24"/>
        </w:rPr>
        <w:t>Sefa ÇAMYAR</w:t>
      </w:r>
    </w:p>
    <w:p w:rsidR="00EC014A" w:rsidRPr="004845EC" w:rsidRDefault="00EC014A" w:rsidP="004845EC">
      <w:pPr>
        <w:jc w:val="right"/>
        <w:rPr>
          <w:b/>
          <w:i/>
          <w:sz w:val="24"/>
          <w:szCs w:val="24"/>
        </w:rPr>
      </w:pPr>
      <w:r>
        <w:rPr>
          <w:b/>
          <w:i/>
          <w:sz w:val="24"/>
          <w:szCs w:val="24"/>
        </w:rPr>
        <w:t>ORUÇ REİS ESGEV</w:t>
      </w:r>
    </w:p>
    <w:sectPr w:rsidR="00EC014A" w:rsidRPr="004845EC" w:rsidSect="005152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496D"/>
    <w:rsid w:val="001F28AA"/>
    <w:rsid w:val="004845EC"/>
    <w:rsid w:val="005152EB"/>
    <w:rsid w:val="005D6F26"/>
    <w:rsid w:val="0081165C"/>
    <w:rsid w:val="008A0DF0"/>
    <w:rsid w:val="00B00C63"/>
    <w:rsid w:val="00CD496D"/>
    <w:rsid w:val="00EC014A"/>
    <w:rsid w:val="00EE366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2E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00C6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1</Pages>
  <Words>401</Words>
  <Characters>2286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BILGISAYAR</dc:creator>
  <cp:keywords>www.sorubak.com</cp:keywords>
  <dc:description/>
  <cp:lastModifiedBy>edanur</cp:lastModifiedBy>
  <cp:revision>3</cp:revision>
  <cp:lastPrinted>2012-02-29T14:54:00Z</cp:lastPrinted>
  <dcterms:created xsi:type="dcterms:W3CDTF">2012-02-29T14:25:00Z</dcterms:created>
  <dcterms:modified xsi:type="dcterms:W3CDTF">2012-03-06T17:31:00Z</dcterms:modified>
</cp:coreProperties>
</file>